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77B16F" w14:textId="73D2B407" w:rsidR="00784C92" w:rsidRPr="0042414B" w:rsidRDefault="005C2046" w:rsidP="0042414B">
      <w:pPr>
        <w:pStyle w:val="Titre1"/>
        <w:shd w:val="clear" w:color="auto" w:fill="000000" w:themeFill="text1"/>
        <w:ind w:right="0"/>
        <w:rPr>
          <w:color w:val="FFFFFF" w:themeColor="background1"/>
        </w:rPr>
      </w:pPr>
      <w:bookmarkStart w:id="0" w:name="_Toc188003544"/>
      <w:r w:rsidRPr="0042414B">
        <w:rPr>
          <w:color w:val="FFFFFF" w:themeColor="background1"/>
        </w:rPr>
        <w:t xml:space="preserve">ANNEXE 01 - </w:t>
      </w:r>
      <w:r w:rsidR="00784C92" w:rsidRPr="0042414B">
        <w:rPr>
          <w:color w:val="FFFFFF" w:themeColor="background1"/>
        </w:rPr>
        <w:t>FICHE OPERATION</w:t>
      </w:r>
      <w:bookmarkEnd w:id="0"/>
      <w:r w:rsidR="00784C92" w:rsidRPr="0042414B">
        <w:rPr>
          <w:color w:val="FFFFFF" w:themeColor="background1"/>
        </w:rPr>
        <w:t> </w:t>
      </w:r>
    </w:p>
    <w:p w14:paraId="7B394B8C" w14:textId="77777777" w:rsidR="005C2046" w:rsidRPr="00D8197B" w:rsidRDefault="00397A46" w:rsidP="003E54BF">
      <w:pPr>
        <w:pStyle w:val="Paragraphedeliste"/>
        <w:numPr>
          <w:ilvl w:val="0"/>
          <w:numId w:val="25"/>
        </w:numPr>
        <w:pBdr>
          <w:bottom w:val="single" w:sz="8" w:space="1" w:color="auto"/>
        </w:pBdr>
        <w:spacing w:before="240" w:after="120"/>
        <w:ind w:left="425" w:hanging="357"/>
        <w:contextualSpacing w:val="0"/>
        <w:rPr>
          <w:rFonts w:ascii="Arial Black" w:hAnsi="Arial Black"/>
          <w:b/>
          <w:bCs/>
          <w:sz w:val="24"/>
          <w:szCs w:val="24"/>
        </w:rPr>
      </w:pPr>
      <w:r w:rsidRPr="00D8197B">
        <w:rPr>
          <w:rFonts w:ascii="Arial Black" w:hAnsi="Arial Black"/>
          <w:b/>
          <w:bCs/>
          <w:sz w:val="24"/>
          <w:szCs w:val="24"/>
        </w:rPr>
        <w:t xml:space="preserve">01 : </w:t>
      </w:r>
      <w:r w:rsidR="005C2046" w:rsidRPr="00D8197B">
        <w:rPr>
          <w:rFonts w:ascii="Arial Black" w:hAnsi="Arial Black"/>
          <w:b/>
          <w:bCs/>
          <w:sz w:val="24"/>
          <w:szCs w:val="24"/>
        </w:rPr>
        <w:t>LA SITUATION IMMOBILIERE DU BATIMENT N°</w:t>
      </w:r>
      <w:r w:rsidR="00EA744D" w:rsidRPr="00D8197B">
        <w:rPr>
          <w:rFonts w:ascii="Arial Black" w:hAnsi="Arial Black"/>
          <w:b/>
          <w:bCs/>
          <w:sz w:val="24"/>
          <w:szCs w:val="24"/>
        </w:rPr>
        <w:t>44</w:t>
      </w:r>
      <w:r w:rsidRPr="00D8197B">
        <w:rPr>
          <w:rFonts w:ascii="Arial Black" w:hAnsi="Arial Black"/>
          <w:b/>
          <w:bCs/>
          <w:sz w:val="24"/>
          <w:szCs w:val="24"/>
        </w:rPr>
        <w:t xml:space="preserve"> </w:t>
      </w:r>
    </w:p>
    <w:tbl>
      <w:tblPr>
        <w:tblStyle w:val="Grilledutableau"/>
        <w:tblW w:w="10206" w:type="dxa"/>
        <w:tblInd w:w="-5" w:type="dxa"/>
        <w:tblLayout w:type="fixed"/>
        <w:tblLook w:val="04A0" w:firstRow="1" w:lastRow="0" w:firstColumn="1" w:lastColumn="0" w:noHBand="0" w:noVBand="1"/>
      </w:tblPr>
      <w:tblGrid>
        <w:gridCol w:w="5103"/>
        <w:gridCol w:w="426"/>
        <w:gridCol w:w="4677"/>
      </w:tblGrid>
      <w:tr w:rsidR="00C91893" w14:paraId="117D6537" w14:textId="77777777" w:rsidTr="00201707">
        <w:trPr>
          <w:trHeight w:val="6285"/>
        </w:trPr>
        <w:tc>
          <w:tcPr>
            <w:tcW w:w="10206" w:type="dxa"/>
            <w:gridSpan w:val="3"/>
            <w:tcBorders>
              <w:bottom w:val="nil"/>
            </w:tcBorders>
            <w:vAlign w:val="center"/>
          </w:tcPr>
          <w:p w14:paraId="1F260AEA" w14:textId="16E83979" w:rsidR="00C91893" w:rsidRPr="00D23353" w:rsidRDefault="00990B78" w:rsidP="00D23353">
            <w:pPr>
              <w:pStyle w:val="Paragraphedeliste"/>
              <w:adjustRightInd w:val="0"/>
              <w:spacing w:before="60"/>
              <w:ind w:left="175"/>
              <w:jc w:val="center"/>
              <w:rPr>
                <w:rFonts w:asciiTheme="minorHAnsi" w:hAnsiTheme="minorHAnsi" w:cstheme="minorHAnsi"/>
                <w:lang w:eastAsia="en-US"/>
              </w:rPr>
            </w:pPr>
            <w:bookmarkStart w:id="1" w:name="_Hlk190939230"/>
            <w:r>
              <w:rPr>
                <w:noProof/>
                <w:lang w:eastAsia="en-US"/>
              </w:rPr>
              <mc:AlternateContent>
                <mc:Choice Requires="wps">
                  <w:drawing>
                    <wp:anchor distT="0" distB="0" distL="114300" distR="114300" simplePos="0" relativeHeight="251719680" behindDoc="0" locked="0" layoutInCell="1" allowOverlap="1" wp14:anchorId="57AA105B" wp14:editId="4D5D0A9A">
                      <wp:simplePos x="0" y="0"/>
                      <wp:positionH relativeFrom="column">
                        <wp:posOffset>3500120</wp:posOffset>
                      </wp:positionH>
                      <wp:positionV relativeFrom="paragraph">
                        <wp:posOffset>2258695</wp:posOffset>
                      </wp:positionV>
                      <wp:extent cx="1165225" cy="481965"/>
                      <wp:effectExtent l="0" t="0" r="0" b="0"/>
                      <wp:wrapNone/>
                      <wp:docPr id="6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5225" cy="481965"/>
                              </a:xfrm>
                              <a:prstGeom prst="rect">
                                <a:avLst/>
                              </a:prstGeom>
                              <a:noFill/>
                              <a:ln w="3175">
                                <a:noFill/>
                                <a:miter lim="800000"/>
                                <a:headEnd/>
                                <a:tailEnd/>
                              </a:ln>
                            </wps:spPr>
                            <wps:txbx>
                              <w:txbxContent>
                                <w:p w14:paraId="3E68893B" w14:textId="418A4C09" w:rsidR="00990B78" w:rsidRPr="00990B78" w:rsidRDefault="00990B78" w:rsidP="00990B78">
                                  <w:pPr>
                                    <w:spacing w:after="0" w:line="240" w:lineRule="auto"/>
                                    <w:contextualSpacing/>
                                    <w:jc w:val="center"/>
                                    <w:rPr>
                                      <w:rFonts w:asciiTheme="minorHAnsi" w:hAnsiTheme="minorHAnsi" w:cstheme="minorHAnsi"/>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0B78">
                                    <w:rPr>
                                      <w:rFonts w:asciiTheme="minorHAnsi" w:hAnsiTheme="minorHAnsi" w:cstheme="minorHAnsi"/>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Place  </w:t>
                                  </w:r>
                                </w:p>
                                <w:p w14:paraId="3DCB400B" w14:textId="242A0267" w:rsidR="00990B78" w:rsidRPr="00990B78" w:rsidRDefault="00990B78" w:rsidP="00990B78">
                                  <w:pPr>
                                    <w:spacing w:after="0" w:line="240" w:lineRule="auto"/>
                                    <w:jc w:val="center"/>
                                    <w:rPr>
                                      <w:rFonts w:asciiTheme="minorHAnsi" w:hAnsiTheme="minorHAnsi" w:cstheme="minorHAnsi"/>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0B78">
                                    <w:rPr>
                                      <w:rFonts w:asciiTheme="minorHAnsi" w:hAnsiTheme="minorHAnsi" w:cstheme="minorHAnsi"/>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 Blondel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AA105B" id="_x0000_t202" coordsize="21600,21600" o:spt="202" path="m,l,21600r21600,l21600,xe">
                      <v:stroke joinstyle="miter"/>
                      <v:path gradientshapeok="t" o:connecttype="rect"/>
                    </v:shapetype>
                    <v:shape id="Zone de texte 2" o:spid="_x0000_s1026" type="#_x0000_t202" style="position:absolute;left:0;text-align:left;margin-left:275.6pt;margin-top:177.85pt;width:91.75pt;height:37.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" filled="f" stroked="f" strokeweight=".25pt">
                      <v:textbox>
                        <w:txbxContent>
                          <w:p w14:paraId="3E68893B" w14:textId="418A4C09" w:rsidR="00990B78" w:rsidRPr="00990B78" w:rsidRDefault="00990B78" w:rsidP="00990B78">
                            <w:pPr>
                              <w:spacing w:after="0" w:line="240" w:lineRule="auto"/>
                              <w:contextualSpacing/>
                              <w:jc w:val="center"/>
                              <w:rPr>
                                <w:rFonts w:asciiTheme="minorHAnsi" w:hAnsiTheme="minorHAnsi" w:cstheme="minorHAnsi"/>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0B78">
                              <w:rPr>
                                <w:rFonts w:asciiTheme="minorHAnsi" w:hAnsiTheme="minorHAnsi" w:cstheme="minorHAnsi"/>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Place  </w:t>
                            </w:r>
                          </w:p>
                          <w:p w14:paraId="3DCB400B" w14:textId="242A0267" w:rsidR="00990B78" w:rsidRPr="00990B78" w:rsidRDefault="00990B78" w:rsidP="00990B78">
                            <w:pPr>
                              <w:spacing w:after="0" w:line="240" w:lineRule="auto"/>
                              <w:jc w:val="center"/>
                              <w:rPr>
                                <w:rFonts w:asciiTheme="minorHAnsi" w:hAnsiTheme="minorHAnsi" w:cstheme="minorHAnsi"/>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0B78">
                              <w:rPr>
                                <w:rFonts w:asciiTheme="minorHAnsi" w:hAnsiTheme="minorHAnsi" w:cstheme="minorHAnsi"/>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 Blondel</w:t>
                            </w:r>
                          </w:p>
                        </w:txbxContent>
                      </v:textbox>
                    </v:shape>
                  </w:pict>
                </mc:Fallback>
              </mc:AlternateContent>
            </w:r>
            <w:r w:rsidR="00BC326A">
              <w:rPr>
                <w:noProof/>
                <w:lang w:eastAsia="en-US"/>
              </w:rPr>
              <mc:AlternateContent>
                <mc:Choice Requires="wps">
                  <w:drawing>
                    <wp:anchor distT="0" distB="0" distL="114300" distR="114300" simplePos="0" relativeHeight="251717632" behindDoc="0" locked="0" layoutInCell="1" allowOverlap="1" wp14:anchorId="2902026D" wp14:editId="028A8DB1">
                      <wp:simplePos x="0" y="0"/>
                      <wp:positionH relativeFrom="column">
                        <wp:posOffset>3477260</wp:posOffset>
                      </wp:positionH>
                      <wp:positionV relativeFrom="paragraph">
                        <wp:posOffset>1524000</wp:posOffset>
                      </wp:positionV>
                      <wp:extent cx="831215" cy="310515"/>
                      <wp:effectExtent l="0" t="0" r="0" b="0"/>
                      <wp:wrapNone/>
                      <wp:docPr id="5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215" cy="310515"/>
                              </a:xfrm>
                              <a:prstGeom prst="rect">
                                <a:avLst/>
                              </a:prstGeom>
                              <a:noFill/>
                              <a:ln w="3175">
                                <a:noFill/>
                                <a:miter lim="800000"/>
                                <a:headEnd/>
                                <a:tailEnd/>
                              </a:ln>
                            </wps:spPr>
                            <wps:txbx>
                              <w:txbxContent>
                                <w:p w14:paraId="06F64120" w14:textId="6FE59A9F" w:rsidR="00BC326A" w:rsidRDefault="00BC326A" w:rsidP="00BC326A">
                                  <w:pPr>
                                    <w:jc w:val="center"/>
                                    <w:rPr>
                                      <w:rFonts w:ascii="Arial Black" w:hAnsi="Arial Black"/>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Black" w:hAnsi="Arial Black"/>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IUT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2026D" id="_x0000_s1027" type="#_x0000_t202" style="position:absolute;left:0;text-align:left;margin-left:273.8pt;margin-top:120pt;width:65.45pt;height:24.4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" filled="f" stroked="f" strokeweight=".25pt">
                      <v:textbox>
                        <w:txbxContent>
                          <w:p w14:paraId="06F64120" w14:textId="6FE59A9F" w:rsidR="00BC326A" w:rsidRDefault="00BC326A" w:rsidP="00BC326A">
                            <w:pPr>
                              <w:jc w:val="center"/>
                              <w:rPr>
                                <w:rFonts w:ascii="Arial Black" w:hAnsi="Arial Black"/>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Black" w:hAnsi="Arial Black"/>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IUT</w:t>
                            </w:r>
                          </w:p>
                        </w:txbxContent>
                      </v:textbox>
                    </v:shape>
                  </w:pict>
                </mc:Fallback>
              </mc:AlternateContent>
            </w:r>
            <w:r w:rsidR="004B6D7C">
              <w:rPr>
                <w:noProof/>
              </w:rPr>
              <mc:AlternateContent>
                <mc:Choice Requires="wps">
                  <w:drawing>
                    <wp:anchor distT="0" distB="0" distL="114300" distR="114300" simplePos="0" relativeHeight="251694080" behindDoc="0" locked="0" layoutInCell="1" allowOverlap="1" wp14:anchorId="3E79AB56" wp14:editId="710D2CD3">
                      <wp:simplePos x="0" y="0"/>
                      <wp:positionH relativeFrom="margin">
                        <wp:posOffset>5146675</wp:posOffset>
                      </wp:positionH>
                      <wp:positionV relativeFrom="margin">
                        <wp:posOffset>1433195</wp:posOffset>
                      </wp:positionV>
                      <wp:extent cx="855345" cy="138430"/>
                      <wp:effectExtent l="34608" t="22542" r="36512" b="17463"/>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475671">
                                <a:off x="0" y="0"/>
                                <a:ext cx="855345" cy="138430"/>
                              </a:xfrm>
                              <a:prstGeom prst="rect">
                                <a:avLst/>
                              </a:prstGeom>
                              <a:solidFill>
                                <a:srgbClr val="FFFFFF">
                                  <a:alpha val="12000"/>
                                </a:srgbClr>
                              </a:solidFill>
                              <a:ln w="9525">
                                <a:noFill/>
                                <a:miter lim="800000"/>
                                <a:headEnd/>
                                <a:tailEnd/>
                              </a:ln>
                            </wps:spPr>
                            <wps:txbx>
                              <w:txbxContent>
                                <w:p w14:paraId="55F98F69" w14:textId="77777777" w:rsidR="004B6D7C" w:rsidRPr="004B6D7C" w:rsidRDefault="004B6D7C" w:rsidP="004B6D7C">
                                  <w:pPr>
                                    <w:jc w:val="center"/>
                                    <w:rPr>
                                      <w:b/>
                                      <w:bCs/>
                                      <w:color w:val="000000" w:themeColor="text1"/>
                                      <w:sz w:val="12"/>
                                      <w:szCs w:val="12"/>
                                    </w:rPr>
                                  </w:pPr>
                                  <w:r w:rsidRPr="004B6D7C">
                                    <w:rPr>
                                      <w:b/>
                                      <w:bCs/>
                                      <w:color w:val="000000" w:themeColor="text1"/>
                                      <w:sz w:val="12"/>
                                      <w:szCs w:val="12"/>
                                    </w:rPr>
                                    <w:t>Bd M. de Broglie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E79AB56" id="_x0000_s1028" type="#_x0000_t202" style="position:absolute;left:0;text-align:left;margin-left:405.25pt;margin-top:112.85pt;width:67.35pt;height:10.9pt;rotation:-5597134fd;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" stroked="f">
                      <v:fill opacity="7967f"/>
                      <v:textbox inset="0,0,0,0">
                        <w:txbxContent>
                          <w:p w14:paraId="55F98F69" w14:textId="77777777" w:rsidR="004B6D7C" w:rsidRPr="004B6D7C" w:rsidRDefault="004B6D7C" w:rsidP="004B6D7C">
                            <w:pPr>
                              <w:jc w:val="center"/>
                              <w:rPr>
                                <w:b/>
                                <w:bCs/>
                                <w:color w:val="000000" w:themeColor="text1"/>
                                <w:sz w:val="12"/>
                                <w:szCs w:val="12"/>
                              </w:rPr>
                            </w:pPr>
                            <w:r w:rsidRPr="004B6D7C">
                              <w:rPr>
                                <w:b/>
                                <w:bCs/>
                                <w:color w:val="000000" w:themeColor="text1"/>
                                <w:sz w:val="12"/>
                                <w:szCs w:val="12"/>
                              </w:rPr>
                              <w:t>Bd M. de Broglie</w:t>
                            </w:r>
                          </w:p>
                        </w:txbxContent>
                      </v:textbox>
                      <w10:wrap anchorx="margin" anchory="margin"/>
                    </v:shape>
                  </w:pict>
                </mc:Fallback>
              </mc:AlternateContent>
            </w:r>
            <w:r w:rsidR="00F43290">
              <w:rPr>
                <w:noProof/>
              </w:rPr>
              <mc:AlternateContent>
                <mc:Choice Requires="wps">
                  <w:drawing>
                    <wp:anchor distT="0" distB="0" distL="114300" distR="114300" simplePos="0" relativeHeight="251692032" behindDoc="0" locked="0" layoutInCell="1" allowOverlap="1" wp14:anchorId="6540E1CD" wp14:editId="217D8534">
                      <wp:simplePos x="0" y="0"/>
                      <wp:positionH relativeFrom="margin">
                        <wp:posOffset>4208780</wp:posOffset>
                      </wp:positionH>
                      <wp:positionV relativeFrom="margin">
                        <wp:posOffset>3175000</wp:posOffset>
                      </wp:positionV>
                      <wp:extent cx="855345" cy="138430"/>
                      <wp:effectExtent l="19050" t="133350" r="1905" b="128270"/>
                      <wp:wrapNone/>
                      <wp:docPr id="3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565445">
                                <a:off x="0" y="0"/>
                                <a:ext cx="855345" cy="138430"/>
                              </a:xfrm>
                              <a:prstGeom prst="rect">
                                <a:avLst/>
                              </a:prstGeom>
                              <a:solidFill>
                                <a:srgbClr val="FFFFFF">
                                  <a:alpha val="12000"/>
                                </a:srgbClr>
                              </a:solidFill>
                              <a:ln w="9525">
                                <a:noFill/>
                                <a:miter lim="800000"/>
                                <a:headEnd/>
                                <a:tailEnd/>
                              </a:ln>
                            </wps:spPr>
                            <wps:txbx>
                              <w:txbxContent>
                                <w:p w14:paraId="078463BF" w14:textId="0E20CBB0" w:rsidR="00F43290" w:rsidRPr="00F43290" w:rsidRDefault="00F43290" w:rsidP="00F43290">
                                  <w:pPr>
                                    <w:jc w:val="center"/>
                                    <w:rPr>
                                      <w:b/>
                                      <w:bCs/>
                                      <w:color w:val="000000" w:themeColor="text1"/>
                                      <w:sz w:val="14"/>
                                      <w:szCs w:val="14"/>
                                    </w:rPr>
                                  </w:pPr>
                                  <w:r>
                                    <w:rPr>
                                      <w:b/>
                                      <w:bCs/>
                                      <w:color w:val="000000" w:themeColor="text1"/>
                                      <w:sz w:val="14"/>
                                      <w:szCs w:val="14"/>
                                    </w:rPr>
                                    <w:t>Bd M. de Broglie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40E1CD" id="_x0000_s1029" type="#_x0000_t202" style="position:absolute;left:0;text-align:left;margin-left:331.4pt;margin-top:250pt;width:67.35pt;height:10.9pt;rotation:-1130010fd;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" stroked="f">
                      <v:fill opacity="7967f"/>
                      <v:textbox inset="0,0,0,0">
                        <w:txbxContent>
                          <w:p w14:paraId="078463BF" w14:textId="0E20CBB0" w:rsidR="00F43290" w:rsidRPr="00F43290" w:rsidRDefault="00F43290" w:rsidP="00F43290">
                            <w:pPr>
                              <w:jc w:val="center"/>
                              <w:rPr>
                                <w:b/>
                                <w:bCs/>
                                <w:color w:val="000000" w:themeColor="text1"/>
                                <w:sz w:val="14"/>
                                <w:szCs w:val="14"/>
                              </w:rPr>
                            </w:pPr>
                            <w:r>
                              <w:rPr>
                                <w:b/>
                                <w:bCs/>
                                <w:color w:val="000000" w:themeColor="text1"/>
                                <w:sz w:val="14"/>
                                <w:szCs w:val="14"/>
                              </w:rPr>
                              <w:t>Bd M. de Broglie</w:t>
                            </w:r>
                          </w:p>
                        </w:txbxContent>
                      </v:textbox>
                      <w10:wrap anchorx="margin" anchory="margin"/>
                    </v:shape>
                  </w:pict>
                </mc:Fallback>
              </mc:AlternateContent>
            </w:r>
            <w:r w:rsidR="00F43290">
              <w:rPr>
                <w:noProof/>
              </w:rPr>
              <mc:AlternateContent>
                <mc:Choice Requires="wps">
                  <w:drawing>
                    <wp:anchor distT="0" distB="0" distL="114300" distR="114300" simplePos="0" relativeHeight="251687936" behindDoc="0" locked="0" layoutInCell="1" allowOverlap="1" wp14:anchorId="3CEFC15A" wp14:editId="676BDAC1">
                      <wp:simplePos x="0" y="0"/>
                      <wp:positionH relativeFrom="margin">
                        <wp:posOffset>5533390</wp:posOffset>
                      </wp:positionH>
                      <wp:positionV relativeFrom="margin">
                        <wp:posOffset>1892300</wp:posOffset>
                      </wp:positionV>
                      <wp:extent cx="468630" cy="107315"/>
                      <wp:effectExtent l="0" t="0" r="7620" b="6985"/>
                      <wp:wrapNone/>
                      <wp:docPr id="3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 cy="107315"/>
                              </a:xfrm>
                              <a:prstGeom prst="rect">
                                <a:avLst/>
                              </a:prstGeom>
                              <a:solidFill>
                                <a:srgbClr val="FFFFFF"/>
                              </a:solidFill>
                              <a:ln w="9525">
                                <a:noFill/>
                                <a:miter lim="800000"/>
                                <a:headEnd/>
                                <a:tailEnd/>
                              </a:ln>
                            </wps:spPr>
                            <wps:txbx>
                              <w:txbxContent>
                                <w:p w14:paraId="703057E7" w14:textId="65D937B4" w:rsidR="00F43290" w:rsidRPr="00F43290" w:rsidRDefault="00F43290" w:rsidP="00F43290">
                                  <w:pPr>
                                    <w:jc w:val="center"/>
                                    <w:rPr>
                                      <w:b/>
                                      <w:bCs/>
                                      <w:color w:val="000000" w:themeColor="text1"/>
                                      <w:sz w:val="14"/>
                                      <w:szCs w:val="14"/>
                                    </w:rPr>
                                  </w:pPr>
                                  <w:r w:rsidRPr="00F43290">
                                    <w:rPr>
                                      <w:b/>
                                      <w:bCs/>
                                      <w:color w:val="000000" w:themeColor="text1"/>
                                      <w:sz w:val="14"/>
                                      <w:szCs w:val="14"/>
                                    </w:rPr>
                                    <w:t xml:space="preserve">PORTE </w:t>
                                  </w:r>
                                  <w:r>
                                    <w:rPr>
                                      <w:b/>
                                      <w:bCs/>
                                      <w:color w:val="000000" w:themeColor="text1"/>
                                      <w:sz w:val="14"/>
                                      <w:szCs w:val="14"/>
                                    </w:rPr>
                                    <w:t>B</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CEFC15A" id="_x0000_s1030" type="#_x0000_t202" style="position:absolute;left:0;text-align:left;margin-left:435.7pt;margin-top:149pt;width:36.9pt;height:8.4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" stroked="f">
                      <v:textbox inset="0,0,0,0">
                        <w:txbxContent>
                          <w:p w14:paraId="703057E7" w14:textId="65D937B4" w:rsidR="00F43290" w:rsidRPr="00F43290" w:rsidRDefault="00F43290" w:rsidP="00F43290">
                            <w:pPr>
                              <w:jc w:val="center"/>
                              <w:rPr>
                                <w:b/>
                                <w:bCs/>
                                <w:color w:val="000000" w:themeColor="text1"/>
                                <w:sz w:val="14"/>
                                <w:szCs w:val="14"/>
                              </w:rPr>
                            </w:pPr>
                            <w:r w:rsidRPr="00F43290">
                              <w:rPr>
                                <w:b/>
                                <w:bCs/>
                                <w:color w:val="000000" w:themeColor="text1"/>
                                <w:sz w:val="14"/>
                                <w:szCs w:val="14"/>
                              </w:rPr>
                              <w:t xml:space="preserve">PORTE </w:t>
                            </w:r>
                            <w:r>
                              <w:rPr>
                                <w:b/>
                                <w:bCs/>
                                <w:color w:val="000000" w:themeColor="text1"/>
                                <w:sz w:val="14"/>
                                <w:szCs w:val="14"/>
                              </w:rPr>
                              <w:t>B</w:t>
                            </w:r>
                          </w:p>
                        </w:txbxContent>
                      </v:textbox>
                      <w10:wrap anchorx="margin" anchory="margin"/>
                    </v:shape>
                  </w:pict>
                </mc:Fallback>
              </mc:AlternateContent>
            </w:r>
            <w:r w:rsidR="00F43290">
              <w:rPr>
                <w:noProof/>
              </w:rPr>
              <mc:AlternateContent>
                <mc:Choice Requires="wps">
                  <w:drawing>
                    <wp:anchor distT="0" distB="0" distL="114300" distR="114300" simplePos="0" relativeHeight="251689984" behindDoc="0" locked="0" layoutInCell="1" allowOverlap="1" wp14:anchorId="16FF6136" wp14:editId="2FB4072A">
                      <wp:simplePos x="0" y="0"/>
                      <wp:positionH relativeFrom="column">
                        <wp:posOffset>5332730</wp:posOffset>
                      </wp:positionH>
                      <wp:positionV relativeFrom="paragraph">
                        <wp:posOffset>1755140</wp:posOffset>
                      </wp:positionV>
                      <wp:extent cx="81280" cy="189865"/>
                      <wp:effectExtent l="21907" t="16193" r="0" b="35877"/>
                      <wp:wrapNone/>
                      <wp:docPr id="34" name="Flèche : bas 34"/>
                      <wp:cNvGraphicFramePr/>
                      <a:graphic xmlns:a="http://schemas.openxmlformats.org/drawingml/2006/main">
                        <a:graphicData uri="http://schemas.microsoft.com/office/word/2010/wordprocessingShape">
                          <wps:wsp>
                            <wps:cNvSpPr/>
                            <wps:spPr>
                              <a:xfrm rot="5400000">
                                <a:off x="0" y="0"/>
                                <a:ext cx="81280" cy="189865"/>
                              </a:xfrm>
                              <a:prstGeom prst="downArrow">
                                <a:avLst/>
                              </a:prstGeom>
                              <a:solidFill>
                                <a:schemeClr val="bg1"/>
                              </a:solidFill>
                              <a:ln w="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4BC92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 bas 34" o:spid="_x0000_s1026" type="#_x0000_t67" style="position:absolute;margin-left:419.9pt;margin-top:138.2pt;width:6.4pt;height:14.95pt;rotation:9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" adj="16977" fillcolor="white [3212]" strokecolor="black [3213]" strokeweight="0"/>
                  </w:pict>
                </mc:Fallback>
              </mc:AlternateContent>
            </w:r>
            <w:r w:rsidR="00C91893">
              <w:rPr>
                <w:noProof/>
                <w:lang w:eastAsia="en-US"/>
              </w:rPr>
              <mc:AlternateContent>
                <mc:Choice Requires="wps">
                  <w:drawing>
                    <wp:anchor distT="0" distB="0" distL="114300" distR="114300" simplePos="0" relativeHeight="251666432" behindDoc="0" locked="0" layoutInCell="1" allowOverlap="1" wp14:anchorId="045CC3B0" wp14:editId="36477874">
                      <wp:simplePos x="0" y="0"/>
                      <wp:positionH relativeFrom="column">
                        <wp:posOffset>3005455</wp:posOffset>
                      </wp:positionH>
                      <wp:positionV relativeFrom="paragraph">
                        <wp:posOffset>318770</wp:posOffset>
                      </wp:positionV>
                      <wp:extent cx="2731135" cy="3097530"/>
                      <wp:effectExtent l="38100" t="19050" r="12065" b="26670"/>
                      <wp:wrapNone/>
                      <wp:docPr id="286" name="Forme libre : forme 286"/>
                      <wp:cNvGraphicFramePr/>
                      <a:graphic xmlns:a="http://schemas.openxmlformats.org/drawingml/2006/main">
                        <a:graphicData uri="http://schemas.microsoft.com/office/word/2010/wordprocessingShape">
                          <wps:wsp>
                            <wps:cNvSpPr/>
                            <wps:spPr>
                              <a:xfrm>
                                <a:off x="0" y="0"/>
                                <a:ext cx="2731135" cy="3097530"/>
                              </a:xfrm>
                              <a:custGeom>
                                <a:avLst/>
                                <a:gdLst>
                                  <a:gd name="connsiteX0" fmla="*/ 58521 w 2933395"/>
                                  <a:gd name="connsiteY0" fmla="*/ 3079699 h 3079699"/>
                                  <a:gd name="connsiteX1" fmla="*/ 0 w 2933395"/>
                                  <a:gd name="connsiteY1" fmla="*/ 1463040 h 3079699"/>
                                  <a:gd name="connsiteX2" fmla="*/ 241401 w 2933395"/>
                                  <a:gd name="connsiteY2" fmla="*/ 1126541 h 3079699"/>
                                  <a:gd name="connsiteX3" fmla="*/ 731520 w 2933395"/>
                                  <a:gd name="connsiteY3" fmla="*/ 870509 h 3079699"/>
                                  <a:gd name="connsiteX4" fmla="*/ 1075334 w 2933395"/>
                                  <a:gd name="connsiteY4" fmla="*/ 0 h 3079699"/>
                                  <a:gd name="connsiteX5" fmla="*/ 2670048 w 2933395"/>
                                  <a:gd name="connsiteY5" fmla="*/ 497434 h 3079699"/>
                                  <a:gd name="connsiteX6" fmla="*/ 2933395 w 2933395"/>
                                  <a:gd name="connsiteY6" fmla="*/ 277978 h 3079699"/>
                                  <a:gd name="connsiteX7" fmla="*/ 2933395 w 2933395"/>
                                  <a:gd name="connsiteY7" fmla="*/ 277978 h 3079699"/>
                                  <a:gd name="connsiteX8" fmla="*/ 2933395 w 2933395"/>
                                  <a:gd name="connsiteY8" fmla="*/ 277978 h 3079699"/>
                                  <a:gd name="connsiteX0" fmla="*/ 80469 w 2933395"/>
                                  <a:gd name="connsiteY0" fmla="*/ 3182131 h 3182131"/>
                                  <a:gd name="connsiteX1" fmla="*/ 0 w 2933395"/>
                                  <a:gd name="connsiteY1" fmla="*/ 1463040 h 3182131"/>
                                  <a:gd name="connsiteX2" fmla="*/ 241401 w 2933395"/>
                                  <a:gd name="connsiteY2" fmla="*/ 1126541 h 3182131"/>
                                  <a:gd name="connsiteX3" fmla="*/ 731520 w 2933395"/>
                                  <a:gd name="connsiteY3" fmla="*/ 870509 h 3182131"/>
                                  <a:gd name="connsiteX4" fmla="*/ 1075334 w 2933395"/>
                                  <a:gd name="connsiteY4" fmla="*/ 0 h 3182131"/>
                                  <a:gd name="connsiteX5" fmla="*/ 2670048 w 2933395"/>
                                  <a:gd name="connsiteY5" fmla="*/ 497434 h 3182131"/>
                                  <a:gd name="connsiteX6" fmla="*/ 2933395 w 2933395"/>
                                  <a:gd name="connsiteY6" fmla="*/ 277978 h 3182131"/>
                                  <a:gd name="connsiteX7" fmla="*/ 2933395 w 2933395"/>
                                  <a:gd name="connsiteY7" fmla="*/ 277978 h 3182131"/>
                                  <a:gd name="connsiteX8" fmla="*/ 2933395 w 2933395"/>
                                  <a:gd name="connsiteY8" fmla="*/ 277978 h 3182131"/>
                                  <a:gd name="connsiteX0" fmla="*/ 80469 w 2933395"/>
                                  <a:gd name="connsiteY0" fmla="*/ 3182131 h 3182131"/>
                                  <a:gd name="connsiteX1" fmla="*/ 0 w 2933395"/>
                                  <a:gd name="connsiteY1" fmla="*/ 1463040 h 3182131"/>
                                  <a:gd name="connsiteX2" fmla="*/ 241401 w 2933395"/>
                                  <a:gd name="connsiteY2" fmla="*/ 1126541 h 3182131"/>
                                  <a:gd name="connsiteX3" fmla="*/ 731520 w 2933395"/>
                                  <a:gd name="connsiteY3" fmla="*/ 870509 h 3182131"/>
                                  <a:gd name="connsiteX4" fmla="*/ 1075334 w 2933395"/>
                                  <a:gd name="connsiteY4" fmla="*/ 0 h 3182131"/>
                                  <a:gd name="connsiteX5" fmla="*/ 2670048 w 2933395"/>
                                  <a:gd name="connsiteY5" fmla="*/ 497434 h 3182131"/>
                                  <a:gd name="connsiteX6" fmla="*/ 2933395 w 2933395"/>
                                  <a:gd name="connsiteY6" fmla="*/ 277978 h 3182131"/>
                                  <a:gd name="connsiteX7" fmla="*/ 2933395 w 2933395"/>
                                  <a:gd name="connsiteY7" fmla="*/ 277978 h 3182131"/>
                                  <a:gd name="connsiteX8" fmla="*/ 2933395 w 2933395"/>
                                  <a:gd name="connsiteY8" fmla="*/ 277978 h 3182131"/>
                                  <a:gd name="connsiteX0" fmla="*/ 80469 w 2933395"/>
                                  <a:gd name="connsiteY0" fmla="*/ 3182131 h 3182131"/>
                                  <a:gd name="connsiteX1" fmla="*/ 0 w 2933395"/>
                                  <a:gd name="connsiteY1" fmla="*/ 1463040 h 3182131"/>
                                  <a:gd name="connsiteX2" fmla="*/ 241401 w 2933395"/>
                                  <a:gd name="connsiteY2" fmla="*/ 1126541 h 3182131"/>
                                  <a:gd name="connsiteX3" fmla="*/ 731520 w 2933395"/>
                                  <a:gd name="connsiteY3" fmla="*/ 870509 h 3182131"/>
                                  <a:gd name="connsiteX4" fmla="*/ 1075334 w 2933395"/>
                                  <a:gd name="connsiteY4" fmla="*/ 0 h 3182131"/>
                                  <a:gd name="connsiteX5" fmla="*/ 2670048 w 2933395"/>
                                  <a:gd name="connsiteY5" fmla="*/ 497434 h 3182131"/>
                                  <a:gd name="connsiteX6" fmla="*/ 2933395 w 2933395"/>
                                  <a:gd name="connsiteY6" fmla="*/ 277978 h 3182131"/>
                                  <a:gd name="connsiteX7" fmla="*/ 2933395 w 2933395"/>
                                  <a:gd name="connsiteY7" fmla="*/ 277978 h 3182131"/>
                                  <a:gd name="connsiteX8" fmla="*/ 2933395 w 2933395"/>
                                  <a:gd name="connsiteY8" fmla="*/ 277978 h 3182131"/>
                                  <a:gd name="connsiteX0" fmla="*/ 80469 w 2933395"/>
                                  <a:gd name="connsiteY0" fmla="*/ 3182131 h 3182131"/>
                                  <a:gd name="connsiteX1" fmla="*/ 0 w 2933395"/>
                                  <a:gd name="connsiteY1" fmla="*/ 1463040 h 3182131"/>
                                  <a:gd name="connsiteX2" fmla="*/ 241401 w 2933395"/>
                                  <a:gd name="connsiteY2" fmla="*/ 1126541 h 3182131"/>
                                  <a:gd name="connsiteX3" fmla="*/ 731520 w 2933395"/>
                                  <a:gd name="connsiteY3" fmla="*/ 870509 h 3182131"/>
                                  <a:gd name="connsiteX4" fmla="*/ 1075334 w 2933395"/>
                                  <a:gd name="connsiteY4" fmla="*/ 0 h 3182131"/>
                                  <a:gd name="connsiteX5" fmla="*/ 2670048 w 2933395"/>
                                  <a:gd name="connsiteY5" fmla="*/ 497434 h 3182131"/>
                                  <a:gd name="connsiteX6" fmla="*/ 2933395 w 2933395"/>
                                  <a:gd name="connsiteY6" fmla="*/ 277978 h 3182131"/>
                                  <a:gd name="connsiteX7" fmla="*/ 2933395 w 2933395"/>
                                  <a:gd name="connsiteY7" fmla="*/ 277978 h 3182131"/>
                                  <a:gd name="connsiteX8" fmla="*/ 2933395 w 2933395"/>
                                  <a:gd name="connsiteY8" fmla="*/ 277978 h 3182131"/>
                                  <a:gd name="connsiteX0" fmla="*/ 80469 w 2933395"/>
                                  <a:gd name="connsiteY0" fmla="*/ 3182131 h 3182131"/>
                                  <a:gd name="connsiteX1" fmla="*/ 0 w 2933395"/>
                                  <a:gd name="connsiteY1" fmla="*/ 1463040 h 3182131"/>
                                  <a:gd name="connsiteX2" fmla="*/ 241401 w 2933395"/>
                                  <a:gd name="connsiteY2" fmla="*/ 1126541 h 3182131"/>
                                  <a:gd name="connsiteX3" fmla="*/ 731520 w 2933395"/>
                                  <a:gd name="connsiteY3" fmla="*/ 870509 h 3182131"/>
                                  <a:gd name="connsiteX4" fmla="*/ 1075334 w 2933395"/>
                                  <a:gd name="connsiteY4" fmla="*/ 0 h 3182131"/>
                                  <a:gd name="connsiteX5" fmla="*/ 2670048 w 2933395"/>
                                  <a:gd name="connsiteY5" fmla="*/ 497434 h 3182131"/>
                                  <a:gd name="connsiteX6" fmla="*/ 2933395 w 2933395"/>
                                  <a:gd name="connsiteY6" fmla="*/ 277978 h 3182131"/>
                                  <a:gd name="connsiteX7" fmla="*/ 2933395 w 2933395"/>
                                  <a:gd name="connsiteY7" fmla="*/ 277978 h 3182131"/>
                                  <a:gd name="connsiteX8" fmla="*/ 2933395 w 2933395"/>
                                  <a:gd name="connsiteY8" fmla="*/ 277978 h 3182131"/>
                                  <a:gd name="connsiteX0" fmla="*/ 80469 w 2933395"/>
                                  <a:gd name="connsiteY0" fmla="*/ 3182131 h 3182131"/>
                                  <a:gd name="connsiteX1" fmla="*/ 0 w 2933395"/>
                                  <a:gd name="connsiteY1" fmla="*/ 1463040 h 3182131"/>
                                  <a:gd name="connsiteX2" fmla="*/ 254983 w 2933395"/>
                                  <a:gd name="connsiteY2" fmla="*/ 1131068 h 3182131"/>
                                  <a:gd name="connsiteX3" fmla="*/ 731520 w 2933395"/>
                                  <a:gd name="connsiteY3" fmla="*/ 870509 h 3182131"/>
                                  <a:gd name="connsiteX4" fmla="*/ 1075334 w 2933395"/>
                                  <a:gd name="connsiteY4" fmla="*/ 0 h 3182131"/>
                                  <a:gd name="connsiteX5" fmla="*/ 2670048 w 2933395"/>
                                  <a:gd name="connsiteY5" fmla="*/ 497434 h 3182131"/>
                                  <a:gd name="connsiteX6" fmla="*/ 2933395 w 2933395"/>
                                  <a:gd name="connsiteY6" fmla="*/ 277978 h 3182131"/>
                                  <a:gd name="connsiteX7" fmla="*/ 2933395 w 2933395"/>
                                  <a:gd name="connsiteY7" fmla="*/ 277978 h 3182131"/>
                                  <a:gd name="connsiteX8" fmla="*/ 2933395 w 2933395"/>
                                  <a:gd name="connsiteY8" fmla="*/ 277978 h 3182131"/>
                                  <a:gd name="connsiteX0" fmla="*/ 80469 w 2933395"/>
                                  <a:gd name="connsiteY0" fmla="*/ 3182131 h 3182131"/>
                                  <a:gd name="connsiteX1" fmla="*/ 0 w 2933395"/>
                                  <a:gd name="connsiteY1" fmla="*/ 1463040 h 3182131"/>
                                  <a:gd name="connsiteX2" fmla="*/ 254983 w 2933395"/>
                                  <a:gd name="connsiteY2" fmla="*/ 1131068 h 3182131"/>
                                  <a:gd name="connsiteX3" fmla="*/ 731520 w 2933395"/>
                                  <a:gd name="connsiteY3" fmla="*/ 870509 h 3182131"/>
                                  <a:gd name="connsiteX4" fmla="*/ 1075334 w 2933395"/>
                                  <a:gd name="connsiteY4" fmla="*/ 0 h 3182131"/>
                                  <a:gd name="connsiteX5" fmla="*/ 2670048 w 2933395"/>
                                  <a:gd name="connsiteY5" fmla="*/ 497434 h 3182131"/>
                                  <a:gd name="connsiteX6" fmla="*/ 2933395 w 2933395"/>
                                  <a:gd name="connsiteY6" fmla="*/ 277978 h 3182131"/>
                                  <a:gd name="connsiteX7" fmla="*/ 2933395 w 2933395"/>
                                  <a:gd name="connsiteY7" fmla="*/ 277978 h 3182131"/>
                                  <a:gd name="connsiteX8" fmla="*/ 2933395 w 2933395"/>
                                  <a:gd name="connsiteY8" fmla="*/ 277978 h 3182131"/>
                                  <a:gd name="connsiteX0" fmla="*/ 80469 w 2933395"/>
                                  <a:gd name="connsiteY0" fmla="*/ 3182131 h 3182131"/>
                                  <a:gd name="connsiteX1" fmla="*/ 0 w 2933395"/>
                                  <a:gd name="connsiteY1" fmla="*/ 1463040 h 3182131"/>
                                  <a:gd name="connsiteX2" fmla="*/ 254983 w 2933395"/>
                                  <a:gd name="connsiteY2" fmla="*/ 1131068 h 3182131"/>
                                  <a:gd name="connsiteX3" fmla="*/ 726994 w 2933395"/>
                                  <a:gd name="connsiteY3" fmla="*/ 798078 h 3182131"/>
                                  <a:gd name="connsiteX4" fmla="*/ 1075334 w 2933395"/>
                                  <a:gd name="connsiteY4" fmla="*/ 0 h 3182131"/>
                                  <a:gd name="connsiteX5" fmla="*/ 2670048 w 2933395"/>
                                  <a:gd name="connsiteY5" fmla="*/ 497434 h 3182131"/>
                                  <a:gd name="connsiteX6" fmla="*/ 2933395 w 2933395"/>
                                  <a:gd name="connsiteY6" fmla="*/ 277978 h 3182131"/>
                                  <a:gd name="connsiteX7" fmla="*/ 2933395 w 2933395"/>
                                  <a:gd name="connsiteY7" fmla="*/ 277978 h 3182131"/>
                                  <a:gd name="connsiteX8" fmla="*/ 2933395 w 2933395"/>
                                  <a:gd name="connsiteY8" fmla="*/ 277978 h 3182131"/>
                                  <a:gd name="connsiteX0" fmla="*/ 80469 w 2933395"/>
                                  <a:gd name="connsiteY0" fmla="*/ 3200239 h 3200239"/>
                                  <a:gd name="connsiteX1" fmla="*/ 0 w 2933395"/>
                                  <a:gd name="connsiteY1" fmla="*/ 1481148 h 3200239"/>
                                  <a:gd name="connsiteX2" fmla="*/ 254983 w 2933395"/>
                                  <a:gd name="connsiteY2" fmla="*/ 1149176 h 3200239"/>
                                  <a:gd name="connsiteX3" fmla="*/ 726994 w 2933395"/>
                                  <a:gd name="connsiteY3" fmla="*/ 816186 h 3200239"/>
                                  <a:gd name="connsiteX4" fmla="*/ 1048170 w 2933395"/>
                                  <a:gd name="connsiteY4" fmla="*/ 0 h 3200239"/>
                                  <a:gd name="connsiteX5" fmla="*/ 2670048 w 2933395"/>
                                  <a:gd name="connsiteY5" fmla="*/ 515542 h 3200239"/>
                                  <a:gd name="connsiteX6" fmla="*/ 2933395 w 2933395"/>
                                  <a:gd name="connsiteY6" fmla="*/ 296086 h 3200239"/>
                                  <a:gd name="connsiteX7" fmla="*/ 2933395 w 2933395"/>
                                  <a:gd name="connsiteY7" fmla="*/ 296086 h 3200239"/>
                                  <a:gd name="connsiteX8" fmla="*/ 2933395 w 2933395"/>
                                  <a:gd name="connsiteY8" fmla="*/ 296086 h 3200239"/>
                                  <a:gd name="connsiteX0" fmla="*/ 80469 w 2933395"/>
                                  <a:gd name="connsiteY0" fmla="*/ 3200239 h 3200239"/>
                                  <a:gd name="connsiteX1" fmla="*/ 0 w 2933395"/>
                                  <a:gd name="connsiteY1" fmla="*/ 1481148 h 3200239"/>
                                  <a:gd name="connsiteX2" fmla="*/ 254983 w 2933395"/>
                                  <a:gd name="connsiteY2" fmla="*/ 1149176 h 3200239"/>
                                  <a:gd name="connsiteX3" fmla="*/ 726994 w 2933395"/>
                                  <a:gd name="connsiteY3" fmla="*/ 816186 h 3200239"/>
                                  <a:gd name="connsiteX4" fmla="*/ 1048170 w 2933395"/>
                                  <a:gd name="connsiteY4" fmla="*/ 0 h 3200239"/>
                                  <a:gd name="connsiteX5" fmla="*/ 2520650 w 2933395"/>
                                  <a:gd name="connsiteY5" fmla="*/ 488377 h 3200239"/>
                                  <a:gd name="connsiteX6" fmla="*/ 2933395 w 2933395"/>
                                  <a:gd name="connsiteY6" fmla="*/ 296086 h 3200239"/>
                                  <a:gd name="connsiteX7" fmla="*/ 2933395 w 2933395"/>
                                  <a:gd name="connsiteY7" fmla="*/ 296086 h 3200239"/>
                                  <a:gd name="connsiteX8" fmla="*/ 2933395 w 2933395"/>
                                  <a:gd name="connsiteY8" fmla="*/ 296086 h 3200239"/>
                                  <a:gd name="connsiteX0" fmla="*/ 80469 w 2933395"/>
                                  <a:gd name="connsiteY0" fmla="*/ 3200239 h 3200239"/>
                                  <a:gd name="connsiteX1" fmla="*/ 0 w 2933395"/>
                                  <a:gd name="connsiteY1" fmla="*/ 1481148 h 3200239"/>
                                  <a:gd name="connsiteX2" fmla="*/ 254983 w 2933395"/>
                                  <a:gd name="connsiteY2" fmla="*/ 1149176 h 3200239"/>
                                  <a:gd name="connsiteX3" fmla="*/ 726994 w 2933395"/>
                                  <a:gd name="connsiteY3" fmla="*/ 816186 h 3200239"/>
                                  <a:gd name="connsiteX4" fmla="*/ 1048170 w 2933395"/>
                                  <a:gd name="connsiteY4" fmla="*/ 0 h 3200239"/>
                                  <a:gd name="connsiteX5" fmla="*/ 1574360 w 2933395"/>
                                  <a:gd name="connsiteY5" fmla="*/ 175600 h 3200239"/>
                                  <a:gd name="connsiteX6" fmla="*/ 2520650 w 2933395"/>
                                  <a:gd name="connsiteY6" fmla="*/ 488377 h 3200239"/>
                                  <a:gd name="connsiteX7" fmla="*/ 2933395 w 2933395"/>
                                  <a:gd name="connsiteY7" fmla="*/ 296086 h 3200239"/>
                                  <a:gd name="connsiteX8" fmla="*/ 2933395 w 2933395"/>
                                  <a:gd name="connsiteY8" fmla="*/ 296086 h 3200239"/>
                                  <a:gd name="connsiteX9" fmla="*/ 2933395 w 2933395"/>
                                  <a:gd name="connsiteY9" fmla="*/ 296086 h 3200239"/>
                                  <a:gd name="connsiteX0" fmla="*/ 80469 w 2933395"/>
                                  <a:gd name="connsiteY0" fmla="*/ 3200239 h 3200239"/>
                                  <a:gd name="connsiteX1" fmla="*/ 0 w 2933395"/>
                                  <a:gd name="connsiteY1" fmla="*/ 1481148 h 3200239"/>
                                  <a:gd name="connsiteX2" fmla="*/ 254983 w 2933395"/>
                                  <a:gd name="connsiteY2" fmla="*/ 1149176 h 3200239"/>
                                  <a:gd name="connsiteX3" fmla="*/ 726994 w 2933395"/>
                                  <a:gd name="connsiteY3" fmla="*/ 816186 h 3200239"/>
                                  <a:gd name="connsiteX4" fmla="*/ 1048170 w 2933395"/>
                                  <a:gd name="connsiteY4" fmla="*/ 0 h 3200239"/>
                                  <a:gd name="connsiteX5" fmla="*/ 1239344 w 2933395"/>
                                  <a:gd name="connsiteY5" fmla="*/ 62415 h 3200239"/>
                                  <a:gd name="connsiteX6" fmla="*/ 2520650 w 2933395"/>
                                  <a:gd name="connsiteY6" fmla="*/ 488377 h 3200239"/>
                                  <a:gd name="connsiteX7" fmla="*/ 2933395 w 2933395"/>
                                  <a:gd name="connsiteY7" fmla="*/ 296086 h 3200239"/>
                                  <a:gd name="connsiteX8" fmla="*/ 2933395 w 2933395"/>
                                  <a:gd name="connsiteY8" fmla="*/ 296086 h 3200239"/>
                                  <a:gd name="connsiteX9" fmla="*/ 2933395 w 2933395"/>
                                  <a:gd name="connsiteY9" fmla="*/ 296086 h 3200239"/>
                                  <a:gd name="connsiteX0" fmla="*/ 80469 w 2933395"/>
                                  <a:gd name="connsiteY0" fmla="*/ 3200239 h 3200239"/>
                                  <a:gd name="connsiteX1" fmla="*/ 0 w 2933395"/>
                                  <a:gd name="connsiteY1" fmla="*/ 1481148 h 3200239"/>
                                  <a:gd name="connsiteX2" fmla="*/ 254983 w 2933395"/>
                                  <a:gd name="connsiteY2" fmla="*/ 1149176 h 3200239"/>
                                  <a:gd name="connsiteX3" fmla="*/ 726994 w 2933395"/>
                                  <a:gd name="connsiteY3" fmla="*/ 816186 h 3200239"/>
                                  <a:gd name="connsiteX4" fmla="*/ 954198 w 2933395"/>
                                  <a:gd name="connsiteY4" fmla="*/ 220867 h 3200239"/>
                                  <a:gd name="connsiteX5" fmla="*/ 1048170 w 2933395"/>
                                  <a:gd name="connsiteY5" fmla="*/ 0 h 3200239"/>
                                  <a:gd name="connsiteX6" fmla="*/ 1239344 w 2933395"/>
                                  <a:gd name="connsiteY6" fmla="*/ 62415 h 3200239"/>
                                  <a:gd name="connsiteX7" fmla="*/ 2520650 w 2933395"/>
                                  <a:gd name="connsiteY7" fmla="*/ 488377 h 3200239"/>
                                  <a:gd name="connsiteX8" fmla="*/ 2933395 w 2933395"/>
                                  <a:gd name="connsiteY8" fmla="*/ 296086 h 3200239"/>
                                  <a:gd name="connsiteX9" fmla="*/ 2933395 w 2933395"/>
                                  <a:gd name="connsiteY9" fmla="*/ 296086 h 3200239"/>
                                  <a:gd name="connsiteX10" fmla="*/ 2933395 w 2933395"/>
                                  <a:gd name="connsiteY10" fmla="*/ 296086 h 3200239"/>
                                  <a:gd name="connsiteX0" fmla="*/ 80469 w 2933395"/>
                                  <a:gd name="connsiteY0" fmla="*/ 3200239 h 3200239"/>
                                  <a:gd name="connsiteX1" fmla="*/ 0 w 2933395"/>
                                  <a:gd name="connsiteY1" fmla="*/ 1481148 h 3200239"/>
                                  <a:gd name="connsiteX2" fmla="*/ 254983 w 2933395"/>
                                  <a:gd name="connsiteY2" fmla="*/ 1149176 h 3200239"/>
                                  <a:gd name="connsiteX3" fmla="*/ 726994 w 2933395"/>
                                  <a:gd name="connsiteY3" fmla="*/ 816186 h 3200239"/>
                                  <a:gd name="connsiteX4" fmla="*/ 954198 w 2933395"/>
                                  <a:gd name="connsiteY4" fmla="*/ 220867 h 3200239"/>
                                  <a:gd name="connsiteX5" fmla="*/ 1048170 w 2933395"/>
                                  <a:gd name="connsiteY5" fmla="*/ 0 h 3200239"/>
                                  <a:gd name="connsiteX6" fmla="*/ 1239344 w 2933395"/>
                                  <a:gd name="connsiteY6" fmla="*/ 62415 h 3200239"/>
                                  <a:gd name="connsiteX7" fmla="*/ 2520650 w 2933395"/>
                                  <a:gd name="connsiteY7" fmla="*/ 488377 h 3200239"/>
                                  <a:gd name="connsiteX8" fmla="*/ 2933395 w 2933395"/>
                                  <a:gd name="connsiteY8" fmla="*/ 296086 h 3200239"/>
                                  <a:gd name="connsiteX9" fmla="*/ 2933395 w 2933395"/>
                                  <a:gd name="connsiteY9" fmla="*/ 296086 h 3200239"/>
                                  <a:gd name="connsiteX10" fmla="*/ 2933395 w 2933395"/>
                                  <a:gd name="connsiteY10" fmla="*/ 296086 h 3200239"/>
                                  <a:gd name="connsiteX0" fmla="*/ 80469 w 2933395"/>
                                  <a:gd name="connsiteY0" fmla="*/ 3150538 h 3150538"/>
                                  <a:gd name="connsiteX1" fmla="*/ 0 w 2933395"/>
                                  <a:gd name="connsiteY1" fmla="*/ 1431447 h 3150538"/>
                                  <a:gd name="connsiteX2" fmla="*/ 254983 w 2933395"/>
                                  <a:gd name="connsiteY2" fmla="*/ 1099475 h 3150538"/>
                                  <a:gd name="connsiteX3" fmla="*/ 726994 w 2933395"/>
                                  <a:gd name="connsiteY3" fmla="*/ 766485 h 3150538"/>
                                  <a:gd name="connsiteX4" fmla="*/ 954198 w 2933395"/>
                                  <a:gd name="connsiteY4" fmla="*/ 171166 h 3150538"/>
                                  <a:gd name="connsiteX5" fmla="*/ 1239344 w 2933395"/>
                                  <a:gd name="connsiteY5" fmla="*/ 12714 h 3150538"/>
                                  <a:gd name="connsiteX6" fmla="*/ 2520650 w 2933395"/>
                                  <a:gd name="connsiteY6" fmla="*/ 438676 h 3150538"/>
                                  <a:gd name="connsiteX7" fmla="*/ 2933395 w 2933395"/>
                                  <a:gd name="connsiteY7" fmla="*/ 246385 h 3150538"/>
                                  <a:gd name="connsiteX8" fmla="*/ 2933395 w 2933395"/>
                                  <a:gd name="connsiteY8" fmla="*/ 246385 h 3150538"/>
                                  <a:gd name="connsiteX9" fmla="*/ 2933395 w 2933395"/>
                                  <a:gd name="connsiteY9" fmla="*/ 246385 h 3150538"/>
                                  <a:gd name="connsiteX0" fmla="*/ 80469 w 2933395"/>
                                  <a:gd name="connsiteY0" fmla="*/ 3150538 h 3150538"/>
                                  <a:gd name="connsiteX1" fmla="*/ 0 w 2933395"/>
                                  <a:gd name="connsiteY1" fmla="*/ 1431447 h 3150538"/>
                                  <a:gd name="connsiteX2" fmla="*/ 254983 w 2933395"/>
                                  <a:gd name="connsiteY2" fmla="*/ 1099475 h 3150538"/>
                                  <a:gd name="connsiteX3" fmla="*/ 726994 w 2933395"/>
                                  <a:gd name="connsiteY3" fmla="*/ 766485 h 3150538"/>
                                  <a:gd name="connsiteX4" fmla="*/ 954198 w 2933395"/>
                                  <a:gd name="connsiteY4" fmla="*/ 171166 h 3150538"/>
                                  <a:gd name="connsiteX5" fmla="*/ 1239344 w 2933395"/>
                                  <a:gd name="connsiteY5" fmla="*/ 12714 h 3150538"/>
                                  <a:gd name="connsiteX6" fmla="*/ 2430105 w 2933395"/>
                                  <a:gd name="connsiteY6" fmla="*/ 397931 h 3150538"/>
                                  <a:gd name="connsiteX7" fmla="*/ 2933395 w 2933395"/>
                                  <a:gd name="connsiteY7" fmla="*/ 246385 h 3150538"/>
                                  <a:gd name="connsiteX8" fmla="*/ 2933395 w 2933395"/>
                                  <a:gd name="connsiteY8" fmla="*/ 246385 h 3150538"/>
                                  <a:gd name="connsiteX9" fmla="*/ 2933395 w 2933395"/>
                                  <a:gd name="connsiteY9" fmla="*/ 246385 h 3150538"/>
                                  <a:gd name="connsiteX0" fmla="*/ 80469 w 2933395"/>
                                  <a:gd name="connsiteY0" fmla="*/ 3150538 h 3150538"/>
                                  <a:gd name="connsiteX1" fmla="*/ 0 w 2933395"/>
                                  <a:gd name="connsiteY1" fmla="*/ 1431447 h 3150538"/>
                                  <a:gd name="connsiteX2" fmla="*/ 254983 w 2933395"/>
                                  <a:gd name="connsiteY2" fmla="*/ 1099475 h 3150538"/>
                                  <a:gd name="connsiteX3" fmla="*/ 726994 w 2933395"/>
                                  <a:gd name="connsiteY3" fmla="*/ 766485 h 3150538"/>
                                  <a:gd name="connsiteX4" fmla="*/ 954198 w 2933395"/>
                                  <a:gd name="connsiteY4" fmla="*/ 171166 h 3150538"/>
                                  <a:gd name="connsiteX5" fmla="*/ 1239344 w 2933395"/>
                                  <a:gd name="connsiteY5" fmla="*/ 12714 h 3150538"/>
                                  <a:gd name="connsiteX6" fmla="*/ 2430105 w 2933395"/>
                                  <a:gd name="connsiteY6" fmla="*/ 397931 h 3150538"/>
                                  <a:gd name="connsiteX7" fmla="*/ 2665303 w 2933395"/>
                                  <a:gd name="connsiteY7" fmla="*/ 315928 h 3150538"/>
                                  <a:gd name="connsiteX8" fmla="*/ 2933395 w 2933395"/>
                                  <a:gd name="connsiteY8" fmla="*/ 246385 h 3150538"/>
                                  <a:gd name="connsiteX9" fmla="*/ 2933395 w 2933395"/>
                                  <a:gd name="connsiteY9" fmla="*/ 246385 h 3150538"/>
                                  <a:gd name="connsiteX10" fmla="*/ 2933395 w 2933395"/>
                                  <a:gd name="connsiteY10" fmla="*/ 246385 h 3150538"/>
                                  <a:gd name="connsiteX0" fmla="*/ 80469 w 2933395"/>
                                  <a:gd name="connsiteY0" fmla="*/ 3150538 h 3150538"/>
                                  <a:gd name="connsiteX1" fmla="*/ 0 w 2933395"/>
                                  <a:gd name="connsiteY1" fmla="*/ 1431447 h 3150538"/>
                                  <a:gd name="connsiteX2" fmla="*/ 254983 w 2933395"/>
                                  <a:gd name="connsiteY2" fmla="*/ 1099475 h 3150538"/>
                                  <a:gd name="connsiteX3" fmla="*/ 726994 w 2933395"/>
                                  <a:gd name="connsiteY3" fmla="*/ 766485 h 3150538"/>
                                  <a:gd name="connsiteX4" fmla="*/ 954198 w 2933395"/>
                                  <a:gd name="connsiteY4" fmla="*/ 171166 h 3150538"/>
                                  <a:gd name="connsiteX5" fmla="*/ 1239344 w 2933395"/>
                                  <a:gd name="connsiteY5" fmla="*/ 12714 h 3150538"/>
                                  <a:gd name="connsiteX6" fmla="*/ 2430105 w 2933395"/>
                                  <a:gd name="connsiteY6" fmla="*/ 397931 h 3150538"/>
                                  <a:gd name="connsiteX7" fmla="*/ 2696993 w 2933395"/>
                                  <a:gd name="connsiteY7" fmla="*/ 492488 h 3150538"/>
                                  <a:gd name="connsiteX8" fmla="*/ 2933395 w 2933395"/>
                                  <a:gd name="connsiteY8" fmla="*/ 246385 h 3150538"/>
                                  <a:gd name="connsiteX9" fmla="*/ 2933395 w 2933395"/>
                                  <a:gd name="connsiteY9" fmla="*/ 246385 h 3150538"/>
                                  <a:gd name="connsiteX10" fmla="*/ 2933395 w 2933395"/>
                                  <a:gd name="connsiteY10" fmla="*/ 246385 h 3150538"/>
                                  <a:gd name="connsiteX0" fmla="*/ 80469 w 2933395"/>
                                  <a:gd name="connsiteY0" fmla="*/ 3150538 h 3150538"/>
                                  <a:gd name="connsiteX1" fmla="*/ 0 w 2933395"/>
                                  <a:gd name="connsiteY1" fmla="*/ 1431447 h 3150538"/>
                                  <a:gd name="connsiteX2" fmla="*/ 254983 w 2933395"/>
                                  <a:gd name="connsiteY2" fmla="*/ 1099475 h 3150538"/>
                                  <a:gd name="connsiteX3" fmla="*/ 726994 w 2933395"/>
                                  <a:gd name="connsiteY3" fmla="*/ 766485 h 3150538"/>
                                  <a:gd name="connsiteX4" fmla="*/ 954198 w 2933395"/>
                                  <a:gd name="connsiteY4" fmla="*/ 171166 h 3150538"/>
                                  <a:gd name="connsiteX5" fmla="*/ 1239344 w 2933395"/>
                                  <a:gd name="connsiteY5" fmla="*/ 12714 h 3150538"/>
                                  <a:gd name="connsiteX6" fmla="*/ 2430105 w 2933395"/>
                                  <a:gd name="connsiteY6" fmla="*/ 397931 h 3150538"/>
                                  <a:gd name="connsiteX7" fmla="*/ 2696993 w 2933395"/>
                                  <a:gd name="connsiteY7" fmla="*/ 492488 h 3150538"/>
                                  <a:gd name="connsiteX8" fmla="*/ 2933395 w 2933395"/>
                                  <a:gd name="connsiteY8" fmla="*/ 246385 h 3150538"/>
                                  <a:gd name="connsiteX9" fmla="*/ 2933395 w 2933395"/>
                                  <a:gd name="connsiteY9" fmla="*/ 246385 h 3150538"/>
                                  <a:gd name="connsiteX10" fmla="*/ 2933395 w 2933395"/>
                                  <a:gd name="connsiteY10" fmla="*/ 246385 h 3150538"/>
                                  <a:gd name="connsiteX0" fmla="*/ 80469 w 2933395"/>
                                  <a:gd name="connsiteY0" fmla="*/ 3150538 h 3150538"/>
                                  <a:gd name="connsiteX1" fmla="*/ 0 w 2933395"/>
                                  <a:gd name="connsiteY1" fmla="*/ 1431447 h 3150538"/>
                                  <a:gd name="connsiteX2" fmla="*/ 254983 w 2933395"/>
                                  <a:gd name="connsiteY2" fmla="*/ 1099475 h 3150538"/>
                                  <a:gd name="connsiteX3" fmla="*/ 726994 w 2933395"/>
                                  <a:gd name="connsiteY3" fmla="*/ 766485 h 3150538"/>
                                  <a:gd name="connsiteX4" fmla="*/ 954198 w 2933395"/>
                                  <a:gd name="connsiteY4" fmla="*/ 171166 h 3150538"/>
                                  <a:gd name="connsiteX5" fmla="*/ 1239344 w 2933395"/>
                                  <a:gd name="connsiteY5" fmla="*/ 12714 h 3150538"/>
                                  <a:gd name="connsiteX6" fmla="*/ 2362197 w 2933395"/>
                                  <a:gd name="connsiteY6" fmla="*/ 370768 h 3150538"/>
                                  <a:gd name="connsiteX7" fmla="*/ 2696993 w 2933395"/>
                                  <a:gd name="connsiteY7" fmla="*/ 492488 h 3150538"/>
                                  <a:gd name="connsiteX8" fmla="*/ 2933395 w 2933395"/>
                                  <a:gd name="connsiteY8" fmla="*/ 246385 h 3150538"/>
                                  <a:gd name="connsiteX9" fmla="*/ 2933395 w 2933395"/>
                                  <a:gd name="connsiteY9" fmla="*/ 246385 h 3150538"/>
                                  <a:gd name="connsiteX10" fmla="*/ 2933395 w 2933395"/>
                                  <a:gd name="connsiteY10" fmla="*/ 246385 h 3150538"/>
                                  <a:gd name="connsiteX0" fmla="*/ 80469 w 2933395"/>
                                  <a:gd name="connsiteY0" fmla="*/ 3150538 h 3150538"/>
                                  <a:gd name="connsiteX1" fmla="*/ 0 w 2933395"/>
                                  <a:gd name="connsiteY1" fmla="*/ 1431447 h 3150538"/>
                                  <a:gd name="connsiteX2" fmla="*/ 254983 w 2933395"/>
                                  <a:gd name="connsiteY2" fmla="*/ 1099475 h 3150538"/>
                                  <a:gd name="connsiteX3" fmla="*/ 726994 w 2933395"/>
                                  <a:gd name="connsiteY3" fmla="*/ 766485 h 3150538"/>
                                  <a:gd name="connsiteX4" fmla="*/ 954198 w 2933395"/>
                                  <a:gd name="connsiteY4" fmla="*/ 171166 h 3150538"/>
                                  <a:gd name="connsiteX5" fmla="*/ 1239344 w 2933395"/>
                                  <a:gd name="connsiteY5" fmla="*/ 12714 h 3150538"/>
                                  <a:gd name="connsiteX6" fmla="*/ 2362197 w 2933395"/>
                                  <a:gd name="connsiteY6" fmla="*/ 370768 h 3150538"/>
                                  <a:gd name="connsiteX7" fmla="*/ 2588340 w 2933395"/>
                                  <a:gd name="connsiteY7" fmla="*/ 469852 h 3150538"/>
                                  <a:gd name="connsiteX8" fmla="*/ 2933395 w 2933395"/>
                                  <a:gd name="connsiteY8" fmla="*/ 246385 h 3150538"/>
                                  <a:gd name="connsiteX9" fmla="*/ 2933395 w 2933395"/>
                                  <a:gd name="connsiteY9" fmla="*/ 246385 h 3150538"/>
                                  <a:gd name="connsiteX10" fmla="*/ 2933395 w 2933395"/>
                                  <a:gd name="connsiteY10" fmla="*/ 246385 h 3150538"/>
                                  <a:gd name="connsiteX0" fmla="*/ 80469 w 2933395"/>
                                  <a:gd name="connsiteY0" fmla="*/ 3150538 h 3150538"/>
                                  <a:gd name="connsiteX1" fmla="*/ 0 w 2933395"/>
                                  <a:gd name="connsiteY1" fmla="*/ 1431447 h 3150538"/>
                                  <a:gd name="connsiteX2" fmla="*/ 254983 w 2933395"/>
                                  <a:gd name="connsiteY2" fmla="*/ 1099475 h 3150538"/>
                                  <a:gd name="connsiteX3" fmla="*/ 726994 w 2933395"/>
                                  <a:gd name="connsiteY3" fmla="*/ 766485 h 3150538"/>
                                  <a:gd name="connsiteX4" fmla="*/ 954198 w 2933395"/>
                                  <a:gd name="connsiteY4" fmla="*/ 171166 h 3150538"/>
                                  <a:gd name="connsiteX5" fmla="*/ 1239344 w 2933395"/>
                                  <a:gd name="connsiteY5" fmla="*/ 12714 h 3150538"/>
                                  <a:gd name="connsiteX6" fmla="*/ 2362197 w 2933395"/>
                                  <a:gd name="connsiteY6" fmla="*/ 370768 h 3150538"/>
                                  <a:gd name="connsiteX7" fmla="*/ 2588340 w 2933395"/>
                                  <a:gd name="connsiteY7" fmla="*/ 469852 h 3150538"/>
                                  <a:gd name="connsiteX8" fmla="*/ 2933395 w 2933395"/>
                                  <a:gd name="connsiteY8" fmla="*/ 246385 h 3150538"/>
                                  <a:gd name="connsiteX9" fmla="*/ 2933395 w 2933395"/>
                                  <a:gd name="connsiteY9" fmla="*/ 246385 h 3150538"/>
                                  <a:gd name="connsiteX10" fmla="*/ 2933395 w 2933395"/>
                                  <a:gd name="connsiteY10" fmla="*/ 246385 h 3150538"/>
                                  <a:gd name="connsiteX0" fmla="*/ 80469 w 2933395"/>
                                  <a:gd name="connsiteY0" fmla="*/ 3150538 h 3150538"/>
                                  <a:gd name="connsiteX1" fmla="*/ 0 w 2933395"/>
                                  <a:gd name="connsiteY1" fmla="*/ 1431447 h 3150538"/>
                                  <a:gd name="connsiteX2" fmla="*/ 254983 w 2933395"/>
                                  <a:gd name="connsiteY2" fmla="*/ 1099475 h 3150538"/>
                                  <a:gd name="connsiteX3" fmla="*/ 726994 w 2933395"/>
                                  <a:gd name="connsiteY3" fmla="*/ 766485 h 3150538"/>
                                  <a:gd name="connsiteX4" fmla="*/ 954198 w 2933395"/>
                                  <a:gd name="connsiteY4" fmla="*/ 171166 h 3150538"/>
                                  <a:gd name="connsiteX5" fmla="*/ 1239344 w 2933395"/>
                                  <a:gd name="connsiteY5" fmla="*/ 12714 h 3150538"/>
                                  <a:gd name="connsiteX6" fmla="*/ 2588340 w 2933395"/>
                                  <a:gd name="connsiteY6" fmla="*/ 469852 h 3150538"/>
                                  <a:gd name="connsiteX7" fmla="*/ 2933395 w 2933395"/>
                                  <a:gd name="connsiteY7" fmla="*/ 246385 h 3150538"/>
                                  <a:gd name="connsiteX8" fmla="*/ 2933395 w 2933395"/>
                                  <a:gd name="connsiteY8" fmla="*/ 246385 h 3150538"/>
                                  <a:gd name="connsiteX9" fmla="*/ 2933395 w 2933395"/>
                                  <a:gd name="connsiteY9" fmla="*/ 246385 h 3150538"/>
                                  <a:gd name="connsiteX0" fmla="*/ 80469 w 2933395"/>
                                  <a:gd name="connsiteY0" fmla="*/ 3179680 h 3179680"/>
                                  <a:gd name="connsiteX1" fmla="*/ 0 w 2933395"/>
                                  <a:gd name="connsiteY1" fmla="*/ 1460589 h 3179680"/>
                                  <a:gd name="connsiteX2" fmla="*/ 254983 w 2933395"/>
                                  <a:gd name="connsiteY2" fmla="*/ 1128617 h 3179680"/>
                                  <a:gd name="connsiteX3" fmla="*/ 726994 w 2933395"/>
                                  <a:gd name="connsiteY3" fmla="*/ 795627 h 3179680"/>
                                  <a:gd name="connsiteX4" fmla="*/ 954198 w 2933395"/>
                                  <a:gd name="connsiteY4" fmla="*/ 200308 h 3179680"/>
                                  <a:gd name="connsiteX5" fmla="*/ 1248398 w 2933395"/>
                                  <a:gd name="connsiteY5" fmla="*/ 10166 h 3179680"/>
                                  <a:gd name="connsiteX6" fmla="*/ 2588340 w 2933395"/>
                                  <a:gd name="connsiteY6" fmla="*/ 498994 h 3179680"/>
                                  <a:gd name="connsiteX7" fmla="*/ 2933395 w 2933395"/>
                                  <a:gd name="connsiteY7" fmla="*/ 275527 h 3179680"/>
                                  <a:gd name="connsiteX8" fmla="*/ 2933395 w 2933395"/>
                                  <a:gd name="connsiteY8" fmla="*/ 275527 h 3179680"/>
                                  <a:gd name="connsiteX9" fmla="*/ 2933395 w 2933395"/>
                                  <a:gd name="connsiteY9" fmla="*/ 275527 h 3179680"/>
                                  <a:gd name="connsiteX0" fmla="*/ 80469 w 2933395"/>
                                  <a:gd name="connsiteY0" fmla="*/ 3111594 h 3111594"/>
                                  <a:gd name="connsiteX1" fmla="*/ 0 w 2933395"/>
                                  <a:gd name="connsiteY1" fmla="*/ 1392503 h 3111594"/>
                                  <a:gd name="connsiteX2" fmla="*/ 254983 w 2933395"/>
                                  <a:gd name="connsiteY2" fmla="*/ 1060531 h 3111594"/>
                                  <a:gd name="connsiteX3" fmla="*/ 726994 w 2933395"/>
                                  <a:gd name="connsiteY3" fmla="*/ 727541 h 3111594"/>
                                  <a:gd name="connsiteX4" fmla="*/ 954198 w 2933395"/>
                                  <a:gd name="connsiteY4" fmla="*/ 132222 h 3111594"/>
                                  <a:gd name="connsiteX5" fmla="*/ 1239343 w 2933395"/>
                                  <a:gd name="connsiteY5" fmla="*/ 19039 h 3111594"/>
                                  <a:gd name="connsiteX6" fmla="*/ 2588340 w 2933395"/>
                                  <a:gd name="connsiteY6" fmla="*/ 430908 h 3111594"/>
                                  <a:gd name="connsiteX7" fmla="*/ 2933395 w 2933395"/>
                                  <a:gd name="connsiteY7" fmla="*/ 207441 h 3111594"/>
                                  <a:gd name="connsiteX8" fmla="*/ 2933395 w 2933395"/>
                                  <a:gd name="connsiteY8" fmla="*/ 207441 h 3111594"/>
                                  <a:gd name="connsiteX9" fmla="*/ 2933395 w 2933395"/>
                                  <a:gd name="connsiteY9" fmla="*/ 207441 h 3111594"/>
                                  <a:gd name="connsiteX0" fmla="*/ 80469 w 2933395"/>
                                  <a:gd name="connsiteY0" fmla="*/ 3111594 h 3111594"/>
                                  <a:gd name="connsiteX1" fmla="*/ 0 w 2933395"/>
                                  <a:gd name="connsiteY1" fmla="*/ 1392503 h 3111594"/>
                                  <a:gd name="connsiteX2" fmla="*/ 254983 w 2933395"/>
                                  <a:gd name="connsiteY2" fmla="*/ 1060531 h 3111594"/>
                                  <a:gd name="connsiteX3" fmla="*/ 726994 w 2933395"/>
                                  <a:gd name="connsiteY3" fmla="*/ 727541 h 3111594"/>
                                  <a:gd name="connsiteX4" fmla="*/ 954198 w 2933395"/>
                                  <a:gd name="connsiteY4" fmla="*/ 132222 h 3111594"/>
                                  <a:gd name="connsiteX5" fmla="*/ 1239343 w 2933395"/>
                                  <a:gd name="connsiteY5" fmla="*/ 19039 h 3111594"/>
                                  <a:gd name="connsiteX6" fmla="*/ 1809750 w 2933395"/>
                                  <a:gd name="connsiteY6" fmla="*/ 184653 h 3111594"/>
                                  <a:gd name="connsiteX7" fmla="*/ 2588340 w 2933395"/>
                                  <a:gd name="connsiteY7" fmla="*/ 430908 h 3111594"/>
                                  <a:gd name="connsiteX8" fmla="*/ 2933395 w 2933395"/>
                                  <a:gd name="connsiteY8" fmla="*/ 207441 h 3111594"/>
                                  <a:gd name="connsiteX9" fmla="*/ 2933395 w 2933395"/>
                                  <a:gd name="connsiteY9" fmla="*/ 207441 h 3111594"/>
                                  <a:gd name="connsiteX10" fmla="*/ 2933395 w 2933395"/>
                                  <a:gd name="connsiteY10" fmla="*/ 207441 h 3111594"/>
                                  <a:gd name="connsiteX0" fmla="*/ 80469 w 3165985"/>
                                  <a:gd name="connsiteY0" fmla="*/ 3111594 h 3111594"/>
                                  <a:gd name="connsiteX1" fmla="*/ 0 w 3165985"/>
                                  <a:gd name="connsiteY1" fmla="*/ 1392503 h 3111594"/>
                                  <a:gd name="connsiteX2" fmla="*/ 254983 w 3165985"/>
                                  <a:gd name="connsiteY2" fmla="*/ 1060531 h 3111594"/>
                                  <a:gd name="connsiteX3" fmla="*/ 726994 w 3165985"/>
                                  <a:gd name="connsiteY3" fmla="*/ 727541 h 3111594"/>
                                  <a:gd name="connsiteX4" fmla="*/ 954198 w 3165985"/>
                                  <a:gd name="connsiteY4" fmla="*/ 132222 h 3111594"/>
                                  <a:gd name="connsiteX5" fmla="*/ 1239343 w 3165985"/>
                                  <a:gd name="connsiteY5" fmla="*/ 19039 h 3111594"/>
                                  <a:gd name="connsiteX6" fmla="*/ 1809750 w 3165985"/>
                                  <a:gd name="connsiteY6" fmla="*/ 184653 h 3111594"/>
                                  <a:gd name="connsiteX7" fmla="*/ 2588340 w 3165985"/>
                                  <a:gd name="connsiteY7" fmla="*/ 430908 h 3111594"/>
                                  <a:gd name="connsiteX8" fmla="*/ 2933395 w 3165985"/>
                                  <a:gd name="connsiteY8" fmla="*/ 207441 h 3111594"/>
                                  <a:gd name="connsiteX9" fmla="*/ 2933395 w 3165985"/>
                                  <a:gd name="connsiteY9" fmla="*/ 207441 h 3111594"/>
                                  <a:gd name="connsiteX10" fmla="*/ 3165985 w 3165985"/>
                                  <a:gd name="connsiteY10" fmla="*/ 43584 h 3111594"/>
                                  <a:gd name="connsiteX0" fmla="*/ 75183 w 3165985"/>
                                  <a:gd name="connsiteY0" fmla="*/ 3058737 h 3058737"/>
                                  <a:gd name="connsiteX1" fmla="*/ 0 w 3165985"/>
                                  <a:gd name="connsiteY1" fmla="*/ 1392503 h 3058737"/>
                                  <a:gd name="connsiteX2" fmla="*/ 254983 w 3165985"/>
                                  <a:gd name="connsiteY2" fmla="*/ 1060531 h 3058737"/>
                                  <a:gd name="connsiteX3" fmla="*/ 726994 w 3165985"/>
                                  <a:gd name="connsiteY3" fmla="*/ 727541 h 3058737"/>
                                  <a:gd name="connsiteX4" fmla="*/ 954198 w 3165985"/>
                                  <a:gd name="connsiteY4" fmla="*/ 132222 h 3058737"/>
                                  <a:gd name="connsiteX5" fmla="*/ 1239343 w 3165985"/>
                                  <a:gd name="connsiteY5" fmla="*/ 19039 h 3058737"/>
                                  <a:gd name="connsiteX6" fmla="*/ 1809750 w 3165985"/>
                                  <a:gd name="connsiteY6" fmla="*/ 184653 h 3058737"/>
                                  <a:gd name="connsiteX7" fmla="*/ 2588340 w 3165985"/>
                                  <a:gd name="connsiteY7" fmla="*/ 430908 h 3058737"/>
                                  <a:gd name="connsiteX8" fmla="*/ 2933395 w 3165985"/>
                                  <a:gd name="connsiteY8" fmla="*/ 207441 h 3058737"/>
                                  <a:gd name="connsiteX9" fmla="*/ 2933395 w 3165985"/>
                                  <a:gd name="connsiteY9" fmla="*/ 207441 h 3058737"/>
                                  <a:gd name="connsiteX10" fmla="*/ 3165985 w 3165985"/>
                                  <a:gd name="connsiteY10" fmla="*/ 43584 h 3058737"/>
                                  <a:gd name="connsiteX0" fmla="*/ 75183 w 2933395"/>
                                  <a:gd name="connsiteY0" fmla="*/ 3058737 h 3058737"/>
                                  <a:gd name="connsiteX1" fmla="*/ 0 w 2933395"/>
                                  <a:gd name="connsiteY1" fmla="*/ 1392503 h 3058737"/>
                                  <a:gd name="connsiteX2" fmla="*/ 254983 w 2933395"/>
                                  <a:gd name="connsiteY2" fmla="*/ 1060531 h 3058737"/>
                                  <a:gd name="connsiteX3" fmla="*/ 726994 w 2933395"/>
                                  <a:gd name="connsiteY3" fmla="*/ 727541 h 3058737"/>
                                  <a:gd name="connsiteX4" fmla="*/ 954198 w 2933395"/>
                                  <a:gd name="connsiteY4" fmla="*/ 132222 h 3058737"/>
                                  <a:gd name="connsiteX5" fmla="*/ 1239343 w 2933395"/>
                                  <a:gd name="connsiteY5" fmla="*/ 19039 h 3058737"/>
                                  <a:gd name="connsiteX6" fmla="*/ 1809750 w 2933395"/>
                                  <a:gd name="connsiteY6" fmla="*/ 184653 h 3058737"/>
                                  <a:gd name="connsiteX7" fmla="*/ 2588340 w 2933395"/>
                                  <a:gd name="connsiteY7" fmla="*/ 430908 h 3058737"/>
                                  <a:gd name="connsiteX8" fmla="*/ 2933395 w 2933395"/>
                                  <a:gd name="connsiteY8" fmla="*/ 207441 h 3058737"/>
                                  <a:gd name="connsiteX9" fmla="*/ 2933395 w 2933395"/>
                                  <a:gd name="connsiteY9" fmla="*/ 207441 h 3058737"/>
                                  <a:gd name="connsiteX10" fmla="*/ 2700084 w 2933395"/>
                                  <a:gd name="connsiteY10" fmla="*/ 60840 h 3058737"/>
                                  <a:gd name="connsiteX0" fmla="*/ 75183 w 2934789"/>
                                  <a:gd name="connsiteY0" fmla="*/ 3058737 h 3058737"/>
                                  <a:gd name="connsiteX1" fmla="*/ 0 w 2934789"/>
                                  <a:gd name="connsiteY1" fmla="*/ 1392503 h 3058737"/>
                                  <a:gd name="connsiteX2" fmla="*/ 254983 w 2934789"/>
                                  <a:gd name="connsiteY2" fmla="*/ 1060531 h 3058737"/>
                                  <a:gd name="connsiteX3" fmla="*/ 726994 w 2934789"/>
                                  <a:gd name="connsiteY3" fmla="*/ 727541 h 3058737"/>
                                  <a:gd name="connsiteX4" fmla="*/ 954198 w 2934789"/>
                                  <a:gd name="connsiteY4" fmla="*/ 132222 h 3058737"/>
                                  <a:gd name="connsiteX5" fmla="*/ 1239343 w 2934789"/>
                                  <a:gd name="connsiteY5" fmla="*/ 19039 h 3058737"/>
                                  <a:gd name="connsiteX6" fmla="*/ 1809750 w 2934789"/>
                                  <a:gd name="connsiteY6" fmla="*/ 184653 h 3058737"/>
                                  <a:gd name="connsiteX7" fmla="*/ 2588340 w 2934789"/>
                                  <a:gd name="connsiteY7" fmla="*/ 430908 h 3058737"/>
                                  <a:gd name="connsiteX8" fmla="*/ 2933395 w 2934789"/>
                                  <a:gd name="connsiteY8" fmla="*/ 207441 h 3058737"/>
                                  <a:gd name="connsiteX9" fmla="*/ 2700455 w 2934789"/>
                                  <a:gd name="connsiteY9" fmla="*/ 302350 h 3058737"/>
                                  <a:gd name="connsiteX10" fmla="*/ 2700084 w 2934789"/>
                                  <a:gd name="connsiteY10" fmla="*/ 60840 h 3058737"/>
                                  <a:gd name="connsiteX0" fmla="*/ 75183 w 2934789"/>
                                  <a:gd name="connsiteY0" fmla="*/ 3058737 h 3058737"/>
                                  <a:gd name="connsiteX1" fmla="*/ 0 w 2934789"/>
                                  <a:gd name="connsiteY1" fmla="*/ 1392503 h 3058737"/>
                                  <a:gd name="connsiteX2" fmla="*/ 254983 w 2934789"/>
                                  <a:gd name="connsiteY2" fmla="*/ 1060531 h 3058737"/>
                                  <a:gd name="connsiteX3" fmla="*/ 726994 w 2934789"/>
                                  <a:gd name="connsiteY3" fmla="*/ 727541 h 3058737"/>
                                  <a:gd name="connsiteX4" fmla="*/ 954198 w 2934789"/>
                                  <a:gd name="connsiteY4" fmla="*/ 132222 h 3058737"/>
                                  <a:gd name="connsiteX5" fmla="*/ 1239343 w 2934789"/>
                                  <a:gd name="connsiteY5" fmla="*/ 19039 h 3058737"/>
                                  <a:gd name="connsiteX6" fmla="*/ 1809750 w 2934789"/>
                                  <a:gd name="connsiteY6" fmla="*/ 184653 h 3058737"/>
                                  <a:gd name="connsiteX7" fmla="*/ 2588340 w 2934789"/>
                                  <a:gd name="connsiteY7" fmla="*/ 430908 h 3058737"/>
                                  <a:gd name="connsiteX8" fmla="*/ 2933395 w 2934789"/>
                                  <a:gd name="connsiteY8" fmla="*/ 207441 h 3058737"/>
                                  <a:gd name="connsiteX9" fmla="*/ 2700455 w 2934789"/>
                                  <a:gd name="connsiteY9" fmla="*/ 302350 h 3058737"/>
                                  <a:gd name="connsiteX0" fmla="*/ 75183 w 2933395"/>
                                  <a:gd name="connsiteY0" fmla="*/ 3058737 h 3058737"/>
                                  <a:gd name="connsiteX1" fmla="*/ 0 w 2933395"/>
                                  <a:gd name="connsiteY1" fmla="*/ 1392503 h 3058737"/>
                                  <a:gd name="connsiteX2" fmla="*/ 254983 w 2933395"/>
                                  <a:gd name="connsiteY2" fmla="*/ 1060531 h 3058737"/>
                                  <a:gd name="connsiteX3" fmla="*/ 726994 w 2933395"/>
                                  <a:gd name="connsiteY3" fmla="*/ 727541 h 3058737"/>
                                  <a:gd name="connsiteX4" fmla="*/ 954198 w 2933395"/>
                                  <a:gd name="connsiteY4" fmla="*/ 132222 h 3058737"/>
                                  <a:gd name="connsiteX5" fmla="*/ 1239343 w 2933395"/>
                                  <a:gd name="connsiteY5" fmla="*/ 19039 h 3058737"/>
                                  <a:gd name="connsiteX6" fmla="*/ 1809750 w 2933395"/>
                                  <a:gd name="connsiteY6" fmla="*/ 184653 h 3058737"/>
                                  <a:gd name="connsiteX7" fmla="*/ 2588340 w 2933395"/>
                                  <a:gd name="connsiteY7" fmla="*/ 430908 h 3058737"/>
                                  <a:gd name="connsiteX8" fmla="*/ 2933395 w 2933395"/>
                                  <a:gd name="connsiteY8" fmla="*/ 207441 h 3058737"/>
                                  <a:gd name="connsiteX0" fmla="*/ 75183 w 2803984"/>
                                  <a:gd name="connsiteY0" fmla="*/ 3058737 h 3058737"/>
                                  <a:gd name="connsiteX1" fmla="*/ 0 w 2803984"/>
                                  <a:gd name="connsiteY1" fmla="*/ 1392503 h 3058737"/>
                                  <a:gd name="connsiteX2" fmla="*/ 254983 w 2803984"/>
                                  <a:gd name="connsiteY2" fmla="*/ 1060531 h 3058737"/>
                                  <a:gd name="connsiteX3" fmla="*/ 726994 w 2803984"/>
                                  <a:gd name="connsiteY3" fmla="*/ 727541 h 3058737"/>
                                  <a:gd name="connsiteX4" fmla="*/ 954198 w 2803984"/>
                                  <a:gd name="connsiteY4" fmla="*/ 132222 h 3058737"/>
                                  <a:gd name="connsiteX5" fmla="*/ 1239343 w 2803984"/>
                                  <a:gd name="connsiteY5" fmla="*/ 19039 h 3058737"/>
                                  <a:gd name="connsiteX6" fmla="*/ 1809750 w 2803984"/>
                                  <a:gd name="connsiteY6" fmla="*/ 184653 h 3058737"/>
                                  <a:gd name="connsiteX7" fmla="*/ 2588340 w 2803984"/>
                                  <a:gd name="connsiteY7" fmla="*/ 430908 h 3058737"/>
                                  <a:gd name="connsiteX8" fmla="*/ 2803984 w 2803984"/>
                                  <a:gd name="connsiteY8" fmla="*/ 221383 h 30587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3984" h="3058737">
                                    <a:moveTo>
                                      <a:pt x="75183" y="3058737"/>
                                    </a:moveTo>
                                    <a:lnTo>
                                      <a:pt x="0" y="1392503"/>
                                    </a:lnTo>
                                    <a:cubicBezTo>
                                      <a:pt x="26140" y="1103787"/>
                                      <a:pt x="115662" y="1163643"/>
                                      <a:pt x="254983" y="1060531"/>
                                    </a:cubicBezTo>
                                    <a:cubicBezTo>
                                      <a:pt x="472683" y="993295"/>
                                      <a:pt x="608893" y="944166"/>
                                      <a:pt x="726994" y="727541"/>
                                    </a:cubicBezTo>
                                    <a:lnTo>
                                      <a:pt x="954198" y="132222"/>
                                    </a:lnTo>
                                    <a:cubicBezTo>
                                      <a:pt x="1039590" y="6594"/>
                                      <a:pt x="978268" y="-25546"/>
                                      <a:pt x="1239343" y="19039"/>
                                    </a:cubicBezTo>
                                    <a:lnTo>
                                      <a:pt x="1809750" y="184653"/>
                                    </a:lnTo>
                                    <a:lnTo>
                                      <a:pt x="2588340" y="430908"/>
                                    </a:lnTo>
                                    <a:cubicBezTo>
                                      <a:pt x="2784851" y="457527"/>
                                      <a:pt x="2785298" y="242809"/>
                                      <a:pt x="2803984" y="221383"/>
                                    </a:cubicBezTo>
                                  </a:path>
                                </a:pathLst>
                              </a:custGeom>
                              <a:noFill/>
                              <a:ln w="28575">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F6CA27" id="Forme libre : forme 286" o:spid="_x0000_s1026" style="position:absolute;margin-left:236.65pt;margin-top:25.1pt;width:215.05pt;height:243.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03984,3058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" path="m75183,3058737l,1392503c26140,1103787,115662,1163643,254983,1060531,472683,993295,608893,944166,726994,727541l954198,132222c1039590,6594,978268,-25546,1239343,19039r570407,165614l2588340,430908v196511,26619,196958,-188099,215644,-209525e" filled="f" strokecolor="red" strokeweight="2.25pt">
                      <v:stroke dashstyle="1 1" joinstyle="miter"/>
                      <v:path arrowok="t" o:connecttype="custom" o:connectlocs="73230,3097530;0,1410164;248358,1073981;708106,736768;929407,133899;1207144,19280;1762732,186995;2521094,436373;2731135,224191" o:connectangles="0,0,0,0,0,0,0,0,0"/>
                    </v:shape>
                  </w:pict>
                </mc:Fallback>
              </mc:AlternateContent>
            </w:r>
            <w:r w:rsidR="00C91893">
              <w:rPr>
                <w:noProof/>
                <w:lang w:eastAsia="en-US"/>
              </w:rPr>
              <mc:AlternateContent>
                <mc:Choice Requires="wpg">
                  <w:drawing>
                    <wp:anchor distT="0" distB="0" distL="114300" distR="114300" simplePos="0" relativeHeight="251663360" behindDoc="0" locked="0" layoutInCell="1" allowOverlap="1" wp14:anchorId="4CA5573E" wp14:editId="72718BCD">
                      <wp:simplePos x="0" y="0"/>
                      <wp:positionH relativeFrom="column">
                        <wp:posOffset>215900</wp:posOffset>
                      </wp:positionH>
                      <wp:positionV relativeFrom="paragraph">
                        <wp:posOffset>410210</wp:posOffset>
                      </wp:positionV>
                      <wp:extent cx="5458460" cy="3487420"/>
                      <wp:effectExtent l="0" t="0" r="46990" b="36830"/>
                      <wp:wrapNone/>
                      <wp:docPr id="16" name="Groupe 16"/>
                      <wp:cNvGraphicFramePr/>
                      <a:graphic xmlns:a="http://schemas.openxmlformats.org/drawingml/2006/main">
                        <a:graphicData uri="http://schemas.microsoft.com/office/word/2010/wordprocessingGroup">
                          <wpg:wgp>
                            <wpg:cNvGrpSpPr/>
                            <wpg:grpSpPr>
                              <a:xfrm>
                                <a:off x="0" y="0"/>
                                <a:ext cx="5458460" cy="3487420"/>
                                <a:chOff x="-167942" y="114498"/>
                                <a:chExt cx="5314499" cy="3434471"/>
                              </a:xfrm>
                            </wpg:grpSpPr>
                            <wps:wsp>
                              <wps:cNvPr id="18" name="Forme libre : forme 18"/>
                              <wps:cNvSpPr/>
                              <wps:spPr>
                                <a:xfrm>
                                  <a:off x="2585515" y="228996"/>
                                  <a:ext cx="2561042" cy="2756836"/>
                                </a:xfrm>
                                <a:custGeom>
                                  <a:avLst/>
                                  <a:gdLst>
                                    <a:gd name="connsiteX0" fmla="*/ 28575 w 733425"/>
                                    <a:gd name="connsiteY0" fmla="*/ 114300 h 1857375"/>
                                    <a:gd name="connsiteX1" fmla="*/ 657225 w 733425"/>
                                    <a:gd name="connsiteY1" fmla="*/ 0 h 1857375"/>
                                    <a:gd name="connsiteX2" fmla="*/ 733425 w 733425"/>
                                    <a:gd name="connsiteY2" fmla="*/ 419100 h 1857375"/>
                                    <a:gd name="connsiteX3" fmla="*/ 457200 w 733425"/>
                                    <a:gd name="connsiteY3" fmla="*/ 438150 h 1857375"/>
                                    <a:gd name="connsiteX4" fmla="*/ 447675 w 733425"/>
                                    <a:gd name="connsiteY4" fmla="*/ 676275 h 1857375"/>
                                    <a:gd name="connsiteX5" fmla="*/ 400050 w 733425"/>
                                    <a:gd name="connsiteY5" fmla="*/ 1676400 h 1857375"/>
                                    <a:gd name="connsiteX6" fmla="*/ 161925 w 733425"/>
                                    <a:gd name="connsiteY6" fmla="*/ 1857375 h 1857375"/>
                                    <a:gd name="connsiteX7" fmla="*/ 9525 w 733425"/>
                                    <a:gd name="connsiteY7" fmla="*/ 1162050 h 1857375"/>
                                    <a:gd name="connsiteX8" fmla="*/ 0 w 733425"/>
                                    <a:gd name="connsiteY8" fmla="*/ 476250 h 1857375"/>
                                    <a:gd name="connsiteX0" fmla="*/ 19050 w 723900"/>
                                    <a:gd name="connsiteY0" fmla="*/ 114300 h 1857375"/>
                                    <a:gd name="connsiteX1" fmla="*/ 647700 w 723900"/>
                                    <a:gd name="connsiteY1" fmla="*/ 0 h 1857375"/>
                                    <a:gd name="connsiteX2" fmla="*/ 723900 w 723900"/>
                                    <a:gd name="connsiteY2" fmla="*/ 419100 h 1857375"/>
                                    <a:gd name="connsiteX3" fmla="*/ 447675 w 723900"/>
                                    <a:gd name="connsiteY3" fmla="*/ 438150 h 1857375"/>
                                    <a:gd name="connsiteX4" fmla="*/ 438150 w 723900"/>
                                    <a:gd name="connsiteY4" fmla="*/ 676275 h 1857375"/>
                                    <a:gd name="connsiteX5" fmla="*/ 390525 w 723900"/>
                                    <a:gd name="connsiteY5" fmla="*/ 1676400 h 1857375"/>
                                    <a:gd name="connsiteX6" fmla="*/ 152400 w 723900"/>
                                    <a:gd name="connsiteY6" fmla="*/ 1857375 h 1857375"/>
                                    <a:gd name="connsiteX7" fmla="*/ 0 w 723900"/>
                                    <a:gd name="connsiteY7" fmla="*/ 1162050 h 1857375"/>
                                    <a:gd name="connsiteX8" fmla="*/ 0 w 723900"/>
                                    <a:gd name="connsiteY8" fmla="*/ 114300 h 1857375"/>
                                    <a:gd name="connsiteX0" fmla="*/ 19050 w 723900"/>
                                    <a:gd name="connsiteY0" fmla="*/ 152400 h 1895475"/>
                                    <a:gd name="connsiteX1" fmla="*/ 714375 w 723900"/>
                                    <a:gd name="connsiteY1" fmla="*/ 0 h 1895475"/>
                                    <a:gd name="connsiteX2" fmla="*/ 723900 w 723900"/>
                                    <a:gd name="connsiteY2" fmla="*/ 457200 h 1895475"/>
                                    <a:gd name="connsiteX3" fmla="*/ 447675 w 723900"/>
                                    <a:gd name="connsiteY3" fmla="*/ 476250 h 1895475"/>
                                    <a:gd name="connsiteX4" fmla="*/ 438150 w 723900"/>
                                    <a:gd name="connsiteY4" fmla="*/ 714375 h 1895475"/>
                                    <a:gd name="connsiteX5" fmla="*/ 390525 w 723900"/>
                                    <a:gd name="connsiteY5" fmla="*/ 1714500 h 1895475"/>
                                    <a:gd name="connsiteX6" fmla="*/ 152400 w 723900"/>
                                    <a:gd name="connsiteY6" fmla="*/ 1895475 h 1895475"/>
                                    <a:gd name="connsiteX7" fmla="*/ 0 w 723900"/>
                                    <a:gd name="connsiteY7" fmla="*/ 1200150 h 1895475"/>
                                    <a:gd name="connsiteX8" fmla="*/ 0 w 723900"/>
                                    <a:gd name="connsiteY8" fmla="*/ 152400 h 1895475"/>
                                    <a:gd name="connsiteX0" fmla="*/ 19050 w 1552575"/>
                                    <a:gd name="connsiteY0" fmla="*/ 152400 h 1895475"/>
                                    <a:gd name="connsiteX1" fmla="*/ 714375 w 1552575"/>
                                    <a:gd name="connsiteY1" fmla="*/ 0 h 1895475"/>
                                    <a:gd name="connsiteX2" fmla="*/ 1552575 w 1552575"/>
                                    <a:gd name="connsiteY2" fmla="*/ 390525 h 1895475"/>
                                    <a:gd name="connsiteX3" fmla="*/ 447675 w 1552575"/>
                                    <a:gd name="connsiteY3" fmla="*/ 476250 h 1895475"/>
                                    <a:gd name="connsiteX4" fmla="*/ 438150 w 1552575"/>
                                    <a:gd name="connsiteY4" fmla="*/ 714375 h 1895475"/>
                                    <a:gd name="connsiteX5" fmla="*/ 390525 w 1552575"/>
                                    <a:gd name="connsiteY5" fmla="*/ 1714500 h 1895475"/>
                                    <a:gd name="connsiteX6" fmla="*/ 152400 w 1552575"/>
                                    <a:gd name="connsiteY6" fmla="*/ 1895475 h 1895475"/>
                                    <a:gd name="connsiteX7" fmla="*/ 0 w 1552575"/>
                                    <a:gd name="connsiteY7" fmla="*/ 1200150 h 1895475"/>
                                    <a:gd name="connsiteX8" fmla="*/ 0 w 1552575"/>
                                    <a:gd name="connsiteY8" fmla="*/ 152400 h 1895475"/>
                                    <a:gd name="connsiteX0" fmla="*/ 19050 w 1552575"/>
                                    <a:gd name="connsiteY0" fmla="*/ 152400 h 1895475"/>
                                    <a:gd name="connsiteX1" fmla="*/ 714375 w 1552575"/>
                                    <a:gd name="connsiteY1" fmla="*/ 0 h 1895475"/>
                                    <a:gd name="connsiteX2" fmla="*/ 1552575 w 1552575"/>
                                    <a:gd name="connsiteY2" fmla="*/ 390525 h 1895475"/>
                                    <a:gd name="connsiteX3" fmla="*/ 447675 w 1552575"/>
                                    <a:gd name="connsiteY3" fmla="*/ 476250 h 1895475"/>
                                    <a:gd name="connsiteX4" fmla="*/ 438150 w 1552575"/>
                                    <a:gd name="connsiteY4" fmla="*/ 714375 h 1895475"/>
                                    <a:gd name="connsiteX5" fmla="*/ 390525 w 1552575"/>
                                    <a:gd name="connsiteY5" fmla="*/ 1714500 h 1895475"/>
                                    <a:gd name="connsiteX6" fmla="*/ 152400 w 1552575"/>
                                    <a:gd name="connsiteY6" fmla="*/ 1895475 h 1895475"/>
                                    <a:gd name="connsiteX7" fmla="*/ 0 w 1552575"/>
                                    <a:gd name="connsiteY7" fmla="*/ 1200150 h 1895475"/>
                                    <a:gd name="connsiteX8" fmla="*/ 0 w 1552575"/>
                                    <a:gd name="connsiteY8" fmla="*/ 152400 h 1895475"/>
                                    <a:gd name="connsiteX0" fmla="*/ 19050 w 1552575"/>
                                    <a:gd name="connsiteY0" fmla="*/ 152400 h 1895475"/>
                                    <a:gd name="connsiteX1" fmla="*/ 714375 w 1552575"/>
                                    <a:gd name="connsiteY1" fmla="*/ 0 h 1895475"/>
                                    <a:gd name="connsiteX2" fmla="*/ 1552575 w 1552575"/>
                                    <a:gd name="connsiteY2" fmla="*/ 390525 h 1895475"/>
                                    <a:gd name="connsiteX3" fmla="*/ 1190625 w 1552575"/>
                                    <a:gd name="connsiteY3" fmla="*/ 1304925 h 1895475"/>
                                    <a:gd name="connsiteX4" fmla="*/ 438150 w 1552575"/>
                                    <a:gd name="connsiteY4" fmla="*/ 714375 h 1895475"/>
                                    <a:gd name="connsiteX5" fmla="*/ 390525 w 1552575"/>
                                    <a:gd name="connsiteY5" fmla="*/ 1714500 h 1895475"/>
                                    <a:gd name="connsiteX6" fmla="*/ 152400 w 1552575"/>
                                    <a:gd name="connsiteY6" fmla="*/ 1895475 h 1895475"/>
                                    <a:gd name="connsiteX7" fmla="*/ 0 w 1552575"/>
                                    <a:gd name="connsiteY7" fmla="*/ 1200150 h 1895475"/>
                                    <a:gd name="connsiteX8" fmla="*/ 0 w 1552575"/>
                                    <a:gd name="connsiteY8" fmla="*/ 152400 h 1895475"/>
                                    <a:gd name="connsiteX0" fmla="*/ 200025 w 1733550"/>
                                    <a:gd name="connsiteY0" fmla="*/ 152400 h 1895475"/>
                                    <a:gd name="connsiteX1" fmla="*/ 895350 w 1733550"/>
                                    <a:gd name="connsiteY1" fmla="*/ 0 h 1895475"/>
                                    <a:gd name="connsiteX2" fmla="*/ 1733550 w 1733550"/>
                                    <a:gd name="connsiteY2" fmla="*/ 390525 h 1895475"/>
                                    <a:gd name="connsiteX3" fmla="*/ 1371600 w 1733550"/>
                                    <a:gd name="connsiteY3" fmla="*/ 1304925 h 1895475"/>
                                    <a:gd name="connsiteX4" fmla="*/ 619125 w 1733550"/>
                                    <a:gd name="connsiteY4" fmla="*/ 714375 h 1895475"/>
                                    <a:gd name="connsiteX5" fmla="*/ 571500 w 1733550"/>
                                    <a:gd name="connsiteY5" fmla="*/ 1714500 h 1895475"/>
                                    <a:gd name="connsiteX6" fmla="*/ 333375 w 1733550"/>
                                    <a:gd name="connsiteY6" fmla="*/ 1895475 h 1895475"/>
                                    <a:gd name="connsiteX7" fmla="*/ 0 w 1733550"/>
                                    <a:gd name="connsiteY7" fmla="*/ 1409700 h 1895475"/>
                                    <a:gd name="connsiteX8" fmla="*/ 180975 w 1733550"/>
                                    <a:gd name="connsiteY8" fmla="*/ 152400 h 1895475"/>
                                    <a:gd name="connsiteX0" fmla="*/ 200025 w 1733550"/>
                                    <a:gd name="connsiteY0" fmla="*/ 152400 h 2286000"/>
                                    <a:gd name="connsiteX1" fmla="*/ 895350 w 1733550"/>
                                    <a:gd name="connsiteY1" fmla="*/ 0 h 2286000"/>
                                    <a:gd name="connsiteX2" fmla="*/ 1733550 w 1733550"/>
                                    <a:gd name="connsiteY2" fmla="*/ 390525 h 2286000"/>
                                    <a:gd name="connsiteX3" fmla="*/ 1371600 w 1733550"/>
                                    <a:gd name="connsiteY3" fmla="*/ 1304925 h 2286000"/>
                                    <a:gd name="connsiteX4" fmla="*/ 619125 w 1733550"/>
                                    <a:gd name="connsiteY4" fmla="*/ 714375 h 2286000"/>
                                    <a:gd name="connsiteX5" fmla="*/ 571500 w 1733550"/>
                                    <a:gd name="connsiteY5" fmla="*/ 1714500 h 2286000"/>
                                    <a:gd name="connsiteX6" fmla="*/ 895350 w 1733550"/>
                                    <a:gd name="connsiteY6" fmla="*/ 2286000 h 2286000"/>
                                    <a:gd name="connsiteX7" fmla="*/ 0 w 1733550"/>
                                    <a:gd name="connsiteY7" fmla="*/ 1409700 h 2286000"/>
                                    <a:gd name="connsiteX8" fmla="*/ 180975 w 1733550"/>
                                    <a:gd name="connsiteY8" fmla="*/ 152400 h 2286000"/>
                                    <a:gd name="connsiteX0" fmla="*/ 200025 w 1733550"/>
                                    <a:gd name="connsiteY0" fmla="*/ 152400 h 2286000"/>
                                    <a:gd name="connsiteX1" fmla="*/ 895350 w 1733550"/>
                                    <a:gd name="connsiteY1" fmla="*/ 0 h 2286000"/>
                                    <a:gd name="connsiteX2" fmla="*/ 1733550 w 1733550"/>
                                    <a:gd name="connsiteY2" fmla="*/ 390525 h 2286000"/>
                                    <a:gd name="connsiteX3" fmla="*/ 1371600 w 1733550"/>
                                    <a:gd name="connsiteY3" fmla="*/ 1304925 h 2286000"/>
                                    <a:gd name="connsiteX4" fmla="*/ 619125 w 1733550"/>
                                    <a:gd name="connsiteY4" fmla="*/ 714375 h 2286000"/>
                                    <a:gd name="connsiteX5" fmla="*/ 1638300 w 1733550"/>
                                    <a:gd name="connsiteY5" fmla="*/ 2276475 h 2286000"/>
                                    <a:gd name="connsiteX6" fmla="*/ 895350 w 1733550"/>
                                    <a:gd name="connsiteY6" fmla="*/ 2286000 h 2286000"/>
                                    <a:gd name="connsiteX7" fmla="*/ 0 w 1733550"/>
                                    <a:gd name="connsiteY7" fmla="*/ 1409700 h 2286000"/>
                                    <a:gd name="connsiteX8" fmla="*/ 180975 w 1733550"/>
                                    <a:gd name="connsiteY8" fmla="*/ 152400 h 2286000"/>
                                    <a:gd name="connsiteX0" fmla="*/ 200025 w 1733550"/>
                                    <a:gd name="connsiteY0" fmla="*/ 152400 h 2286000"/>
                                    <a:gd name="connsiteX1" fmla="*/ 895350 w 1733550"/>
                                    <a:gd name="connsiteY1" fmla="*/ 0 h 2286000"/>
                                    <a:gd name="connsiteX2" fmla="*/ 1733550 w 1733550"/>
                                    <a:gd name="connsiteY2" fmla="*/ 390525 h 2286000"/>
                                    <a:gd name="connsiteX3" fmla="*/ 1371600 w 1733550"/>
                                    <a:gd name="connsiteY3" fmla="*/ 1304925 h 2286000"/>
                                    <a:gd name="connsiteX4" fmla="*/ 619125 w 1733550"/>
                                    <a:gd name="connsiteY4" fmla="*/ 714375 h 2286000"/>
                                    <a:gd name="connsiteX5" fmla="*/ 1638300 w 1733550"/>
                                    <a:gd name="connsiteY5" fmla="*/ 2276475 h 2286000"/>
                                    <a:gd name="connsiteX6" fmla="*/ 895350 w 1733550"/>
                                    <a:gd name="connsiteY6" fmla="*/ 2286000 h 2286000"/>
                                    <a:gd name="connsiteX7" fmla="*/ 0 w 1733550"/>
                                    <a:gd name="connsiteY7" fmla="*/ 1409700 h 2286000"/>
                                    <a:gd name="connsiteX8" fmla="*/ 180975 w 1733550"/>
                                    <a:gd name="connsiteY8" fmla="*/ 152400 h 2286000"/>
                                    <a:gd name="connsiteX0" fmla="*/ 200025 w 1783800"/>
                                    <a:gd name="connsiteY0" fmla="*/ 152400 h 2286000"/>
                                    <a:gd name="connsiteX1" fmla="*/ 895350 w 1783800"/>
                                    <a:gd name="connsiteY1" fmla="*/ 0 h 2286000"/>
                                    <a:gd name="connsiteX2" fmla="*/ 1733550 w 1783800"/>
                                    <a:gd name="connsiteY2" fmla="*/ 390525 h 2286000"/>
                                    <a:gd name="connsiteX3" fmla="*/ 1371600 w 1783800"/>
                                    <a:gd name="connsiteY3" fmla="*/ 1304925 h 2286000"/>
                                    <a:gd name="connsiteX4" fmla="*/ 1638300 w 1783800"/>
                                    <a:gd name="connsiteY4" fmla="*/ 1647825 h 2286000"/>
                                    <a:gd name="connsiteX5" fmla="*/ 1638300 w 1783800"/>
                                    <a:gd name="connsiteY5" fmla="*/ 2276475 h 2286000"/>
                                    <a:gd name="connsiteX6" fmla="*/ 895350 w 1783800"/>
                                    <a:gd name="connsiteY6" fmla="*/ 2286000 h 2286000"/>
                                    <a:gd name="connsiteX7" fmla="*/ 0 w 1783800"/>
                                    <a:gd name="connsiteY7" fmla="*/ 1409700 h 2286000"/>
                                    <a:gd name="connsiteX8" fmla="*/ 180975 w 1783800"/>
                                    <a:gd name="connsiteY8" fmla="*/ 152400 h 2286000"/>
                                    <a:gd name="connsiteX0" fmla="*/ 200025 w 1733550"/>
                                    <a:gd name="connsiteY0" fmla="*/ 152400 h 2286000"/>
                                    <a:gd name="connsiteX1" fmla="*/ 895350 w 1733550"/>
                                    <a:gd name="connsiteY1" fmla="*/ 0 h 2286000"/>
                                    <a:gd name="connsiteX2" fmla="*/ 1733550 w 1733550"/>
                                    <a:gd name="connsiteY2" fmla="*/ 390525 h 2286000"/>
                                    <a:gd name="connsiteX3" fmla="*/ 1371600 w 1733550"/>
                                    <a:gd name="connsiteY3" fmla="*/ 1304925 h 2286000"/>
                                    <a:gd name="connsiteX4" fmla="*/ 1638300 w 1733550"/>
                                    <a:gd name="connsiteY4" fmla="*/ 2276475 h 2286000"/>
                                    <a:gd name="connsiteX5" fmla="*/ 895350 w 1733550"/>
                                    <a:gd name="connsiteY5" fmla="*/ 2286000 h 2286000"/>
                                    <a:gd name="connsiteX6" fmla="*/ 0 w 1733550"/>
                                    <a:gd name="connsiteY6" fmla="*/ 1409700 h 2286000"/>
                                    <a:gd name="connsiteX7" fmla="*/ 180975 w 1733550"/>
                                    <a:gd name="connsiteY7" fmla="*/ 152400 h 2286000"/>
                                    <a:gd name="connsiteX0" fmla="*/ 200025 w 1733550"/>
                                    <a:gd name="connsiteY0" fmla="*/ 152400 h 2286000"/>
                                    <a:gd name="connsiteX1" fmla="*/ 895350 w 1733550"/>
                                    <a:gd name="connsiteY1" fmla="*/ 0 h 2286000"/>
                                    <a:gd name="connsiteX2" fmla="*/ 1733550 w 1733550"/>
                                    <a:gd name="connsiteY2" fmla="*/ 390525 h 2286000"/>
                                    <a:gd name="connsiteX3" fmla="*/ 1638300 w 1733550"/>
                                    <a:gd name="connsiteY3" fmla="*/ 2276475 h 2286000"/>
                                    <a:gd name="connsiteX4" fmla="*/ 895350 w 1733550"/>
                                    <a:gd name="connsiteY4" fmla="*/ 2286000 h 2286000"/>
                                    <a:gd name="connsiteX5" fmla="*/ 0 w 1733550"/>
                                    <a:gd name="connsiteY5" fmla="*/ 1409700 h 2286000"/>
                                    <a:gd name="connsiteX6" fmla="*/ 180975 w 1733550"/>
                                    <a:gd name="connsiteY6" fmla="*/ 152400 h 2286000"/>
                                    <a:gd name="connsiteX0" fmla="*/ 200025 w 1733550"/>
                                    <a:gd name="connsiteY0" fmla="*/ 152400 h 2286000"/>
                                    <a:gd name="connsiteX1" fmla="*/ 895350 w 1733550"/>
                                    <a:gd name="connsiteY1" fmla="*/ 0 h 2286000"/>
                                    <a:gd name="connsiteX2" fmla="*/ 1733550 w 1733550"/>
                                    <a:gd name="connsiteY2" fmla="*/ 390525 h 2286000"/>
                                    <a:gd name="connsiteX3" fmla="*/ 1600200 w 1733550"/>
                                    <a:gd name="connsiteY3" fmla="*/ 704850 h 2286000"/>
                                    <a:gd name="connsiteX4" fmla="*/ 1638300 w 1733550"/>
                                    <a:gd name="connsiteY4" fmla="*/ 2276475 h 2286000"/>
                                    <a:gd name="connsiteX5" fmla="*/ 895350 w 1733550"/>
                                    <a:gd name="connsiteY5" fmla="*/ 2286000 h 2286000"/>
                                    <a:gd name="connsiteX6" fmla="*/ 0 w 1733550"/>
                                    <a:gd name="connsiteY6" fmla="*/ 1409700 h 2286000"/>
                                    <a:gd name="connsiteX7" fmla="*/ 180975 w 1733550"/>
                                    <a:gd name="connsiteY7" fmla="*/ 152400 h 2286000"/>
                                    <a:gd name="connsiteX0" fmla="*/ 200025 w 1733550"/>
                                    <a:gd name="connsiteY0" fmla="*/ 152400 h 2276475"/>
                                    <a:gd name="connsiteX1" fmla="*/ 895350 w 1733550"/>
                                    <a:gd name="connsiteY1" fmla="*/ 0 h 2276475"/>
                                    <a:gd name="connsiteX2" fmla="*/ 1733550 w 1733550"/>
                                    <a:gd name="connsiteY2" fmla="*/ 390525 h 2276475"/>
                                    <a:gd name="connsiteX3" fmla="*/ 1600200 w 1733550"/>
                                    <a:gd name="connsiteY3" fmla="*/ 704850 h 2276475"/>
                                    <a:gd name="connsiteX4" fmla="*/ 1638300 w 1733550"/>
                                    <a:gd name="connsiteY4" fmla="*/ 2276475 h 2276475"/>
                                    <a:gd name="connsiteX5" fmla="*/ 885825 w 1733550"/>
                                    <a:gd name="connsiteY5" fmla="*/ 2276475 h 2276475"/>
                                    <a:gd name="connsiteX6" fmla="*/ 0 w 1733550"/>
                                    <a:gd name="connsiteY6" fmla="*/ 1409700 h 2276475"/>
                                    <a:gd name="connsiteX7" fmla="*/ 180975 w 1733550"/>
                                    <a:gd name="connsiteY7" fmla="*/ 152400 h 2276475"/>
                                    <a:gd name="connsiteX0" fmla="*/ 200025 w 1733550"/>
                                    <a:gd name="connsiteY0" fmla="*/ 152400 h 2276475"/>
                                    <a:gd name="connsiteX1" fmla="*/ 895350 w 1733550"/>
                                    <a:gd name="connsiteY1" fmla="*/ 0 h 2276475"/>
                                    <a:gd name="connsiteX2" fmla="*/ 1733550 w 1733550"/>
                                    <a:gd name="connsiteY2" fmla="*/ 390525 h 2276475"/>
                                    <a:gd name="connsiteX3" fmla="*/ 1600200 w 1733550"/>
                                    <a:gd name="connsiteY3" fmla="*/ 704850 h 2276475"/>
                                    <a:gd name="connsiteX4" fmla="*/ 1638300 w 1733550"/>
                                    <a:gd name="connsiteY4" fmla="*/ 2276475 h 2276475"/>
                                    <a:gd name="connsiteX5" fmla="*/ 885825 w 1733550"/>
                                    <a:gd name="connsiteY5" fmla="*/ 2276475 h 2276475"/>
                                    <a:gd name="connsiteX6" fmla="*/ 0 w 1733550"/>
                                    <a:gd name="connsiteY6" fmla="*/ 1409700 h 2276475"/>
                                    <a:gd name="connsiteX7" fmla="*/ 180975 w 1733550"/>
                                    <a:gd name="connsiteY7" fmla="*/ 152400 h 2276475"/>
                                    <a:gd name="connsiteX0" fmla="*/ 200025 w 1733550"/>
                                    <a:gd name="connsiteY0" fmla="*/ 152400 h 2276475"/>
                                    <a:gd name="connsiteX1" fmla="*/ 895350 w 1733550"/>
                                    <a:gd name="connsiteY1" fmla="*/ 0 h 2276475"/>
                                    <a:gd name="connsiteX2" fmla="*/ 1733550 w 1733550"/>
                                    <a:gd name="connsiteY2" fmla="*/ 390525 h 2276475"/>
                                    <a:gd name="connsiteX3" fmla="*/ 1600200 w 1733550"/>
                                    <a:gd name="connsiteY3" fmla="*/ 704850 h 2276475"/>
                                    <a:gd name="connsiteX4" fmla="*/ 1638300 w 1733550"/>
                                    <a:gd name="connsiteY4" fmla="*/ 2276475 h 2276475"/>
                                    <a:gd name="connsiteX5" fmla="*/ 885825 w 1733550"/>
                                    <a:gd name="connsiteY5" fmla="*/ 2276475 h 2276475"/>
                                    <a:gd name="connsiteX6" fmla="*/ 0 w 1733550"/>
                                    <a:gd name="connsiteY6" fmla="*/ 1409700 h 2276475"/>
                                    <a:gd name="connsiteX7" fmla="*/ 180975 w 1733550"/>
                                    <a:gd name="connsiteY7" fmla="*/ 152400 h 2276475"/>
                                    <a:gd name="connsiteX0" fmla="*/ 200025 w 1733550"/>
                                    <a:gd name="connsiteY0" fmla="*/ 152400 h 2276475"/>
                                    <a:gd name="connsiteX1" fmla="*/ 895350 w 1733550"/>
                                    <a:gd name="connsiteY1" fmla="*/ 0 h 2276475"/>
                                    <a:gd name="connsiteX2" fmla="*/ 1733550 w 1733550"/>
                                    <a:gd name="connsiteY2" fmla="*/ 390525 h 2276475"/>
                                    <a:gd name="connsiteX3" fmla="*/ 1600200 w 1733550"/>
                                    <a:gd name="connsiteY3" fmla="*/ 704850 h 2276475"/>
                                    <a:gd name="connsiteX4" fmla="*/ 1638300 w 1733550"/>
                                    <a:gd name="connsiteY4" fmla="*/ 2276475 h 2276475"/>
                                    <a:gd name="connsiteX5" fmla="*/ 885825 w 1733550"/>
                                    <a:gd name="connsiteY5" fmla="*/ 2276475 h 2276475"/>
                                    <a:gd name="connsiteX6" fmla="*/ 0 w 1733550"/>
                                    <a:gd name="connsiteY6" fmla="*/ 1409700 h 2276475"/>
                                    <a:gd name="connsiteX7" fmla="*/ 180975 w 1733550"/>
                                    <a:gd name="connsiteY7" fmla="*/ 152400 h 2276475"/>
                                    <a:gd name="connsiteX0" fmla="*/ 202961 w 1736486"/>
                                    <a:gd name="connsiteY0" fmla="*/ 152400 h 2276475"/>
                                    <a:gd name="connsiteX1" fmla="*/ 898286 w 1736486"/>
                                    <a:gd name="connsiteY1" fmla="*/ 0 h 2276475"/>
                                    <a:gd name="connsiteX2" fmla="*/ 1736486 w 1736486"/>
                                    <a:gd name="connsiteY2" fmla="*/ 390525 h 2276475"/>
                                    <a:gd name="connsiteX3" fmla="*/ 1603136 w 1736486"/>
                                    <a:gd name="connsiteY3" fmla="*/ 704850 h 2276475"/>
                                    <a:gd name="connsiteX4" fmla="*/ 1641236 w 1736486"/>
                                    <a:gd name="connsiteY4" fmla="*/ 2276475 h 2276475"/>
                                    <a:gd name="connsiteX5" fmla="*/ 888761 w 1736486"/>
                                    <a:gd name="connsiteY5" fmla="*/ 2276475 h 2276475"/>
                                    <a:gd name="connsiteX6" fmla="*/ 2936 w 1736486"/>
                                    <a:gd name="connsiteY6" fmla="*/ 1409700 h 2276475"/>
                                    <a:gd name="connsiteX7" fmla="*/ 183911 w 1736486"/>
                                    <a:gd name="connsiteY7" fmla="*/ 152400 h 2276475"/>
                                    <a:gd name="connsiteX0" fmla="*/ 202961 w 1736486"/>
                                    <a:gd name="connsiteY0" fmla="*/ 152400 h 2276475"/>
                                    <a:gd name="connsiteX1" fmla="*/ 898286 w 1736486"/>
                                    <a:gd name="connsiteY1" fmla="*/ 0 h 2276475"/>
                                    <a:gd name="connsiteX2" fmla="*/ 1736486 w 1736486"/>
                                    <a:gd name="connsiteY2" fmla="*/ 390525 h 2276475"/>
                                    <a:gd name="connsiteX3" fmla="*/ 1603136 w 1736486"/>
                                    <a:gd name="connsiteY3" fmla="*/ 704850 h 2276475"/>
                                    <a:gd name="connsiteX4" fmla="*/ 1641236 w 1736486"/>
                                    <a:gd name="connsiteY4" fmla="*/ 2276475 h 2276475"/>
                                    <a:gd name="connsiteX5" fmla="*/ 888761 w 1736486"/>
                                    <a:gd name="connsiteY5" fmla="*/ 2276475 h 2276475"/>
                                    <a:gd name="connsiteX6" fmla="*/ 2936 w 1736486"/>
                                    <a:gd name="connsiteY6" fmla="*/ 1409700 h 2276475"/>
                                    <a:gd name="connsiteX7" fmla="*/ 183911 w 1736486"/>
                                    <a:gd name="connsiteY7" fmla="*/ 152400 h 2276475"/>
                                    <a:gd name="connsiteX0" fmla="*/ 614324 w 2147849"/>
                                    <a:gd name="connsiteY0" fmla="*/ 152400 h 2276475"/>
                                    <a:gd name="connsiteX1" fmla="*/ 1309649 w 2147849"/>
                                    <a:gd name="connsiteY1" fmla="*/ 0 h 2276475"/>
                                    <a:gd name="connsiteX2" fmla="*/ 2147849 w 2147849"/>
                                    <a:gd name="connsiteY2" fmla="*/ 390525 h 2276475"/>
                                    <a:gd name="connsiteX3" fmla="*/ 2014499 w 2147849"/>
                                    <a:gd name="connsiteY3" fmla="*/ 704850 h 2276475"/>
                                    <a:gd name="connsiteX4" fmla="*/ 2052599 w 2147849"/>
                                    <a:gd name="connsiteY4" fmla="*/ 2276475 h 2276475"/>
                                    <a:gd name="connsiteX5" fmla="*/ 299771 w 2147849"/>
                                    <a:gd name="connsiteY5" fmla="*/ 2095500 h 2276475"/>
                                    <a:gd name="connsiteX6" fmla="*/ 414299 w 2147849"/>
                                    <a:gd name="connsiteY6" fmla="*/ 1409700 h 2276475"/>
                                    <a:gd name="connsiteX7" fmla="*/ 595274 w 2147849"/>
                                    <a:gd name="connsiteY7" fmla="*/ 152400 h 2276475"/>
                                    <a:gd name="connsiteX0" fmla="*/ 672306 w 2205831"/>
                                    <a:gd name="connsiteY0" fmla="*/ 152400 h 2276475"/>
                                    <a:gd name="connsiteX1" fmla="*/ 1367631 w 2205831"/>
                                    <a:gd name="connsiteY1" fmla="*/ 0 h 2276475"/>
                                    <a:gd name="connsiteX2" fmla="*/ 2205831 w 2205831"/>
                                    <a:gd name="connsiteY2" fmla="*/ 390525 h 2276475"/>
                                    <a:gd name="connsiteX3" fmla="*/ 2072481 w 2205831"/>
                                    <a:gd name="connsiteY3" fmla="*/ 704850 h 2276475"/>
                                    <a:gd name="connsiteX4" fmla="*/ 2110581 w 2205831"/>
                                    <a:gd name="connsiteY4" fmla="*/ 2276475 h 2276475"/>
                                    <a:gd name="connsiteX5" fmla="*/ 357753 w 2205831"/>
                                    <a:gd name="connsiteY5" fmla="*/ 2095500 h 2276475"/>
                                    <a:gd name="connsiteX6" fmla="*/ 219928 w 2205831"/>
                                    <a:gd name="connsiteY6" fmla="*/ 590550 h 2276475"/>
                                    <a:gd name="connsiteX7" fmla="*/ 653256 w 2205831"/>
                                    <a:gd name="connsiteY7" fmla="*/ 152400 h 2276475"/>
                                    <a:gd name="connsiteX0" fmla="*/ 700578 w 2234103"/>
                                    <a:gd name="connsiteY0" fmla="*/ 152400 h 2276475"/>
                                    <a:gd name="connsiteX1" fmla="*/ 1395903 w 2234103"/>
                                    <a:gd name="connsiteY1" fmla="*/ 0 h 2276475"/>
                                    <a:gd name="connsiteX2" fmla="*/ 2234103 w 2234103"/>
                                    <a:gd name="connsiteY2" fmla="*/ 390525 h 2276475"/>
                                    <a:gd name="connsiteX3" fmla="*/ 2100753 w 2234103"/>
                                    <a:gd name="connsiteY3" fmla="*/ 704850 h 2276475"/>
                                    <a:gd name="connsiteX4" fmla="*/ 2138853 w 2234103"/>
                                    <a:gd name="connsiteY4" fmla="*/ 2276475 h 2276475"/>
                                    <a:gd name="connsiteX5" fmla="*/ 386025 w 2234103"/>
                                    <a:gd name="connsiteY5" fmla="*/ 2095500 h 2276475"/>
                                    <a:gd name="connsiteX6" fmla="*/ 248200 w 2234103"/>
                                    <a:gd name="connsiteY6" fmla="*/ 590550 h 2276475"/>
                                    <a:gd name="connsiteX7" fmla="*/ 681528 w 2234103"/>
                                    <a:gd name="connsiteY7" fmla="*/ 152400 h 2276475"/>
                                    <a:gd name="connsiteX0" fmla="*/ 453542 w 1987067"/>
                                    <a:gd name="connsiteY0" fmla="*/ 152400 h 2276475"/>
                                    <a:gd name="connsiteX1" fmla="*/ 1148867 w 1987067"/>
                                    <a:gd name="connsiteY1" fmla="*/ 0 h 2276475"/>
                                    <a:gd name="connsiteX2" fmla="*/ 1987067 w 1987067"/>
                                    <a:gd name="connsiteY2" fmla="*/ 390525 h 2276475"/>
                                    <a:gd name="connsiteX3" fmla="*/ 1853717 w 1987067"/>
                                    <a:gd name="connsiteY3" fmla="*/ 704850 h 2276475"/>
                                    <a:gd name="connsiteX4" fmla="*/ 1891817 w 1987067"/>
                                    <a:gd name="connsiteY4" fmla="*/ 2276475 h 2276475"/>
                                    <a:gd name="connsiteX5" fmla="*/ 138989 w 1987067"/>
                                    <a:gd name="connsiteY5" fmla="*/ 2095500 h 2276475"/>
                                    <a:gd name="connsiteX6" fmla="*/ 1164 w 1987067"/>
                                    <a:gd name="connsiteY6" fmla="*/ 590550 h 2276475"/>
                                    <a:gd name="connsiteX7" fmla="*/ 434492 w 1987067"/>
                                    <a:gd name="connsiteY7" fmla="*/ 152400 h 2276475"/>
                                    <a:gd name="connsiteX0" fmla="*/ 453542 w 1987067"/>
                                    <a:gd name="connsiteY0" fmla="*/ 152400 h 2419350"/>
                                    <a:gd name="connsiteX1" fmla="*/ 1148867 w 1987067"/>
                                    <a:gd name="connsiteY1" fmla="*/ 0 h 2419350"/>
                                    <a:gd name="connsiteX2" fmla="*/ 1987067 w 1987067"/>
                                    <a:gd name="connsiteY2" fmla="*/ 390525 h 2419350"/>
                                    <a:gd name="connsiteX3" fmla="*/ 1853717 w 1987067"/>
                                    <a:gd name="connsiteY3" fmla="*/ 704850 h 2419350"/>
                                    <a:gd name="connsiteX4" fmla="*/ 1891817 w 1987067"/>
                                    <a:gd name="connsiteY4" fmla="*/ 2276475 h 2419350"/>
                                    <a:gd name="connsiteX5" fmla="*/ 438184 w 1987067"/>
                                    <a:gd name="connsiteY5" fmla="*/ 2419350 h 2419350"/>
                                    <a:gd name="connsiteX6" fmla="*/ 1164 w 1987067"/>
                                    <a:gd name="connsiteY6" fmla="*/ 590550 h 2419350"/>
                                    <a:gd name="connsiteX7" fmla="*/ 434492 w 1987067"/>
                                    <a:gd name="connsiteY7" fmla="*/ 152400 h 2419350"/>
                                    <a:gd name="connsiteX0" fmla="*/ 453542 w 1987067"/>
                                    <a:gd name="connsiteY0" fmla="*/ 152400 h 2276475"/>
                                    <a:gd name="connsiteX1" fmla="*/ 1148867 w 1987067"/>
                                    <a:gd name="connsiteY1" fmla="*/ 0 h 2276475"/>
                                    <a:gd name="connsiteX2" fmla="*/ 1987067 w 1987067"/>
                                    <a:gd name="connsiteY2" fmla="*/ 390525 h 2276475"/>
                                    <a:gd name="connsiteX3" fmla="*/ 1853717 w 1987067"/>
                                    <a:gd name="connsiteY3" fmla="*/ 704850 h 2276475"/>
                                    <a:gd name="connsiteX4" fmla="*/ 1891817 w 1987067"/>
                                    <a:gd name="connsiteY4" fmla="*/ 2276475 h 2276475"/>
                                    <a:gd name="connsiteX5" fmla="*/ 95257 w 1987067"/>
                                    <a:gd name="connsiteY5" fmla="*/ 2133600 h 2276475"/>
                                    <a:gd name="connsiteX6" fmla="*/ 1164 w 1987067"/>
                                    <a:gd name="connsiteY6" fmla="*/ 590550 h 2276475"/>
                                    <a:gd name="connsiteX7" fmla="*/ 434492 w 1987067"/>
                                    <a:gd name="connsiteY7" fmla="*/ 152400 h 2276475"/>
                                    <a:gd name="connsiteX0" fmla="*/ 453542 w 1987067"/>
                                    <a:gd name="connsiteY0" fmla="*/ 152400 h 2276475"/>
                                    <a:gd name="connsiteX1" fmla="*/ 1148867 w 1987067"/>
                                    <a:gd name="connsiteY1" fmla="*/ 0 h 2276475"/>
                                    <a:gd name="connsiteX2" fmla="*/ 1987067 w 1987067"/>
                                    <a:gd name="connsiteY2" fmla="*/ 390525 h 2276475"/>
                                    <a:gd name="connsiteX3" fmla="*/ 1853717 w 1987067"/>
                                    <a:gd name="connsiteY3" fmla="*/ 704850 h 2276475"/>
                                    <a:gd name="connsiteX4" fmla="*/ 1891817 w 1987067"/>
                                    <a:gd name="connsiteY4" fmla="*/ 2276475 h 2276475"/>
                                    <a:gd name="connsiteX5" fmla="*/ 95257 w 1987067"/>
                                    <a:gd name="connsiteY5" fmla="*/ 2133600 h 2276475"/>
                                    <a:gd name="connsiteX6" fmla="*/ 1164 w 1987067"/>
                                    <a:gd name="connsiteY6" fmla="*/ 590550 h 2276475"/>
                                    <a:gd name="connsiteX7" fmla="*/ 434492 w 1987067"/>
                                    <a:gd name="connsiteY7" fmla="*/ 152400 h 2276475"/>
                                    <a:gd name="connsiteX0" fmla="*/ 453542 w 1987067"/>
                                    <a:gd name="connsiteY0" fmla="*/ 152400 h 2276475"/>
                                    <a:gd name="connsiteX1" fmla="*/ 1148867 w 1987067"/>
                                    <a:gd name="connsiteY1" fmla="*/ 0 h 2276475"/>
                                    <a:gd name="connsiteX2" fmla="*/ 1987067 w 1987067"/>
                                    <a:gd name="connsiteY2" fmla="*/ 390525 h 2276475"/>
                                    <a:gd name="connsiteX3" fmla="*/ 1853717 w 1987067"/>
                                    <a:gd name="connsiteY3" fmla="*/ 704850 h 2276475"/>
                                    <a:gd name="connsiteX4" fmla="*/ 1891817 w 1987067"/>
                                    <a:gd name="connsiteY4" fmla="*/ 2276475 h 2276475"/>
                                    <a:gd name="connsiteX5" fmla="*/ 95257 w 1987067"/>
                                    <a:gd name="connsiteY5" fmla="*/ 2133600 h 2276475"/>
                                    <a:gd name="connsiteX6" fmla="*/ 1164 w 1987067"/>
                                    <a:gd name="connsiteY6" fmla="*/ 590550 h 2276475"/>
                                    <a:gd name="connsiteX7" fmla="*/ 434492 w 1987067"/>
                                    <a:gd name="connsiteY7" fmla="*/ 152400 h 2276475"/>
                                    <a:gd name="connsiteX0" fmla="*/ 453542 w 1987067"/>
                                    <a:gd name="connsiteY0" fmla="*/ 152400 h 2276475"/>
                                    <a:gd name="connsiteX1" fmla="*/ 1148867 w 1987067"/>
                                    <a:gd name="connsiteY1" fmla="*/ 0 h 2276475"/>
                                    <a:gd name="connsiteX2" fmla="*/ 1987067 w 1987067"/>
                                    <a:gd name="connsiteY2" fmla="*/ 390525 h 2276475"/>
                                    <a:gd name="connsiteX3" fmla="*/ 1853717 w 1987067"/>
                                    <a:gd name="connsiteY3" fmla="*/ 704850 h 2276475"/>
                                    <a:gd name="connsiteX4" fmla="*/ 1891817 w 1987067"/>
                                    <a:gd name="connsiteY4" fmla="*/ 2276475 h 2276475"/>
                                    <a:gd name="connsiteX5" fmla="*/ 95257 w 1987067"/>
                                    <a:gd name="connsiteY5" fmla="*/ 2133600 h 2276475"/>
                                    <a:gd name="connsiteX6" fmla="*/ 1164 w 1987067"/>
                                    <a:gd name="connsiteY6" fmla="*/ 590550 h 2276475"/>
                                    <a:gd name="connsiteX7" fmla="*/ 434492 w 1987067"/>
                                    <a:gd name="connsiteY7" fmla="*/ 152400 h 2276475"/>
                                    <a:gd name="connsiteX0" fmla="*/ 453542 w 2501463"/>
                                    <a:gd name="connsiteY0" fmla="*/ 152400 h 2133600"/>
                                    <a:gd name="connsiteX1" fmla="*/ 1148867 w 2501463"/>
                                    <a:gd name="connsiteY1" fmla="*/ 0 h 2133600"/>
                                    <a:gd name="connsiteX2" fmla="*/ 1987067 w 2501463"/>
                                    <a:gd name="connsiteY2" fmla="*/ 390525 h 2133600"/>
                                    <a:gd name="connsiteX3" fmla="*/ 1853717 w 2501463"/>
                                    <a:gd name="connsiteY3" fmla="*/ 704850 h 2133600"/>
                                    <a:gd name="connsiteX4" fmla="*/ 2501463 w 2501463"/>
                                    <a:gd name="connsiteY4" fmla="*/ 771525 h 2133600"/>
                                    <a:gd name="connsiteX5" fmla="*/ 95257 w 2501463"/>
                                    <a:gd name="connsiteY5" fmla="*/ 2133600 h 2133600"/>
                                    <a:gd name="connsiteX6" fmla="*/ 1164 w 2501463"/>
                                    <a:gd name="connsiteY6" fmla="*/ 590550 h 2133600"/>
                                    <a:gd name="connsiteX7" fmla="*/ 434492 w 2501463"/>
                                    <a:gd name="connsiteY7" fmla="*/ 152400 h 2133600"/>
                                    <a:gd name="connsiteX0" fmla="*/ 453542 w 1987067"/>
                                    <a:gd name="connsiteY0" fmla="*/ 152400 h 2133600"/>
                                    <a:gd name="connsiteX1" fmla="*/ 1148867 w 1987067"/>
                                    <a:gd name="connsiteY1" fmla="*/ 0 h 2133600"/>
                                    <a:gd name="connsiteX2" fmla="*/ 1987067 w 1987067"/>
                                    <a:gd name="connsiteY2" fmla="*/ 390525 h 2133600"/>
                                    <a:gd name="connsiteX3" fmla="*/ 1853717 w 1987067"/>
                                    <a:gd name="connsiteY3" fmla="*/ 704850 h 2133600"/>
                                    <a:gd name="connsiteX4" fmla="*/ 1654314 w 1987067"/>
                                    <a:gd name="connsiteY4" fmla="*/ 1708364 h 2133600"/>
                                    <a:gd name="connsiteX5" fmla="*/ 95257 w 1987067"/>
                                    <a:gd name="connsiteY5" fmla="*/ 2133600 h 2133600"/>
                                    <a:gd name="connsiteX6" fmla="*/ 1164 w 1987067"/>
                                    <a:gd name="connsiteY6" fmla="*/ 590550 h 2133600"/>
                                    <a:gd name="connsiteX7" fmla="*/ 434492 w 1987067"/>
                                    <a:gd name="connsiteY7" fmla="*/ 152400 h 2133600"/>
                                    <a:gd name="connsiteX0" fmla="*/ 453542 w 1987067"/>
                                    <a:gd name="connsiteY0" fmla="*/ 152400 h 2133600"/>
                                    <a:gd name="connsiteX1" fmla="*/ 1148867 w 1987067"/>
                                    <a:gd name="connsiteY1" fmla="*/ 0 h 2133600"/>
                                    <a:gd name="connsiteX2" fmla="*/ 1987067 w 1987067"/>
                                    <a:gd name="connsiteY2" fmla="*/ 390525 h 2133600"/>
                                    <a:gd name="connsiteX3" fmla="*/ 1853717 w 1987067"/>
                                    <a:gd name="connsiteY3" fmla="*/ 704850 h 2133600"/>
                                    <a:gd name="connsiteX4" fmla="*/ 1654314 w 1987067"/>
                                    <a:gd name="connsiteY4" fmla="*/ 1708364 h 2133600"/>
                                    <a:gd name="connsiteX5" fmla="*/ 95257 w 1987067"/>
                                    <a:gd name="connsiteY5" fmla="*/ 2133600 h 2133600"/>
                                    <a:gd name="connsiteX6" fmla="*/ 1164 w 1987067"/>
                                    <a:gd name="connsiteY6" fmla="*/ 590550 h 2133600"/>
                                    <a:gd name="connsiteX7" fmla="*/ 434492 w 1987067"/>
                                    <a:gd name="connsiteY7" fmla="*/ 152400 h 2133600"/>
                                    <a:gd name="connsiteX0" fmla="*/ 453542 w 2336513"/>
                                    <a:gd name="connsiteY0" fmla="*/ 152400 h 2133600"/>
                                    <a:gd name="connsiteX1" fmla="*/ 1148867 w 2336513"/>
                                    <a:gd name="connsiteY1" fmla="*/ 0 h 2133600"/>
                                    <a:gd name="connsiteX2" fmla="*/ 1987067 w 2336513"/>
                                    <a:gd name="connsiteY2" fmla="*/ 390525 h 2133600"/>
                                    <a:gd name="connsiteX3" fmla="*/ 2336198 w 2336513"/>
                                    <a:gd name="connsiteY3" fmla="*/ 751774 h 2133600"/>
                                    <a:gd name="connsiteX4" fmla="*/ 1654314 w 2336513"/>
                                    <a:gd name="connsiteY4" fmla="*/ 1708364 h 2133600"/>
                                    <a:gd name="connsiteX5" fmla="*/ 95257 w 2336513"/>
                                    <a:gd name="connsiteY5" fmla="*/ 2133600 h 2133600"/>
                                    <a:gd name="connsiteX6" fmla="*/ 1164 w 2336513"/>
                                    <a:gd name="connsiteY6" fmla="*/ 590550 h 2133600"/>
                                    <a:gd name="connsiteX7" fmla="*/ 434492 w 2336513"/>
                                    <a:gd name="connsiteY7" fmla="*/ 152400 h 2133600"/>
                                    <a:gd name="connsiteX0" fmla="*/ 453542 w 2336513"/>
                                    <a:gd name="connsiteY0" fmla="*/ 152400 h 2133600"/>
                                    <a:gd name="connsiteX1" fmla="*/ 1148867 w 2336513"/>
                                    <a:gd name="connsiteY1" fmla="*/ 0 h 2133600"/>
                                    <a:gd name="connsiteX2" fmla="*/ 1987067 w 2336513"/>
                                    <a:gd name="connsiteY2" fmla="*/ 390525 h 2133600"/>
                                    <a:gd name="connsiteX3" fmla="*/ 2336198 w 2336513"/>
                                    <a:gd name="connsiteY3" fmla="*/ 751774 h 2133600"/>
                                    <a:gd name="connsiteX4" fmla="*/ 1654314 w 2336513"/>
                                    <a:gd name="connsiteY4" fmla="*/ 1708364 h 2133600"/>
                                    <a:gd name="connsiteX5" fmla="*/ 95257 w 2336513"/>
                                    <a:gd name="connsiteY5" fmla="*/ 2133600 h 2133600"/>
                                    <a:gd name="connsiteX6" fmla="*/ 1164 w 2336513"/>
                                    <a:gd name="connsiteY6" fmla="*/ 590550 h 2133600"/>
                                    <a:gd name="connsiteX7" fmla="*/ 434492 w 2336513"/>
                                    <a:gd name="connsiteY7" fmla="*/ 152400 h 2133600"/>
                                    <a:gd name="connsiteX0" fmla="*/ 453542 w 2336513"/>
                                    <a:gd name="connsiteY0" fmla="*/ 152400 h 2133600"/>
                                    <a:gd name="connsiteX1" fmla="*/ 1148867 w 2336513"/>
                                    <a:gd name="connsiteY1" fmla="*/ 0 h 2133600"/>
                                    <a:gd name="connsiteX2" fmla="*/ 1987067 w 2336513"/>
                                    <a:gd name="connsiteY2" fmla="*/ 390525 h 2133600"/>
                                    <a:gd name="connsiteX3" fmla="*/ 2336198 w 2336513"/>
                                    <a:gd name="connsiteY3" fmla="*/ 751774 h 2133600"/>
                                    <a:gd name="connsiteX4" fmla="*/ 1654314 w 2336513"/>
                                    <a:gd name="connsiteY4" fmla="*/ 1708364 h 2133600"/>
                                    <a:gd name="connsiteX5" fmla="*/ 95257 w 2336513"/>
                                    <a:gd name="connsiteY5" fmla="*/ 2133600 h 2133600"/>
                                    <a:gd name="connsiteX6" fmla="*/ 1164 w 2336513"/>
                                    <a:gd name="connsiteY6" fmla="*/ 590550 h 2133600"/>
                                    <a:gd name="connsiteX7" fmla="*/ 434492 w 2336513"/>
                                    <a:gd name="connsiteY7" fmla="*/ 152400 h 2133600"/>
                                    <a:gd name="connsiteX0" fmla="*/ 453542 w 2338840"/>
                                    <a:gd name="connsiteY0" fmla="*/ 165744 h 2146944"/>
                                    <a:gd name="connsiteX1" fmla="*/ 1148867 w 2338840"/>
                                    <a:gd name="connsiteY1" fmla="*/ 13344 h 2146944"/>
                                    <a:gd name="connsiteX2" fmla="*/ 2323705 w 2338840"/>
                                    <a:gd name="connsiteY2" fmla="*/ 50451 h 2146944"/>
                                    <a:gd name="connsiteX3" fmla="*/ 2336198 w 2338840"/>
                                    <a:gd name="connsiteY3" fmla="*/ 765118 h 2146944"/>
                                    <a:gd name="connsiteX4" fmla="*/ 1654314 w 2338840"/>
                                    <a:gd name="connsiteY4" fmla="*/ 1721708 h 2146944"/>
                                    <a:gd name="connsiteX5" fmla="*/ 95257 w 2338840"/>
                                    <a:gd name="connsiteY5" fmla="*/ 2146944 h 2146944"/>
                                    <a:gd name="connsiteX6" fmla="*/ 1164 w 2338840"/>
                                    <a:gd name="connsiteY6" fmla="*/ 603894 h 2146944"/>
                                    <a:gd name="connsiteX7" fmla="*/ 434492 w 2338840"/>
                                    <a:gd name="connsiteY7" fmla="*/ 165744 h 2146944"/>
                                    <a:gd name="connsiteX0" fmla="*/ 453542 w 2455379"/>
                                    <a:gd name="connsiteY0" fmla="*/ 444111 h 2425311"/>
                                    <a:gd name="connsiteX1" fmla="*/ 2394656 w 2455379"/>
                                    <a:gd name="connsiteY1" fmla="*/ 0 h 2425311"/>
                                    <a:gd name="connsiteX2" fmla="*/ 2323705 w 2455379"/>
                                    <a:gd name="connsiteY2" fmla="*/ 328818 h 2425311"/>
                                    <a:gd name="connsiteX3" fmla="*/ 2336198 w 2455379"/>
                                    <a:gd name="connsiteY3" fmla="*/ 1043485 h 2425311"/>
                                    <a:gd name="connsiteX4" fmla="*/ 1654314 w 2455379"/>
                                    <a:gd name="connsiteY4" fmla="*/ 2000075 h 2425311"/>
                                    <a:gd name="connsiteX5" fmla="*/ 95257 w 2455379"/>
                                    <a:gd name="connsiteY5" fmla="*/ 2425311 h 2425311"/>
                                    <a:gd name="connsiteX6" fmla="*/ 1164 w 2455379"/>
                                    <a:gd name="connsiteY6" fmla="*/ 882261 h 2425311"/>
                                    <a:gd name="connsiteX7" fmla="*/ 434492 w 2455379"/>
                                    <a:gd name="connsiteY7" fmla="*/ 444111 h 2425311"/>
                                    <a:gd name="connsiteX0" fmla="*/ 1025853 w 2455379"/>
                                    <a:gd name="connsiteY0" fmla="*/ 0 h 2845200"/>
                                    <a:gd name="connsiteX1" fmla="*/ 2394656 w 2455379"/>
                                    <a:gd name="connsiteY1" fmla="*/ 419889 h 2845200"/>
                                    <a:gd name="connsiteX2" fmla="*/ 2323705 w 2455379"/>
                                    <a:gd name="connsiteY2" fmla="*/ 748707 h 2845200"/>
                                    <a:gd name="connsiteX3" fmla="*/ 2336198 w 2455379"/>
                                    <a:gd name="connsiteY3" fmla="*/ 1463374 h 2845200"/>
                                    <a:gd name="connsiteX4" fmla="*/ 1654314 w 2455379"/>
                                    <a:gd name="connsiteY4" fmla="*/ 2419964 h 2845200"/>
                                    <a:gd name="connsiteX5" fmla="*/ 95257 w 2455379"/>
                                    <a:gd name="connsiteY5" fmla="*/ 2845200 h 2845200"/>
                                    <a:gd name="connsiteX6" fmla="*/ 1164 w 2455379"/>
                                    <a:gd name="connsiteY6" fmla="*/ 1302150 h 2845200"/>
                                    <a:gd name="connsiteX7" fmla="*/ 434492 w 2455379"/>
                                    <a:gd name="connsiteY7" fmla="*/ 864000 h 2845200"/>
                                    <a:gd name="connsiteX0" fmla="*/ 1362506 w 2455379"/>
                                    <a:gd name="connsiteY0" fmla="*/ 0 h 2721767"/>
                                    <a:gd name="connsiteX1" fmla="*/ 2394656 w 2455379"/>
                                    <a:gd name="connsiteY1" fmla="*/ 296456 h 2721767"/>
                                    <a:gd name="connsiteX2" fmla="*/ 2323705 w 2455379"/>
                                    <a:gd name="connsiteY2" fmla="*/ 625274 h 2721767"/>
                                    <a:gd name="connsiteX3" fmla="*/ 2336198 w 2455379"/>
                                    <a:gd name="connsiteY3" fmla="*/ 1339941 h 2721767"/>
                                    <a:gd name="connsiteX4" fmla="*/ 1654314 w 2455379"/>
                                    <a:gd name="connsiteY4" fmla="*/ 2296531 h 2721767"/>
                                    <a:gd name="connsiteX5" fmla="*/ 95257 w 2455379"/>
                                    <a:gd name="connsiteY5" fmla="*/ 2721767 h 2721767"/>
                                    <a:gd name="connsiteX6" fmla="*/ 1164 w 2455379"/>
                                    <a:gd name="connsiteY6" fmla="*/ 1178717 h 2721767"/>
                                    <a:gd name="connsiteX7" fmla="*/ 434492 w 2455379"/>
                                    <a:gd name="connsiteY7" fmla="*/ 740567 h 2721767"/>
                                    <a:gd name="connsiteX0" fmla="*/ 1362067 w 2454940"/>
                                    <a:gd name="connsiteY0" fmla="*/ 0 h 2721767"/>
                                    <a:gd name="connsiteX1" fmla="*/ 2394217 w 2454940"/>
                                    <a:gd name="connsiteY1" fmla="*/ 296456 h 2721767"/>
                                    <a:gd name="connsiteX2" fmla="*/ 2323266 w 2454940"/>
                                    <a:gd name="connsiteY2" fmla="*/ 625274 h 2721767"/>
                                    <a:gd name="connsiteX3" fmla="*/ 2335759 w 2454940"/>
                                    <a:gd name="connsiteY3" fmla="*/ 1339941 h 2721767"/>
                                    <a:gd name="connsiteX4" fmla="*/ 1653875 w 2454940"/>
                                    <a:gd name="connsiteY4" fmla="*/ 2296531 h 2721767"/>
                                    <a:gd name="connsiteX5" fmla="*/ 94818 w 2454940"/>
                                    <a:gd name="connsiteY5" fmla="*/ 2721767 h 2721767"/>
                                    <a:gd name="connsiteX6" fmla="*/ 725 w 2454940"/>
                                    <a:gd name="connsiteY6" fmla="*/ 1178717 h 2721767"/>
                                    <a:gd name="connsiteX7" fmla="*/ 686542 w 2454940"/>
                                    <a:gd name="connsiteY7" fmla="*/ 527381 h 2721767"/>
                                    <a:gd name="connsiteX0" fmla="*/ 1362805 w 2455678"/>
                                    <a:gd name="connsiteY0" fmla="*/ 0 h 2721767"/>
                                    <a:gd name="connsiteX1" fmla="*/ 2394955 w 2455678"/>
                                    <a:gd name="connsiteY1" fmla="*/ 296456 h 2721767"/>
                                    <a:gd name="connsiteX2" fmla="*/ 2324004 w 2455678"/>
                                    <a:gd name="connsiteY2" fmla="*/ 625274 h 2721767"/>
                                    <a:gd name="connsiteX3" fmla="*/ 2336497 w 2455678"/>
                                    <a:gd name="connsiteY3" fmla="*/ 1339941 h 2721767"/>
                                    <a:gd name="connsiteX4" fmla="*/ 1654613 w 2455678"/>
                                    <a:gd name="connsiteY4" fmla="*/ 2296531 h 2721767"/>
                                    <a:gd name="connsiteX5" fmla="*/ 95556 w 2455678"/>
                                    <a:gd name="connsiteY5" fmla="*/ 2721767 h 2721767"/>
                                    <a:gd name="connsiteX6" fmla="*/ 1463 w 2455678"/>
                                    <a:gd name="connsiteY6" fmla="*/ 1178717 h 2721767"/>
                                    <a:gd name="connsiteX7" fmla="*/ 687280 w 2455678"/>
                                    <a:gd name="connsiteY7" fmla="*/ 527381 h 2721767"/>
                                    <a:gd name="connsiteX0" fmla="*/ 706252 w 2455678"/>
                                    <a:gd name="connsiteY0" fmla="*/ 236508 h 2425311"/>
                                    <a:gd name="connsiteX1" fmla="*/ 2394955 w 2455678"/>
                                    <a:gd name="connsiteY1" fmla="*/ 0 h 2425311"/>
                                    <a:gd name="connsiteX2" fmla="*/ 2324004 w 2455678"/>
                                    <a:gd name="connsiteY2" fmla="*/ 328818 h 2425311"/>
                                    <a:gd name="connsiteX3" fmla="*/ 2336497 w 2455678"/>
                                    <a:gd name="connsiteY3" fmla="*/ 1043485 h 2425311"/>
                                    <a:gd name="connsiteX4" fmla="*/ 1654613 w 2455678"/>
                                    <a:gd name="connsiteY4" fmla="*/ 2000075 h 2425311"/>
                                    <a:gd name="connsiteX5" fmla="*/ 95556 w 2455678"/>
                                    <a:gd name="connsiteY5" fmla="*/ 2425311 h 2425311"/>
                                    <a:gd name="connsiteX6" fmla="*/ 1463 w 2455678"/>
                                    <a:gd name="connsiteY6" fmla="*/ 882261 h 2425311"/>
                                    <a:gd name="connsiteX7" fmla="*/ 687280 w 2455678"/>
                                    <a:gd name="connsiteY7" fmla="*/ 230925 h 2425311"/>
                                    <a:gd name="connsiteX0" fmla="*/ 706252 w 2455678"/>
                                    <a:gd name="connsiteY0" fmla="*/ 238179 h 2426982"/>
                                    <a:gd name="connsiteX1" fmla="*/ 1251380 w 2455678"/>
                                    <a:gd name="connsiteY1" fmla="*/ 338294 h 2426982"/>
                                    <a:gd name="connsiteX2" fmla="*/ 2394955 w 2455678"/>
                                    <a:gd name="connsiteY2" fmla="*/ 1671 h 2426982"/>
                                    <a:gd name="connsiteX3" fmla="*/ 2324004 w 2455678"/>
                                    <a:gd name="connsiteY3" fmla="*/ 330489 h 2426982"/>
                                    <a:gd name="connsiteX4" fmla="*/ 2336497 w 2455678"/>
                                    <a:gd name="connsiteY4" fmla="*/ 1045156 h 2426982"/>
                                    <a:gd name="connsiteX5" fmla="*/ 1654613 w 2455678"/>
                                    <a:gd name="connsiteY5" fmla="*/ 2001746 h 2426982"/>
                                    <a:gd name="connsiteX6" fmla="*/ 95556 w 2455678"/>
                                    <a:gd name="connsiteY6" fmla="*/ 2426982 h 2426982"/>
                                    <a:gd name="connsiteX7" fmla="*/ 1463 w 2455678"/>
                                    <a:gd name="connsiteY7" fmla="*/ 883932 h 2426982"/>
                                    <a:gd name="connsiteX8" fmla="*/ 687280 w 2455678"/>
                                    <a:gd name="connsiteY8" fmla="*/ 232596 h 2426982"/>
                                    <a:gd name="connsiteX0" fmla="*/ 706185 w 2455611"/>
                                    <a:gd name="connsiteY0" fmla="*/ 238179 h 2426982"/>
                                    <a:gd name="connsiteX1" fmla="*/ 1251313 w 2455611"/>
                                    <a:gd name="connsiteY1" fmla="*/ 338294 h 2426982"/>
                                    <a:gd name="connsiteX2" fmla="*/ 2394888 w 2455611"/>
                                    <a:gd name="connsiteY2" fmla="*/ 1671 h 2426982"/>
                                    <a:gd name="connsiteX3" fmla="*/ 2323937 w 2455611"/>
                                    <a:gd name="connsiteY3" fmla="*/ 330489 h 2426982"/>
                                    <a:gd name="connsiteX4" fmla="*/ 2336430 w 2455611"/>
                                    <a:gd name="connsiteY4" fmla="*/ 1045156 h 2426982"/>
                                    <a:gd name="connsiteX5" fmla="*/ 1654546 w 2455611"/>
                                    <a:gd name="connsiteY5" fmla="*/ 2001746 h 2426982"/>
                                    <a:gd name="connsiteX6" fmla="*/ 95489 w 2455611"/>
                                    <a:gd name="connsiteY6" fmla="*/ 2426982 h 2426982"/>
                                    <a:gd name="connsiteX7" fmla="*/ 1396 w 2455611"/>
                                    <a:gd name="connsiteY7" fmla="*/ 883932 h 2426982"/>
                                    <a:gd name="connsiteX8" fmla="*/ 720882 w 2455611"/>
                                    <a:gd name="connsiteY8" fmla="*/ 198937 h 2426982"/>
                                    <a:gd name="connsiteX0" fmla="*/ 717407 w 2455611"/>
                                    <a:gd name="connsiteY0" fmla="*/ 204520 h 2426982"/>
                                    <a:gd name="connsiteX1" fmla="*/ 1251313 w 2455611"/>
                                    <a:gd name="connsiteY1" fmla="*/ 338294 h 2426982"/>
                                    <a:gd name="connsiteX2" fmla="*/ 2394888 w 2455611"/>
                                    <a:gd name="connsiteY2" fmla="*/ 1671 h 2426982"/>
                                    <a:gd name="connsiteX3" fmla="*/ 2323937 w 2455611"/>
                                    <a:gd name="connsiteY3" fmla="*/ 330489 h 2426982"/>
                                    <a:gd name="connsiteX4" fmla="*/ 2336430 w 2455611"/>
                                    <a:gd name="connsiteY4" fmla="*/ 1045156 h 2426982"/>
                                    <a:gd name="connsiteX5" fmla="*/ 1654546 w 2455611"/>
                                    <a:gd name="connsiteY5" fmla="*/ 2001746 h 2426982"/>
                                    <a:gd name="connsiteX6" fmla="*/ 95489 w 2455611"/>
                                    <a:gd name="connsiteY6" fmla="*/ 2426982 h 2426982"/>
                                    <a:gd name="connsiteX7" fmla="*/ 1396 w 2455611"/>
                                    <a:gd name="connsiteY7" fmla="*/ 883932 h 2426982"/>
                                    <a:gd name="connsiteX8" fmla="*/ 720882 w 2455611"/>
                                    <a:gd name="connsiteY8" fmla="*/ 198937 h 2426982"/>
                                    <a:gd name="connsiteX0" fmla="*/ 717407 w 2455611"/>
                                    <a:gd name="connsiteY0" fmla="*/ 459128 h 2681590"/>
                                    <a:gd name="connsiteX1" fmla="*/ 1251313 w 2455611"/>
                                    <a:gd name="connsiteY1" fmla="*/ 592902 h 2681590"/>
                                    <a:gd name="connsiteX2" fmla="*/ 1565585 w 2455611"/>
                                    <a:gd name="connsiteY2" fmla="*/ 7776 h 2681590"/>
                                    <a:gd name="connsiteX3" fmla="*/ 2394888 w 2455611"/>
                                    <a:gd name="connsiteY3" fmla="*/ 256279 h 2681590"/>
                                    <a:gd name="connsiteX4" fmla="*/ 2323937 w 2455611"/>
                                    <a:gd name="connsiteY4" fmla="*/ 585097 h 2681590"/>
                                    <a:gd name="connsiteX5" fmla="*/ 2336430 w 2455611"/>
                                    <a:gd name="connsiteY5" fmla="*/ 1299764 h 2681590"/>
                                    <a:gd name="connsiteX6" fmla="*/ 1654546 w 2455611"/>
                                    <a:gd name="connsiteY6" fmla="*/ 2256354 h 2681590"/>
                                    <a:gd name="connsiteX7" fmla="*/ 95489 w 2455611"/>
                                    <a:gd name="connsiteY7" fmla="*/ 2681590 h 2681590"/>
                                    <a:gd name="connsiteX8" fmla="*/ 1396 w 2455611"/>
                                    <a:gd name="connsiteY8" fmla="*/ 1138540 h 2681590"/>
                                    <a:gd name="connsiteX9" fmla="*/ 720882 w 2455611"/>
                                    <a:gd name="connsiteY9" fmla="*/ 453545 h 2681590"/>
                                    <a:gd name="connsiteX0" fmla="*/ 717407 w 2504647"/>
                                    <a:gd name="connsiteY0" fmla="*/ 459128 h 2681590"/>
                                    <a:gd name="connsiteX1" fmla="*/ 1251313 w 2504647"/>
                                    <a:gd name="connsiteY1" fmla="*/ 592902 h 2681590"/>
                                    <a:gd name="connsiteX2" fmla="*/ 1565585 w 2504647"/>
                                    <a:gd name="connsiteY2" fmla="*/ 7776 h 2681590"/>
                                    <a:gd name="connsiteX3" fmla="*/ 2394888 w 2504647"/>
                                    <a:gd name="connsiteY3" fmla="*/ 256279 h 2681590"/>
                                    <a:gd name="connsiteX4" fmla="*/ 2323937 w 2504647"/>
                                    <a:gd name="connsiteY4" fmla="*/ 585097 h 2681590"/>
                                    <a:gd name="connsiteX5" fmla="*/ 2336430 w 2504647"/>
                                    <a:gd name="connsiteY5" fmla="*/ 1299764 h 2681590"/>
                                    <a:gd name="connsiteX6" fmla="*/ 1654546 w 2504647"/>
                                    <a:gd name="connsiteY6" fmla="*/ 2256354 h 2681590"/>
                                    <a:gd name="connsiteX7" fmla="*/ 95489 w 2504647"/>
                                    <a:gd name="connsiteY7" fmla="*/ 2681590 h 2681590"/>
                                    <a:gd name="connsiteX8" fmla="*/ 1396 w 2504647"/>
                                    <a:gd name="connsiteY8" fmla="*/ 1138540 h 2681590"/>
                                    <a:gd name="connsiteX9" fmla="*/ 720882 w 2504647"/>
                                    <a:gd name="connsiteY9" fmla="*/ 453545 h 2681590"/>
                                    <a:gd name="connsiteX0" fmla="*/ 717407 w 2394888"/>
                                    <a:gd name="connsiteY0" fmla="*/ 459128 h 2681590"/>
                                    <a:gd name="connsiteX1" fmla="*/ 1251313 w 2394888"/>
                                    <a:gd name="connsiteY1" fmla="*/ 592902 h 2681590"/>
                                    <a:gd name="connsiteX2" fmla="*/ 1565585 w 2394888"/>
                                    <a:gd name="connsiteY2" fmla="*/ 7776 h 2681590"/>
                                    <a:gd name="connsiteX3" fmla="*/ 2394888 w 2394888"/>
                                    <a:gd name="connsiteY3" fmla="*/ 256279 h 2681590"/>
                                    <a:gd name="connsiteX4" fmla="*/ 2323937 w 2394888"/>
                                    <a:gd name="connsiteY4" fmla="*/ 585097 h 2681590"/>
                                    <a:gd name="connsiteX5" fmla="*/ 2336430 w 2394888"/>
                                    <a:gd name="connsiteY5" fmla="*/ 1299764 h 2681590"/>
                                    <a:gd name="connsiteX6" fmla="*/ 1654546 w 2394888"/>
                                    <a:gd name="connsiteY6" fmla="*/ 2256354 h 2681590"/>
                                    <a:gd name="connsiteX7" fmla="*/ 95489 w 2394888"/>
                                    <a:gd name="connsiteY7" fmla="*/ 2681590 h 2681590"/>
                                    <a:gd name="connsiteX8" fmla="*/ 1396 w 2394888"/>
                                    <a:gd name="connsiteY8" fmla="*/ 1138540 h 2681590"/>
                                    <a:gd name="connsiteX9" fmla="*/ 720882 w 2394888"/>
                                    <a:gd name="connsiteY9" fmla="*/ 453545 h 2681590"/>
                                    <a:gd name="connsiteX0" fmla="*/ 717407 w 2395394"/>
                                    <a:gd name="connsiteY0" fmla="*/ 457661 h 2680123"/>
                                    <a:gd name="connsiteX1" fmla="*/ 1251313 w 2395394"/>
                                    <a:gd name="connsiteY1" fmla="*/ 591435 h 2680123"/>
                                    <a:gd name="connsiteX2" fmla="*/ 1565585 w 2395394"/>
                                    <a:gd name="connsiteY2" fmla="*/ 6309 h 2680123"/>
                                    <a:gd name="connsiteX3" fmla="*/ 2394888 w 2395394"/>
                                    <a:gd name="connsiteY3" fmla="*/ 254812 h 2680123"/>
                                    <a:gd name="connsiteX4" fmla="*/ 2323937 w 2395394"/>
                                    <a:gd name="connsiteY4" fmla="*/ 583630 h 2680123"/>
                                    <a:gd name="connsiteX5" fmla="*/ 2336430 w 2395394"/>
                                    <a:gd name="connsiteY5" fmla="*/ 1298297 h 2680123"/>
                                    <a:gd name="connsiteX6" fmla="*/ 1654546 w 2395394"/>
                                    <a:gd name="connsiteY6" fmla="*/ 2254887 h 2680123"/>
                                    <a:gd name="connsiteX7" fmla="*/ 95489 w 2395394"/>
                                    <a:gd name="connsiteY7" fmla="*/ 2680123 h 2680123"/>
                                    <a:gd name="connsiteX8" fmla="*/ 1396 w 2395394"/>
                                    <a:gd name="connsiteY8" fmla="*/ 1137073 h 2680123"/>
                                    <a:gd name="connsiteX9" fmla="*/ 720882 w 2395394"/>
                                    <a:gd name="connsiteY9" fmla="*/ 452078 h 2680123"/>
                                    <a:gd name="connsiteX0" fmla="*/ 717407 w 2427188"/>
                                    <a:gd name="connsiteY0" fmla="*/ 457466 h 2679928"/>
                                    <a:gd name="connsiteX1" fmla="*/ 1251313 w 2427188"/>
                                    <a:gd name="connsiteY1" fmla="*/ 591240 h 2679928"/>
                                    <a:gd name="connsiteX2" fmla="*/ 1565585 w 2427188"/>
                                    <a:gd name="connsiteY2" fmla="*/ 6114 h 2679928"/>
                                    <a:gd name="connsiteX3" fmla="*/ 2426704 w 2427188"/>
                                    <a:gd name="connsiteY3" fmla="*/ 266546 h 2679928"/>
                                    <a:gd name="connsiteX4" fmla="*/ 2323937 w 2427188"/>
                                    <a:gd name="connsiteY4" fmla="*/ 583435 h 2679928"/>
                                    <a:gd name="connsiteX5" fmla="*/ 2336430 w 2427188"/>
                                    <a:gd name="connsiteY5" fmla="*/ 1298102 h 2679928"/>
                                    <a:gd name="connsiteX6" fmla="*/ 1654546 w 2427188"/>
                                    <a:gd name="connsiteY6" fmla="*/ 2254692 h 2679928"/>
                                    <a:gd name="connsiteX7" fmla="*/ 95489 w 2427188"/>
                                    <a:gd name="connsiteY7" fmla="*/ 2679928 h 2679928"/>
                                    <a:gd name="connsiteX8" fmla="*/ 1396 w 2427188"/>
                                    <a:gd name="connsiteY8" fmla="*/ 1136878 h 2679928"/>
                                    <a:gd name="connsiteX9" fmla="*/ 720882 w 2427188"/>
                                    <a:gd name="connsiteY9" fmla="*/ 451883 h 2679928"/>
                                    <a:gd name="connsiteX0" fmla="*/ 717407 w 2427188"/>
                                    <a:gd name="connsiteY0" fmla="*/ 457466 h 2679928"/>
                                    <a:gd name="connsiteX1" fmla="*/ 1251313 w 2427188"/>
                                    <a:gd name="connsiteY1" fmla="*/ 591240 h 2679928"/>
                                    <a:gd name="connsiteX2" fmla="*/ 1565585 w 2427188"/>
                                    <a:gd name="connsiteY2" fmla="*/ 6114 h 2679928"/>
                                    <a:gd name="connsiteX3" fmla="*/ 2426704 w 2427188"/>
                                    <a:gd name="connsiteY3" fmla="*/ 266546 h 2679928"/>
                                    <a:gd name="connsiteX4" fmla="*/ 2323937 w 2427188"/>
                                    <a:gd name="connsiteY4" fmla="*/ 583435 h 2679928"/>
                                    <a:gd name="connsiteX5" fmla="*/ 2336430 w 2427188"/>
                                    <a:gd name="connsiteY5" fmla="*/ 1298102 h 2679928"/>
                                    <a:gd name="connsiteX6" fmla="*/ 1654546 w 2427188"/>
                                    <a:gd name="connsiteY6" fmla="*/ 2254692 h 2679928"/>
                                    <a:gd name="connsiteX7" fmla="*/ 95489 w 2427188"/>
                                    <a:gd name="connsiteY7" fmla="*/ 2679928 h 2679928"/>
                                    <a:gd name="connsiteX8" fmla="*/ 1396 w 2427188"/>
                                    <a:gd name="connsiteY8" fmla="*/ 1136878 h 2679928"/>
                                    <a:gd name="connsiteX9" fmla="*/ 720882 w 2427188"/>
                                    <a:gd name="connsiteY9" fmla="*/ 451883 h 2679928"/>
                                    <a:gd name="connsiteX0" fmla="*/ 717407 w 2461000"/>
                                    <a:gd name="connsiteY0" fmla="*/ 457466 h 2679928"/>
                                    <a:gd name="connsiteX1" fmla="*/ 1251313 w 2461000"/>
                                    <a:gd name="connsiteY1" fmla="*/ 591240 h 2679928"/>
                                    <a:gd name="connsiteX2" fmla="*/ 1565585 w 2461000"/>
                                    <a:gd name="connsiteY2" fmla="*/ 6114 h 2679928"/>
                                    <a:gd name="connsiteX3" fmla="*/ 2426704 w 2461000"/>
                                    <a:gd name="connsiteY3" fmla="*/ 266546 h 2679928"/>
                                    <a:gd name="connsiteX4" fmla="*/ 2323937 w 2461000"/>
                                    <a:gd name="connsiteY4" fmla="*/ 583435 h 2679928"/>
                                    <a:gd name="connsiteX5" fmla="*/ 2336430 w 2461000"/>
                                    <a:gd name="connsiteY5" fmla="*/ 1298102 h 2679928"/>
                                    <a:gd name="connsiteX6" fmla="*/ 1654546 w 2461000"/>
                                    <a:gd name="connsiteY6" fmla="*/ 2254692 h 2679928"/>
                                    <a:gd name="connsiteX7" fmla="*/ 95489 w 2461000"/>
                                    <a:gd name="connsiteY7" fmla="*/ 2679928 h 2679928"/>
                                    <a:gd name="connsiteX8" fmla="*/ 1396 w 2461000"/>
                                    <a:gd name="connsiteY8" fmla="*/ 1136878 h 2679928"/>
                                    <a:gd name="connsiteX9" fmla="*/ 720882 w 2461000"/>
                                    <a:gd name="connsiteY9" fmla="*/ 451883 h 2679928"/>
                                    <a:gd name="connsiteX0" fmla="*/ 717407 w 2461000"/>
                                    <a:gd name="connsiteY0" fmla="*/ 463484 h 2685946"/>
                                    <a:gd name="connsiteX1" fmla="*/ 1251313 w 2461000"/>
                                    <a:gd name="connsiteY1" fmla="*/ 597258 h 2685946"/>
                                    <a:gd name="connsiteX2" fmla="*/ 1601372 w 2461000"/>
                                    <a:gd name="connsiteY2" fmla="*/ 6018 h 2685946"/>
                                    <a:gd name="connsiteX3" fmla="*/ 2426704 w 2461000"/>
                                    <a:gd name="connsiteY3" fmla="*/ 272564 h 2685946"/>
                                    <a:gd name="connsiteX4" fmla="*/ 2323937 w 2461000"/>
                                    <a:gd name="connsiteY4" fmla="*/ 589453 h 2685946"/>
                                    <a:gd name="connsiteX5" fmla="*/ 2336430 w 2461000"/>
                                    <a:gd name="connsiteY5" fmla="*/ 1304120 h 2685946"/>
                                    <a:gd name="connsiteX6" fmla="*/ 1654546 w 2461000"/>
                                    <a:gd name="connsiteY6" fmla="*/ 2260710 h 2685946"/>
                                    <a:gd name="connsiteX7" fmla="*/ 95489 w 2461000"/>
                                    <a:gd name="connsiteY7" fmla="*/ 2685946 h 2685946"/>
                                    <a:gd name="connsiteX8" fmla="*/ 1396 w 2461000"/>
                                    <a:gd name="connsiteY8" fmla="*/ 1142896 h 2685946"/>
                                    <a:gd name="connsiteX9" fmla="*/ 720882 w 2461000"/>
                                    <a:gd name="connsiteY9" fmla="*/ 457901 h 2685946"/>
                                    <a:gd name="connsiteX0" fmla="*/ 717407 w 2461000"/>
                                    <a:gd name="connsiteY0" fmla="*/ 463484 h 2685946"/>
                                    <a:gd name="connsiteX1" fmla="*/ 1251313 w 2461000"/>
                                    <a:gd name="connsiteY1" fmla="*/ 597258 h 2685946"/>
                                    <a:gd name="connsiteX2" fmla="*/ 1601372 w 2461000"/>
                                    <a:gd name="connsiteY2" fmla="*/ 6018 h 2685946"/>
                                    <a:gd name="connsiteX3" fmla="*/ 2426704 w 2461000"/>
                                    <a:gd name="connsiteY3" fmla="*/ 272564 h 2685946"/>
                                    <a:gd name="connsiteX4" fmla="*/ 2323937 w 2461000"/>
                                    <a:gd name="connsiteY4" fmla="*/ 589453 h 2685946"/>
                                    <a:gd name="connsiteX5" fmla="*/ 2336430 w 2461000"/>
                                    <a:gd name="connsiteY5" fmla="*/ 1304120 h 2685946"/>
                                    <a:gd name="connsiteX6" fmla="*/ 1654546 w 2461000"/>
                                    <a:gd name="connsiteY6" fmla="*/ 2260710 h 2685946"/>
                                    <a:gd name="connsiteX7" fmla="*/ 95489 w 2461000"/>
                                    <a:gd name="connsiteY7" fmla="*/ 2685946 h 2685946"/>
                                    <a:gd name="connsiteX8" fmla="*/ 1396 w 2461000"/>
                                    <a:gd name="connsiteY8" fmla="*/ 1142896 h 2685946"/>
                                    <a:gd name="connsiteX9" fmla="*/ 720882 w 2461000"/>
                                    <a:gd name="connsiteY9" fmla="*/ 457901 h 2685946"/>
                                    <a:gd name="connsiteX0" fmla="*/ 717407 w 2461000"/>
                                    <a:gd name="connsiteY0" fmla="*/ 463484 h 2685946"/>
                                    <a:gd name="connsiteX1" fmla="*/ 1171788 w 2461000"/>
                                    <a:gd name="connsiteY1" fmla="*/ 581353 h 2685946"/>
                                    <a:gd name="connsiteX2" fmla="*/ 1601372 w 2461000"/>
                                    <a:gd name="connsiteY2" fmla="*/ 6018 h 2685946"/>
                                    <a:gd name="connsiteX3" fmla="*/ 2426704 w 2461000"/>
                                    <a:gd name="connsiteY3" fmla="*/ 272564 h 2685946"/>
                                    <a:gd name="connsiteX4" fmla="*/ 2323937 w 2461000"/>
                                    <a:gd name="connsiteY4" fmla="*/ 589453 h 2685946"/>
                                    <a:gd name="connsiteX5" fmla="*/ 2336430 w 2461000"/>
                                    <a:gd name="connsiteY5" fmla="*/ 1304120 h 2685946"/>
                                    <a:gd name="connsiteX6" fmla="*/ 1654546 w 2461000"/>
                                    <a:gd name="connsiteY6" fmla="*/ 2260710 h 2685946"/>
                                    <a:gd name="connsiteX7" fmla="*/ 95489 w 2461000"/>
                                    <a:gd name="connsiteY7" fmla="*/ 2685946 h 2685946"/>
                                    <a:gd name="connsiteX8" fmla="*/ 1396 w 2461000"/>
                                    <a:gd name="connsiteY8" fmla="*/ 1142896 h 2685946"/>
                                    <a:gd name="connsiteX9" fmla="*/ 720882 w 2461000"/>
                                    <a:gd name="connsiteY9" fmla="*/ 457901 h 2685946"/>
                                    <a:gd name="connsiteX0" fmla="*/ 717407 w 2461000"/>
                                    <a:gd name="connsiteY0" fmla="*/ 463484 h 2685946"/>
                                    <a:gd name="connsiteX1" fmla="*/ 1171788 w 2461000"/>
                                    <a:gd name="connsiteY1" fmla="*/ 581353 h 2685946"/>
                                    <a:gd name="connsiteX2" fmla="*/ 1601372 w 2461000"/>
                                    <a:gd name="connsiteY2" fmla="*/ 6018 h 2685946"/>
                                    <a:gd name="connsiteX3" fmla="*/ 2426704 w 2461000"/>
                                    <a:gd name="connsiteY3" fmla="*/ 272564 h 2685946"/>
                                    <a:gd name="connsiteX4" fmla="*/ 2323937 w 2461000"/>
                                    <a:gd name="connsiteY4" fmla="*/ 589453 h 2685946"/>
                                    <a:gd name="connsiteX5" fmla="*/ 2336430 w 2461000"/>
                                    <a:gd name="connsiteY5" fmla="*/ 1304120 h 2685946"/>
                                    <a:gd name="connsiteX6" fmla="*/ 1654546 w 2461000"/>
                                    <a:gd name="connsiteY6" fmla="*/ 2260710 h 2685946"/>
                                    <a:gd name="connsiteX7" fmla="*/ 95489 w 2461000"/>
                                    <a:gd name="connsiteY7" fmla="*/ 2685946 h 2685946"/>
                                    <a:gd name="connsiteX8" fmla="*/ 1396 w 2461000"/>
                                    <a:gd name="connsiteY8" fmla="*/ 1142896 h 2685946"/>
                                    <a:gd name="connsiteX9" fmla="*/ 720882 w 2461000"/>
                                    <a:gd name="connsiteY9" fmla="*/ 457901 h 2685946"/>
                                    <a:gd name="connsiteX0" fmla="*/ 717407 w 2461000"/>
                                    <a:gd name="connsiteY0" fmla="*/ 440016 h 2662478"/>
                                    <a:gd name="connsiteX1" fmla="*/ 1171788 w 2461000"/>
                                    <a:gd name="connsiteY1" fmla="*/ 557885 h 2662478"/>
                                    <a:gd name="connsiteX2" fmla="*/ 1529799 w 2461000"/>
                                    <a:gd name="connsiteY2" fmla="*/ 6409 h 2662478"/>
                                    <a:gd name="connsiteX3" fmla="*/ 2426704 w 2461000"/>
                                    <a:gd name="connsiteY3" fmla="*/ 249096 h 2662478"/>
                                    <a:gd name="connsiteX4" fmla="*/ 2323937 w 2461000"/>
                                    <a:gd name="connsiteY4" fmla="*/ 565985 h 2662478"/>
                                    <a:gd name="connsiteX5" fmla="*/ 2336430 w 2461000"/>
                                    <a:gd name="connsiteY5" fmla="*/ 1280652 h 2662478"/>
                                    <a:gd name="connsiteX6" fmla="*/ 1654546 w 2461000"/>
                                    <a:gd name="connsiteY6" fmla="*/ 2237242 h 2662478"/>
                                    <a:gd name="connsiteX7" fmla="*/ 95489 w 2461000"/>
                                    <a:gd name="connsiteY7" fmla="*/ 2662478 h 2662478"/>
                                    <a:gd name="connsiteX8" fmla="*/ 1396 w 2461000"/>
                                    <a:gd name="connsiteY8" fmla="*/ 1119428 h 2662478"/>
                                    <a:gd name="connsiteX9" fmla="*/ 720882 w 2461000"/>
                                    <a:gd name="connsiteY9" fmla="*/ 434433 h 2662478"/>
                                    <a:gd name="connsiteX0" fmla="*/ 717407 w 2348361"/>
                                    <a:gd name="connsiteY0" fmla="*/ 439448 h 2661910"/>
                                    <a:gd name="connsiteX1" fmla="*/ 1171788 w 2348361"/>
                                    <a:gd name="connsiteY1" fmla="*/ 557317 h 2661910"/>
                                    <a:gd name="connsiteX2" fmla="*/ 1529799 w 2348361"/>
                                    <a:gd name="connsiteY2" fmla="*/ 5841 h 2661910"/>
                                    <a:gd name="connsiteX3" fmla="*/ 2279582 w 2348361"/>
                                    <a:gd name="connsiteY3" fmla="*/ 284317 h 2661910"/>
                                    <a:gd name="connsiteX4" fmla="*/ 2323937 w 2348361"/>
                                    <a:gd name="connsiteY4" fmla="*/ 565417 h 2661910"/>
                                    <a:gd name="connsiteX5" fmla="*/ 2336430 w 2348361"/>
                                    <a:gd name="connsiteY5" fmla="*/ 1280084 h 2661910"/>
                                    <a:gd name="connsiteX6" fmla="*/ 1654546 w 2348361"/>
                                    <a:gd name="connsiteY6" fmla="*/ 2236674 h 2661910"/>
                                    <a:gd name="connsiteX7" fmla="*/ 95489 w 2348361"/>
                                    <a:gd name="connsiteY7" fmla="*/ 2661910 h 2661910"/>
                                    <a:gd name="connsiteX8" fmla="*/ 1396 w 2348361"/>
                                    <a:gd name="connsiteY8" fmla="*/ 1118860 h 2661910"/>
                                    <a:gd name="connsiteX9" fmla="*/ 720882 w 2348361"/>
                                    <a:gd name="connsiteY9" fmla="*/ 433865 h 2661910"/>
                                    <a:gd name="connsiteX0" fmla="*/ 717407 w 2339072"/>
                                    <a:gd name="connsiteY0" fmla="*/ 439448 h 2661910"/>
                                    <a:gd name="connsiteX1" fmla="*/ 1171788 w 2339072"/>
                                    <a:gd name="connsiteY1" fmla="*/ 557317 h 2661910"/>
                                    <a:gd name="connsiteX2" fmla="*/ 1529799 w 2339072"/>
                                    <a:gd name="connsiteY2" fmla="*/ 5841 h 2661910"/>
                                    <a:gd name="connsiteX3" fmla="*/ 2279582 w 2339072"/>
                                    <a:gd name="connsiteY3" fmla="*/ 284317 h 2661910"/>
                                    <a:gd name="connsiteX4" fmla="*/ 2323937 w 2339072"/>
                                    <a:gd name="connsiteY4" fmla="*/ 565417 h 2661910"/>
                                    <a:gd name="connsiteX5" fmla="*/ 2336430 w 2339072"/>
                                    <a:gd name="connsiteY5" fmla="*/ 1280084 h 2661910"/>
                                    <a:gd name="connsiteX6" fmla="*/ 1654546 w 2339072"/>
                                    <a:gd name="connsiteY6" fmla="*/ 2236674 h 2661910"/>
                                    <a:gd name="connsiteX7" fmla="*/ 95489 w 2339072"/>
                                    <a:gd name="connsiteY7" fmla="*/ 2661910 h 2661910"/>
                                    <a:gd name="connsiteX8" fmla="*/ 1396 w 2339072"/>
                                    <a:gd name="connsiteY8" fmla="*/ 1118860 h 2661910"/>
                                    <a:gd name="connsiteX9" fmla="*/ 720882 w 2339072"/>
                                    <a:gd name="connsiteY9" fmla="*/ 433865 h 2661910"/>
                                    <a:gd name="connsiteX0" fmla="*/ 717407 w 2339072"/>
                                    <a:gd name="connsiteY0" fmla="*/ 441886 h 2664348"/>
                                    <a:gd name="connsiteX1" fmla="*/ 1171788 w 2339072"/>
                                    <a:gd name="connsiteY1" fmla="*/ 559755 h 2664348"/>
                                    <a:gd name="connsiteX2" fmla="*/ 1529799 w 2339072"/>
                                    <a:gd name="connsiteY2" fmla="*/ 8279 h 2664348"/>
                                    <a:gd name="connsiteX3" fmla="*/ 2279582 w 2339072"/>
                                    <a:gd name="connsiteY3" fmla="*/ 286755 h 2664348"/>
                                    <a:gd name="connsiteX4" fmla="*/ 2323937 w 2339072"/>
                                    <a:gd name="connsiteY4" fmla="*/ 567855 h 2664348"/>
                                    <a:gd name="connsiteX5" fmla="*/ 2336430 w 2339072"/>
                                    <a:gd name="connsiteY5" fmla="*/ 1282522 h 2664348"/>
                                    <a:gd name="connsiteX6" fmla="*/ 1654546 w 2339072"/>
                                    <a:gd name="connsiteY6" fmla="*/ 2239112 h 2664348"/>
                                    <a:gd name="connsiteX7" fmla="*/ 95489 w 2339072"/>
                                    <a:gd name="connsiteY7" fmla="*/ 2664348 h 2664348"/>
                                    <a:gd name="connsiteX8" fmla="*/ 1396 w 2339072"/>
                                    <a:gd name="connsiteY8" fmla="*/ 1121298 h 2664348"/>
                                    <a:gd name="connsiteX9" fmla="*/ 720882 w 2339072"/>
                                    <a:gd name="connsiteY9" fmla="*/ 436303 h 2664348"/>
                                    <a:gd name="connsiteX0" fmla="*/ 717407 w 2406822"/>
                                    <a:gd name="connsiteY0" fmla="*/ 442766 h 2665228"/>
                                    <a:gd name="connsiteX1" fmla="*/ 1171788 w 2406822"/>
                                    <a:gd name="connsiteY1" fmla="*/ 560635 h 2665228"/>
                                    <a:gd name="connsiteX2" fmla="*/ 1529799 w 2406822"/>
                                    <a:gd name="connsiteY2" fmla="*/ 9159 h 2665228"/>
                                    <a:gd name="connsiteX3" fmla="*/ 2406822 w 2406822"/>
                                    <a:gd name="connsiteY3" fmla="*/ 259800 h 2665228"/>
                                    <a:gd name="connsiteX4" fmla="*/ 2323937 w 2406822"/>
                                    <a:gd name="connsiteY4" fmla="*/ 568735 h 2665228"/>
                                    <a:gd name="connsiteX5" fmla="*/ 2336430 w 2406822"/>
                                    <a:gd name="connsiteY5" fmla="*/ 1283402 h 2665228"/>
                                    <a:gd name="connsiteX6" fmla="*/ 1654546 w 2406822"/>
                                    <a:gd name="connsiteY6" fmla="*/ 2239992 h 2665228"/>
                                    <a:gd name="connsiteX7" fmla="*/ 95489 w 2406822"/>
                                    <a:gd name="connsiteY7" fmla="*/ 2665228 h 2665228"/>
                                    <a:gd name="connsiteX8" fmla="*/ 1396 w 2406822"/>
                                    <a:gd name="connsiteY8" fmla="*/ 1122178 h 2665228"/>
                                    <a:gd name="connsiteX9" fmla="*/ 720882 w 2406822"/>
                                    <a:gd name="connsiteY9" fmla="*/ 437183 h 2665228"/>
                                    <a:gd name="connsiteX0" fmla="*/ 717407 w 2442615"/>
                                    <a:gd name="connsiteY0" fmla="*/ 442243 h 2664705"/>
                                    <a:gd name="connsiteX1" fmla="*/ 1171788 w 2442615"/>
                                    <a:gd name="connsiteY1" fmla="*/ 560112 h 2664705"/>
                                    <a:gd name="connsiteX2" fmla="*/ 1529799 w 2442615"/>
                                    <a:gd name="connsiteY2" fmla="*/ 8636 h 2664705"/>
                                    <a:gd name="connsiteX3" fmla="*/ 2442615 w 2442615"/>
                                    <a:gd name="connsiteY3" fmla="*/ 275180 h 2664705"/>
                                    <a:gd name="connsiteX4" fmla="*/ 2323937 w 2442615"/>
                                    <a:gd name="connsiteY4" fmla="*/ 568212 h 2664705"/>
                                    <a:gd name="connsiteX5" fmla="*/ 2336430 w 2442615"/>
                                    <a:gd name="connsiteY5" fmla="*/ 1282879 h 2664705"/>
                                    <a:gd name="connsiteX6" fmla="*/ 1654546 w 2442615"/>
                                    <a:gd name="connsiteY6" fmla="*/ 2239469 h 2664705"/>
                                    <a:gd name="connsiteX7" fmla="*/ 95489 w 2442615"/>
                                    <a:gd name="connsiteY7" fmla="*/ 2664705 h 2664705"/>
                                    <a:gd name="connsiteX8" fmla="*/ 1396 w 2442615"/>
                                    <a:gd name="connsiteY8" fmla="*/ 1121655 h 2664705"/>
                                    <a:gd name="connsiteX9" fmla="*/ 720882 w 2442615"/>
                                    <a:gd name="connsiteY9" fmla="*/ 436660 h 2664705"/>
                                    <a:gd name="connsiteX0" fmla="*/ 717407 w 2442615"/>
                                    <a:gd name="connsiteY0" fmla="*/ 442243 h 2664705"/>
                                    <a:gd name="connsiteX1" fmla="*/ 1171788 w 2442615"/>
                                    <a:gd name="connsiteY1" fmla="*/ 560112 h 2664705"/>
                                    <a:gd name="connsiteX2" fmla="*/ 1529799 w 2442615"/>
                                    <a:gd name="connsiteY2" fmla="*/ 8636 h 2664705"/>
                                    <a:gd name="connsiteX3" fmla="*/ 2442615 w 2442615"/>
                                    <a:gd name="connsiteY3" fmla="*/ 275180 h 2664705"/>
                                    <a:gd name="connsiteX4" fmla="*/ 2323937 w 2442615"/>
                                    <a:gd name="connsiteY4" fmla="*/ 568212 h 2664705"/>
                                    <a:gd name="connsiteX5" fmla="*/ 2336430 w 2442615"/>
                                    <a:gd name="connsiteY5" fmla="*/ 1282879 h 2664705"/>
                                    <a:gd name="connsiteX6" fmla="*/ 1654546 w 2442615"/>
                                    <a:gd name="connsiteY6" fmla="*/ 2239469 h 2664705"/>
                                    <a:gd name="connsiteX7" fmla="*/ 95489 w 2442615"/>
                                    <a:gd name="connsiteY7" fmla="*/ 2664705 h 2664705"/>
                                    <a:gd name="connsiteX8" fmla="*/ 1396 w 2442615"/>
                                    <a:gd name="connsiteY8" fmla="*/ 1121655 h 2664705"/>
                                    <a:gd name="connsiteX9" fmla="*/ 720882 w 2442615"/>
                                    <a:gd name="connsiteY9" fmla="*/ 436660 h 2664705"/>
                                    <a:gd name="connsiteX0" fmla="*/ 717407 w 2450568"/>
                                    <a:gd name="connsiteY0" fmla="*/ 441774 h 2664236"/>
                                    <a:gd name="connsiteX1" fmla="*/ 1171788 w 2450568"/>
                                    <a:gd name="connsiteY1" fmla="*/ 559643 h 2664236"/>
                                    <a:gd name="connsiteX2" fmla="*/ 1529799 w 2450568"/>
                                    <a:gd name="connsiteY2" fmla="*/ 8167 h 2664236"/>
                                    <a:gd name="connsiteX3" fmla="*/ 2450568 w 2450568"/>
                                    <a:gd name="connsiteY3" fmla="*/ 290616 h 2664236"/>
                                    <a:gd name="connsiteX4" fmla="*/ 2323937 w 2450568"/>
                                    <a:gd name="connsiteY4" fmla="*/ 567743 h 2664236"/>
                                    <a:gd name="connsiteX5" fmla="*/ 2336430 w 2450568"/>
                                    <a:gd name="connsiteY5" fmla="*/ 1282410 h 2664236"/>
                                    <a:gd name="connsiteX6" fmla="*/ 1654546 w 2450568"/>
                                    <a:gd name="connsiteY6" fmla="*/ 2239000 h 2664236"/>
                                    <a:gd name="connsiteX7" fmla="*/ 95489 w 2450568"/>
                                    <a:gd name="connsiteY7" fmla="*/ 2664236 h 2664236"/>
                                    <a:gd name="connsiteX8" fmla="*/ 1396 w 2450568"/>
                                    <a:gd name="connsiteY8" fmla="*/ 1121186 h 2664236"/>
                                    <a:gd name="connsiteX9" fmla="*/ 720882 w 2450568"/>
                                    <a:gd name="connsiteY9" fmla="*/ 436191 h 2664236"/>
                                    <a:gd name="connsiteX0" fmla="*/ 717407 w 2450568"/>
                                    <a:gd name="connsiteY0" fmla="*/ 518593 h 2741055"/>
                                    <a:gd name="connsiteX1" fmla="*/ 1171788 w 2450568"/>
                                    <a:gd name="connsiteY1" fmla="*/ 636462 h 2741055"/>
                                    <a:gd name="connsiteX2" fmla="*/ 1569080 w 2450568"/>
                                    <a:gd name="connsiteY2" fmla="*/ 6436 h 2741055"/>
                                    <a:gd name="connsiteX3" fmla="*/ 2450568 w 2450568"/>
                                    <a:gd name="connsiteY3" fmla="*/ 367435 h 2741055"/>
                                    <a:gd name="connsiteX4" fmla="*/ 2323937 w 2450568"/>
                                    <a:gd name="connsiteY4" fmla="*/ 644562 h 2741055"/>
                                    <a:gd name="connsiteX5" fmla="*/ 2336430 w 2450568"/>
                                    <a:gd name="connsiteY5" fmla="*/ 1359229 h 2741055"/>
                                    <a:gd name="connsiteX6" fmla="*/ 1654546 w 2450568"/>
                                    <a:gd name="connsiteY6" fmla="*/ 2315819 h 2741055"/>
                                    <a:gd name="connsiteX7" fmla="*/ 95489 w 2450568"/>
                                    <a:gd name="connsiteY7" fmla="*/ 2741055 h 2741055"/>
                                    <a:gd name="connsiteX8" fmla="*/ 1396 w 2450568"/>
                                    <a:gd name="connsiteY8" fmla="*/ 1198005 h 2741055"/>
                                    <a:gd name="connsiteX9" fmla="*/ 720882 w 2450568"/>
                                    <a:gd name="connsiteY9" fmla="*/ 513010 h 2741055"/>
                                    <a:gd name="connsiteX0" fmla="*/ 717407 w 2540352"/>
                                    <a:gd name="connsiteY0" fmla="*/ 521000 h 2743462"/>
                                    <a:gd name="connsiteX1" fmla="*/ 1171788 w 2540352"/>
                                    <a:gd name="connsiteY1" fmla="*/ 638869 h 2743462"/>
                                    <a:gd name="connsiteX2" fmla="*/ 1569080 w 2540352"/>
                                    <a:gd name="connsiteY2" fmla="*/ 8843 h 2743462"/>
                                    <a:gd name="connsiteX3" fmla="*/ 2540352 w 2540352"/>
                                    <a:gd name="connsiteY3" fmla="*/ 268850 h 2743462"/>
                                    <a:gd name="connsiteX4" fmla="*/ 2323937 w 2540352"/>
                                    <a:gd name="connsiteY4" fmla="*/ 646969 h 2743462"/>
                                    <a:gd name="connsiteX5" fmla="*/ 2336430 w 2540352"/>
                                    <a:gd name="connsiteY5" fmla="*/ 1361636 h 2743462"/>
                                    <a:gd name="connsiteX6" fmla="*/ 1654546 w 2540352"/>
                                    <a:gd name="connsiteY6" fmla="*/ 2318226 h 2743462"/>
                                    <a:gd name="connsiteX7" fmla="*/ 95489 w 2540352"/>
                                    <a:gd name="connsiteY7" fmla="*/ 2743462 h 2743462"/>
                                    <a:gd name="connsiteX8" fmla="*/ 1396 w 2540352"/>
                                    <a:gd name="connsiteY8" fmla="*/ 1200412 h 2743462"/>
                                    <a:gd name="connsiteX9" fmla="*/ 720882 w 2540352"/>
                                    <a:gd name="connsiteY9" fmla="*/ 515417 h 2743462"/>
                                    <a:gd name="connsiteX0" fmla="*/ 717407 w 2513149"/>
                                    <a:gd name="connsiteY0" fmla="*/ 523293 h 2745755"/>
                                    <a:gd name="connsiteX1" fmla="*/ 1171788 w 2513149"/>
                                    <a:gd name="connsiteY1" fmla="*/ 641162 h 2745755"/>
                                    <a:gd name="connsiteX2" fmla="*/ 1569080 w 2513149"/>
                                    <a:gd name="connsiteY2" fmla="*/ 11136 h 2745755"/>
                                    <a:gd name="connsiteX3" fmla="*/ 2513149 w 2513149"/>
                                    <a:gd name="connsiteY3" fmla="*/ 215039 h 2745755"/>
                                    <a:gd name="connsiteX4" fmla="*/ 2323937 w 2513149"/>
                                    <a:gd name="connsiteY4" fmla="*/ 649262 h 2745755"/>
                                    <a:gd name="connsiteX5" fmla="*/ 2336430 w 2513149"/>
                                    <a:gd name="connsiteY5" fmla="*/ 1363929 h 2745755"/>
                                    <a:gd name="connsiteX6" fmla="*/ 1654546 w 2513149"/>
                                    <a:gd name="connsiteY6" fmla="*/ 2320519 h 2745755"/>
                                    <a:gd name="connsiteX7" fmla="*/ 95489 w 2513149"/>
                                    <a:gd name="connsiteY7" fmla="*/ 2745755 h 2745755"/>
                                    <a:gd name="connsiteX8" fmla="*/ 1396 w 2513149"/>
                                    <a:gd name="connsiteY8" fmla="*/ 1202705 h 2745755"/>
                                    <a:gd name="connsiteX9" fmla="*/ 720882 w 2513149"/>
                                    <a:gd name="connsiteY9" fmla="*/ 517710 h 2745755"/>
                                    <a:gd name="connsiteX0" fmla="*/ 717407 w 2513149"/>
                                    <a:gd name="connsiteY0" fmla="*/ 521257 h 2743719"/>
                                    <a:gd name="connsiteX1" fmla="*/ 1171788 w 2513149"/>
                                    <a:gd name="connsiteY1" fmla="*/ 639126 h 2743719"/>
                                    <a:gd name="connsiteX2" fmla="*/ 1569080 w 2513149"/>
                                    <a:gd name="connsiteY2" fmla="*/ 9100 h 2743719"/>
                                    <a:gd name="connsiteX3" fmla="*/ 2513149 w 2513149"/>
                                    <a:gd name="connsiteY3" fmla="*/ 213003 h 2743719"/>
                                    <a:gd name="connsiteX4" fmla="*/ 2323937 w 2513149"/>
                                    <a:gd name="connsiteY4" fmla="*/ 647226 h 2743719"/>
                                    <a:gd name="connsiteX5" fmla="*/ 2336430 w 2513149"/>
                                    <a:gd name="connsiteY5" fmla="*/ 1361893 h 2743719"/>
                                    <a:gd name="connsiteX6" fmla="*/ 1654546 w 2513149"/>
                                    <a:gd name="connsiteY6" fmla="*/ 2318483 h 2743719"/>
                                    <a:gd name="connsiteX7" fmla="*/ 95489 w 2513149"/>
                                    <a:gd name="connsiteY7" fmla="*/ 2743719 h 2743719"/>
                                    <a:gd name="connsiteX8" fmla="*/ 1396 w 2513149"/>
                                    <a:gd name="connsiteY8" fmla="*/ 1200669 h 2743719"/>
                                    <a:gd name="connsiteX9" fmla="*/ 720882 w 2513149"/>
                                    <a:gd name="connsiteY9" fmla="*/ 515674 h 2743719"/>
                                    <a:gd name="connsiteX0" fmla="*/ 717407 w 2513149"/>
                                    <a:gd name="connsiteY0" fmla="*/ 520707 h 2743169"/>
                                    <a:gd name="connsiteX1" fmla="*/ 1171788 w 2513149"/>
                                    <a:gd name="connsiteY1" fmla="*/ 638576 h 2743169"/>
                                    <a:gd name="connsiteX2" fmla="*/ 1569080 w 2513149"/>
                                    <a:gd name="connsiteY2" fmla="*/ 8550 h 2743169"/>
                                    <a:gd name="connsiteX3" fmla="*/ 2513149 w 2513149"/>
                                    <a:gd name="connsiteY3" fmla="*/ 229286 h 2743169"/>
                                    <a:gd name="connsiteX4" fmla="*/ 2323937 w 2513149"/>
                                    <a:gd name="connsiteY4" fmla="*/ 646676 h 2743169"/>
                                    <a:gd name="connsiteX5" fmla="*/ 2336430 w 2513149"/>
                                    <a:gd name="connsiteY5" fmla="*/ 1361343 h 2743169"/>
                                    <a:gd name="connsiteX6" fmla="*/ 1654546 w 2513149"/>
                                    <a:gd name="connsiteY6" fmla="*/ 2317933 h 2743169"/>
                                    <a:gd name="connsiteX7" fmla="*/ 95489 w 2513149"/>
                                    <a:gd name="connsiteY7" fmla="*/ 2743169 h 2743169"/>
                                    <a:gd name="connsiteX8" fmla="*/ 1396 w 2513149"/>
                                    <a:gd name="connsiteY8" fmla="*/ 1200119 h 2743169"/>
                                    <a:gd name="connsiteX9" fmla="*/ 720882 w 2513149"/>
                                    <a:gd name="connsiteY9" fmla="*/ 515124 h 274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513149" h="2743169">
                                      <a:moveTo>
                                        <a:pt x="717407" y="520707"/>
                                      </a:moveTo>
                                      <a:cubicBezTo>
                                        <a:pt x="842866" y="508406"/>
                                        <a:pt x="890338" y="677994"/>
                                        <a:pt x="1171788" y="638576"/>
                                      </a:cubicBezTo>
                                      <a:cubicBezTo>
                                        <a:pt x="1385630" y="551850"/>
                                        <a:pt x="1414270" y="168042"/>
                                        <a:pt x="1569080" y="8550"/>
                                      </a:cubicBezTo>
                                      <a:cubicBezTo>
                                        <a:pt x="1759676" y="-47554"/>
                                        <a:pt x="2268322" y="189336"/>
                                        <a:pt x="2513149" y="229286"/>
                                      </a:cubicBezTo>
                                      <a:cubicBezTo>
                                        <a:pt x="2424791" y="353544"/>
                                        <a:pt x="2333223" y="576007"/>
                                        <a:pt x="2323937" y="646676"/>
                                      </a:cubicBezTo>
                                      <a:cubicBezTo>
                                        <a:pt x="2311237" y="802251"/>
                                        <a:pt x="2349130" y="1205768"/>
                                        <a:pt x="2336430" y="1361343"/>
                                      </a:cubicBezTo>
                                      <a:cubicBezTo>
                                        <a:pt x="2305507" y="1960697"/>
                                        <a:pt x="2055771" y="2088827"/>
                                        <a:pt x="1654546" y="2317933"/>
                                      </a:cubicBezTo>
                                      <a:cubicBezTo>
                                        <a:pt x="1050082" y="2539579"/>
                                        <a:pt x="1570709" y="2390744"/>
                                        <a:pt x="95489" y="2743169"/>
                                      </a:cubicBezTo>
                                      <a:cubicBezTo>
                                        <a:pt x="47922" y="2520919"/>
                                        <a:pt x="20422" y="2222469"/>
                                        <a:pt x="1396" y="1200119"/>
                                      </a:cubicBezTo>
                                      <a:cubicBezTo>
                                        <a:pt x="-35227" y="775654"/>
                                        <a:pt x="660557" y="934224"/>
                                        <a:pt x="720882" y="515124"/>
                                      </a:cubicBezTo>
                                    </a:path>
                                  </a:pathLst>
                                </a:custGeom>
                                <a:solidFill>
                                  <a:schemeClr val="tx2">
                                    <a:lumMod val="60000"/>
                                    <a:lumOff val="40000"/>
                                    <a:alpha val="20000"/>
                                  </a:schemeClr>
                                </a:solidFill>
                                <a:ln w="22225">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20" name="Groupe 20"/>
                              <wpg:cNvGrpSpPr/>
                              <wpg:grpSpPr>
                                <a:xfrm>
                                  <a:off x="665683" y="3079698"/>
                                  <a:ext cx="4348670" cy="438785"/>
                                  <a:chOff x="665683" y="3079698"/>
                                  <a:chExt cx="4348670" cy="438785"/>
                                </a:xfrm>
                              </wpg:grpSpPr>
                              <wps:wsp>
                                <wps:cNvPr id="29" name="Zone de texte 2"/>
                                <wps:cNvSpPr txBox="1">
                                  <a:spLocks noChangeArrowheads="1"/>
                                </wps:cNvSpPr>
                                <wps:spPr bwMode="auto">
                                  <a:xfrm>
                                    <a:off x="3028343" y="3101447"/>
                                    <a:ext cx="1986010" cy="387350"/>
                                  </a:xfrm>
                                  <a:prstGeom prst="rect">
                                    <a:avLst/>
                                  </a:prstGeom>
                                  <a:noFill/>
                                  <a:ln w="9525">
                                    <a:noFill/>
                                    <a:miter lim="800000"/>
                                    <a:headEnd/>
                                    <a:tailEnd/>
                                  </a:ln>
                                </wps:spPr>
                                <wps:txbx>
                                  <w:txbxContent>
                                    <w:p w14:paraId="6039FAFD" w14:textId="77777777" w:rsidR="00C91893" w:rsidRDefault="00C91893" w:rsidP="00C91893">
                                      <w:pPr>
                                        <w:jc w:val="center"/>
                                        <w:rPr>
                                          <w:rFonts w:ascii="Arial Black" w:hAnsi="Arial Black"/>
                                          <w:b/>
                                          <w:color w:val="FEFEFE"/>
                                          <w:spacing w:val="10"/>
                                          <w:u w:val="single"/>
                                          <w14:glow w14:rad="38100">
                                            <w14:schemeClr w14:val="accent1">
                                              <w14:alpha w14:val="60000"/>
                                            </w14:schemeClr>
                                          </w14:glow>
                                          <w14:textOutline w14:w="9525" w14:cap="flat" w14:cmpd="sng" w14:algn="ctr">
                                            <w14:solidFill>
                                              <w14:schemeClr w14:val="tx1"/>
                                            </w14:solidFill>
                                            <w14:prstDash w14:val="solid"/>
                                            <w14:round/>
                                          </w14:textOutline>
                                        </w:rPr>
                                      </w:pPr>
                                      <w:r>
                                        <w:rPr>
                                          <w:rFonts w:ascii="Arial Black" w:hAnsi="Arial Black"/>
                                          <w:b/>
                                          <w:color w:val="FEFEFE"/>
                                          <w:spacing w:val="10"/>
                                          <w:u w:val="single"/>
                                          <w14:glow w14:rad="38100">
                                            <w14:schemeClr w14:val="accent1">
                                              <w14:alpha w14:val="60000"/>
                                            </w14:schemeClr>
                                          </w14:glow>
                                          <w14:textOutline w14:w="9525" w14:cap="flat" w14:cmpd="sng" w14:algn="ctr">
                                            <w14:solidFill>
                                              <w14:schemeClr w14:val="tx1"/>
                                            </w14:solidFill>
                                            <w14:prstDash w14:val="solid"/>
                                            <w14:round/>
                                          </w14:textOutline>
                                        </w:rPr>
                                        <w:t>CAMPUS EST</w:t>
                                      </w:r>
                                    </w:p>
                                  </w:txbxContent>
                                </wps:txbx>
                                <wps:bodyPr rot="0" vert="horz" wrap="square" lIns="91440" tIns="45720" rIns="91440" bIns="45720" anchor="t" anchorCtr="0">
                                  <a:noAutofit/>
                                </wps:bodyPr>
                              </wps:wsp>
                              <wps:wsp>
                                <wps:cNvPr id="30" name="Zone de texte 2"/>
                                <wps:cNvSpPr txBox="1">
                                  <a:spLocks noChangeArrowheads="1"/>
                                </wps:cNvSpPr>
                                <wps:spPr bwMode="auto">
                                  <a:xfrm>
                                    <a:off x="665683" y="3079698"/>
                                    <a:ext cx="1704340" cy="438785"/>
                                  </a:xfrm>
                                  <a:prstGeom prst="rect">
                                    <a:avLst/>
                                  </a:prstGeom>
                                  <a:noFill/>
                                  <a:ln w="9525">
                                    <a:noFill/>
                                    <a:miter lim="800000"/>
                                    <a:headEnd/>
                                    <a:tailEnd/>
                                  </a:ln>
                                </wps:spPr>
                                <wps:txbx>
                                  <w:txbxContent>
                                    <w:p w14:paraId="2B5E935A" w14:textId="77777777" w:rsidR="00C91893" w:rsidRDefault="00C91893" w:rsidP="00C91893">
                                      <w:pPr>
                                        <w:jc w:val="center"/>
                                        <w:rPr>
                                          <w:rFonts w:ascii="Arial Black" w:hAnsi="Arial Black"/>
                                          <w:b/>
                                          <w:color w:val="FEFEFE"/>
                                          <w:spacing w:val="10"/>
                                          <w:u w:val="single"/>
                                          <w14:glow w14:rad="38100">
                                            <w14:schemeClr w14:val="accent1">
                                              <w14:alpha w14:val="60000"/>
                                            </w14:schemeClr>
                                          </w14:glow>
                                          <w14:textOutline w14:w="9525" w14:cap="flat" w14:cmpd="sng" w14:algn="ctr">
                                            <w14:solidFill>
                                              <w14:schemeClr w14:val="tx1"/>
                                            </w14:solidFill>
                                            <w14:prstDash w14:val="solid"/>
                                            <w14:round/>
                                          </w14:textOutline>
                                        </w:rPr>
                                      </w:pPr>
                                      <w:r>
                                        <w:rPr>
                                          <w:rFonts w:ascii="Arial Black" w:hAnsi="Arial Black"/>
                                          <w:b/>
                                          <w:color w:val="FEFEFE"/>
                                          <w:spacing w:val="10"/>
                                          <w:u w:val="single"/>
                                          <w14:glow w14:rad="38100">
                                            <w14:schemeClr w14:val="accent1">
                                              <w14:alpha w14:val="60000"/>
                                            </w14:schemeClr>
                                          </w14:glow>
                                          <w14:textOutline w14:w="9525" w14:cap="flat" w14:cmpd="sng" w14:algn="ctr">
                                            <w14:solidFill>
                                              <w14:schemeClr w14:val="tx1"/>
                                            </w14:solidFill>
                                            <w14:prstDash w14:val="solid"/>
                                            <w14:round/>
                                          </w14:textOutline>
                                        </w:rPr>
                                        <w:t>CAMPUS OUEST</w:t>
                                      </w:r>
                                    </w:p>
                                  </w:txbxContent>
                                </wps:txbx>
                                <wps:bodyPr rot="0" vert="horz" wrap="square" lIns="91440" tIns="45720" rIns="91440" bIns="45720" anchor="t" anchorCtr="0">
                                  <a:noAutofit/>
                                </wps:bodyPr>
                              </wps:wsp>
                            </wpg:grpSp>
                            <wpg:grpSp>
                              <wpg:cNvPr id="21" name="Groupe 21"/>
                              <wpg:cNvGrpSpPr/>
                              <wpg:grpSpPr>
                                <a:xfrm>
                                  <a:off x="-167942" y="1585068"/>
                                  <a:ext cx="884341" cy="1963901"/>
                                  <a:chOff x="-167942" y="1585068"/>
                                  <a:chExt cx="884341" cy="1963901"/>
                                </a:xfrm>
                              </wpg:grpSpPr>
                              <wps:wsp>
                                <wps:cNvPr id="27" name="Zone de texte 2"/>
                                <wps:cNvSpPr txBox="1">
                                  <a:spLocks noChangeArrowheads="1"/>
                                </wps:cNvSpPr>
                                <wps:spPr bwMode="auto">
                                  <a:xfrm>
                                    <a:off x="-167942" y="2058931"/>
                                    <a:ext cx="771525" cy="285750"/>
                                  </a:xfrm>
                                  <a:prstGeom prst="rect">
                                    <a:avLst/>
                                  </a:prstGeom>
                                  <a:noFill/>
                                  <a:ln w="9525">
                                    <a:noFill/>
                                    <a:miter lim="800000"/>
                                    <a:headEnd/>
                                    <a:tailEnd/>
                                  </a:ln>
                                </wps:spPr>
                                <wps:txbx>
                                  <w:txbxContent>
                                    <w:p w14:paraId="6647BC8F" w14:textId="77777777" w:rsidR="00C91893" w:rsidRDefault="00C91893" w:rsidP="00C91893">
                                      <w:pPr>
                                        <w:jc w:val="center"/>
                                        <w:rPr>
                                          <w:rFonts w:ascii="Arial Black" w:hAnsi="Arial Black"/>
                                        </w:rPr>
                                      </w:pPr>
                                      <w:r>
                                        <w:rPr>
                                          <w:rFonts w:ascii="Arial Black" w:hAnsi="Arial Black"/>
                                        </w:rPr>
                                        <w:t>STAPS</w:t>
                                      </w:r>
                                    </w:p>
                                  </w:txbxContent>
                                </wps:txbx>
                                <wps:bodyPr rot="0" vert="horz" wrap="square" lIns="91440" tIns="45720" rIns="91440" bIns="45720" anchor="t" anchorCtr="0">
                                  <a:noAutofit/>
                                </wps:bodyPr>
                              </wps:wsp>
                              <wps:wsp>
                                <wps:cNvPr id="28" name="Forme libre : forme 28"/>
                                <wps:cNvSpPr/>
                                <wps:spPr>
                                  <a:xfrm>
                                    <a:off x="-32365" y="1585068"/>
                                    <a:ext cx="748764" cy="1963901"/>
                                  </a:xfrm>
                                  <a:custGeom>
                                    <a:avLst/>
                                    <a:gdLst>
                                      <a:gd name="connsiteX0" fmla="*/ 28575 w 733425"/>
                                      <a:gd name="connsiteY0" fmla="*/ 114300 h 1857375"/>
                                      <a:gd name="connsiteX1" fmla="*/ 657225 w 733425"/>
                                      <a:gd name="connsiteY1" fmla="*/ 0 h 1857375"/>
                                      <a:gd name="connsiteX2" fmla="*/ 733425 w 733425"/>
                                      <a:gd name="connsiteY2" fmla="*/ 419100 h 1857375"/>
                                      <a:gd name="connsiteX3" fmla="*/ 457200 w 733425"/>
                                      <a:gd name="connsiteY3" fmla="*/ 438150 h 1857375"/>
                                      <a:gd name="connsiteX4" fmla="*/ 447675 w 733425"/>
                                      <a:gd name="connsiteY4" fmla="*/ 676275 h 1857375"/>
                                      <a:gd name="connsiteX5" fmla="*/ 400050 w 733425"/>
                                      <a:gd name="connsiteY5" fmla="*/ 1676400 h 1857375"/>
                                      <a:gd name="connsiteX6" fmla="*/ 161925 w 733425"/>
                                      <a:gd name="connsiteY6" fmla="*/ 1857375 h 1857375"/>
                                      <a:gd name="connsiteX7" fmla="*/ 9525 w 733425"/>
                                      <a:gd name="connsiteY7" fmla="*/ 1162050 h 1857375"/>
                                      <a:gd name="connsiteX8" fmla="*/ 0 w 733425"/>
                                      <a:gd name="connsiteY8" fmla="*/ 476250 h 1857375"/>
                                      <a:gd name="connsiteX0" fmla="*/ 19050 w 723900"/>
                                      <a:gd name="connsiteY0" fmla="*/ 114300 h 1857375"/>
                                      <a:gd name="connsiteX1" fmla="*/ 647700 w 723900"/>
                                      <a:gd name="connsiteY1" fmla="*/ 0 h 1857375"/>
                                      <a:gd name="connsiteX2" fmla="*/ 723900 w 723900"/>
                                      <a:gd name="connsiteY2" fmla="*/ 419100 h 1857375"/>
                                      <a:gd name="connsiteX3" fmla="*/ 447675 w 723900"/>
                                      <a:gd name="connsiteY3" fmla="*/ 438150 h 1857375"/>
                                      <a:gd name="connsiteX4" fmla="*/ 438150 w 723900"/>
                                      <a:gd name="connsiteY4" fmla="*/ 676275 h 1857375"/>
                                      <a:gd name="connsiteX5" fmla="*/ 390525 w 723900"/>
                                      <a:gd name="connsiteY5" fmla="*/ 1676400 h 1857375"/>
                                      <a:gd name="connsiteX6" fmla="*/ 152400 w 723900"/>
                                      <a:gd name="connsiteY6" fmla="*/ 1857375 h 1857375"/>
                                      <a:gd name="connsiteX7" fmla="*/ 0 w 723900"/>
                                      <a:gd name="connsiteY7" fmla="*/ 1162050 h 1857375"/>
                                      <a:gd name="connsiteX8" fmla="*/ 0 w 723900"/>
                                      <a:gd name="connsiteY8" fmla="*/ 114300 h 18573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23900" h="1857375">
                                        <a:moveTo>
                                          <a:pt x="19050" y="114300"/>
                                        </a:moveTo>
                                        <a:lnTo>
                                          <a:pt x="647700" y="0"/>
                                        </a:lnTo>
                                        <a:lnTo>
                                          <a:pt x="723900" y="419100"/>
                                        </a:lnTo>
                                        <a:lnTo>
                                          <a:pt x="447675" y="438150"/>
                                        </a:lnTo>
                                        <a:cubicBezTo>
                                          <a:pt x="436368" y="619069"/>
                                          <a:pt x="438150" y="539651"/>
                                          <a:pt x="438150" y="676275"/>
                                        </a:cubicBezTo>
                                        <a:lnTo>
                                          <a:pt x="390525" y="1676400"/>
                                        </a:lnTo>
                                        <a:lnTo>
                                          <a:pt x="152400" y="1857375"/>
                                        </a:lnTo>
                                        <a:lnTo>
                                          <a:pt x="0" y="1162050"/>
                                        </a:lnTo>
                                        <a:lnTo>
                                          <a:pt x="0" y="114300"/>
                                        </a:lnTo>
                                      </a:path>
                                    </a:pathLst>
                                  </a:custGeom>
                                  <a:solidFill>
                                    <a:srgbClr val="FFFF00">
                                      <a:alpha val="20000"/>
                                    </a:srgbClr>
                                  </a:solidFill>
                                  <a:ln w="19050">
                                    <a:solidFill>
                                      <a:schemeClr val="accent4">
                                        <a:lumMod val="60000"/>
                                        <a:lumOff val="4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2" name="Forme libre : forme 22"/>
                              <wps:cNvSpPr/>
                              <wps:spPr>
                                <a:xfrm>
                                  <a:off x="897382" y="576225"/>
                                  <a:ext cx="1791640" cy="2409606"/>
                                </a:xfrm>
                                <a:custGeom>
                                  <a:avLst/>
                                  <a:gdLst>
                                    <a:gd name="connsiteX0" fmla="*/ 28575 w 733425"/>
                                    <a:gd name="connsiteY0" fmla="*/ 114300 h 1857375"/>
                                    <a:gd name="connsiteX1" fmla="*/ 657225 w 733425"/>
                                    <a:gd name="connsiteY1" fmla="*/ 0 h 1857375"/>
                                    <a:gd name="connsiteX2" fmla="*/ 733425 w 733425"/>
                                    <a:gd name="connsiteY2" fmla="*/ 419100 h 1857375"/>
                                    <a:gd name="connsiteX3" fmla="*/ 457200 w 733425"/>
                                    <a:gd name="connsiteY3" fmla="*/ 438150 h 1857375"/>
                                    <a:gd name="connsiteX4" fmla="*/ 447675 w 733425"/>
                                    <a:gd name="connsiteY4" fmla="*/ 676275 h 1857375"/>
                                    <a:gd name="connsiteX5" fmla="*/ 400050 w 733425"/>
                                    <a:gd name="connsiteY5" fmla="*/ 1676400 h 1857375"/>
                                    <a:gd name="connsiteX6" fmla="*/ 161925 w 733425"/>
                                    <a:gd name="connsiteY6" fmla="*/ 1857375 h 1857375"/>
                                    <a:gd name="connsiteX7" fmla="*/ 9525 w 733425"/>
                                    <a:gd name="connsiteY7" fmla="*/ 1162050 h 1857375"/>
                                    <a:gd name="connsiteX8" fmla="*/ 0 w 733425"/>
                                    <a:gd name="connsiteY8" fmla="*/ 476250 h 1857375"/>
                                    <a:gd name="connsiteX0" fmla="*/ 19050 w 723900"/>
                                    <a:gd name="connsiteY0" fmla="*/ 114300 h 1857375"/>
                                    <a:gd name="connsiteX1" fmla="*/ 647700 w 723900"/>
                                    <a:gd name="connsiteY1" fmla="*/ 0 h 1857375"/>
                                    <a:gd name="connsiteX2" fmla="*/ 723900 w 723900"/>
                                    <a:gd name="connsiteY2" fmla="*/ 419100 h 1857375"/>
                                    <a:gd name="connsiteX3" fmla="*/ 447675 w 723900"/>
                                    <a:gd name="connsiteY3" fmla="*/ 438150 h 1857375"/>
                                    <a:gd name="connsiteX4" fmla="*/ 438150 w 723900"/>
                                    <a:gd name="connsiteY4" fmla="*/ 676275 h 1857375"/>
                                    <a:gd name="connsiteX5" fmla="*/ 390525 w 723900"/>
                                    <a:gd name="connsiteY5" fmla="*/ 1676400 h 1857375"/>
                                    <a:gd name="connsiteX6" fmla="*/ 152400 w 723900"/>
                                    <a:gd name="connsiteY6" fmla="*/ 1857375 h 1857375"/>
                                    <a:gd name="connsiteX7" fmla="*/ 0 w 723900"/>
                                    <a:gd name="connsiteY7" fmla="*/ 1162050 h 1857375"/>
                                    <a:gd name="connsiteX8" fmla="*/ 0 w 723900"/>
                                    <a:gd name="connsiteY8" fmla="*/ 114300 h 1857375"/>
                                    <a:gd name="connsiteX0" fmla="*/ 19050 w 723900"/>
                                    <a:gd name="connsiteY0" fmla="*/ 152400 h 1895475"/>
                                    <a:gd name="connsiteX1" fmla="*/ 714375 w 723900"/>
                                    <a:gd name="connsiteY1" fmla="*/ 0 h 1895475"/>
                                    <a:gd name="connsiteX2" fmla="*/ 723900 w 723900"/>
                                    <a:gd name="connsiteY2" fmla="*/ 457200 h 1895475"/>
                                    <a:gd name="connsiteX3" fmla="*/ 447675 w 723900"/>
                                    <a:gd name="connsiteY3" fmla="*/ 476250 h 1895475"/>
                                    <a:gd name="connsiteX4" fmla="*/ 438150 w 723900"/>
                                    <a:gd name="connsiteY4" fmla="*/ 714375 h 1895475"/>
                                    <a:gd name="connsiteX5" fmla="*/ 390525 w 723900"/>
                                    <a:gd name="connsiteY5" fmla="*/ 1714500 h 1895475"/>
                                    <a:gd name="connsiteX6" fmla="*/ 152400 w 723900"/>
                                    <a:gd name="connsiteY6" fmla="*/ 1895475 h 1895475"/>
                                    <a:gd name="connsiteX7" fmla="*/ 0 w 723900"/>
                                    <a:gd name="connsiteY7" fmla="*/ 1200150 h 1895475"/>
                                    <a:gd name="connsiteX8" fmla="*/ 0 w 723900"/>
                                    <a:gd name="connsiteY8" fmla="*/ 152400 h 1895475"/>
                                    <a:gd name="connsiteX0" fmla="*/ 19050 w 1552575"/>
                                    <a:gd name="connsiteY0" fmla="*/ 152400 h 1895475"/>
                                    <a:gd name="connsiteX1" fmla="*/ 714375 w 1552575"/>
                                    <a:gd name="connsiteY1" fmla="*/ 0 h 1895475"/>
                                    <a:gd name="connsiteX2" fmla="*/ 1552575 w 1552575"/>
                                    <a:gd name="connsiteY2" fmla="*/ 390525 h 1895475"/>
                                    <a:gd name="connsiteX3" fmla="*/ 447675 w 1552575"/>
                                    <a:gd name="connsiteY3" fmla="*/ 476250 h 1895475"/>
                                    <a:gd name="connsiteX4" fmla="*/ 438150 w 1552575"/>
                                    <a:gd name="connsiteY4" fmla="*/ 714375 h 1895475"/>
                                    <a:gd name="connsiteX5" fmla="*/ 390525 w 1552575"/>
                                    <a:gd name="connsiteY5" fmla="*/ 1714500 h 1895475"/>
                                    <a:gd name="connsiteX6" fmla="*/ 152400 w 1552575"/>
                                    <a:gd name="connsiteY6" fmla="*/ 1895475 h 1895475"/>
                                    <a:gd name="connsiteX7" fmla="*/ 0 w 1552575"/>
                                    <a:gd name="connsiteY7" fmla="*/ 1200150 h 1895475"/>
                                    <a:gd name="connsiteX8" fmla="*/ 0 w 1552575"/>
                                    <a:gd name="connsiteY8" fmla="*/ 152400 h 1895475"/>
                                    <a:gd name="connsiteX0" fmla="*/ 19050 w 1552575"/>
                                    <a:gd name="connsiteY0" fmla="*/ 152400 h 1895475"/>
                                    <a:gd name="connsiteX1" fmla="*/ 714375 w 1552575"/>
                                    <a:gd name="connsiteY1" fmla="*/ 0 h 1895475"/>
                                    <a:gd name="connsiteX2" fmla="*/ 1552575 w 1552575"/>
                                    <a:gd name="connsiteY2" fmla="*/ 390525 h 1895475"/>
                                    <a:gd name="connsiteX3" fmla="*/ 447675 w 1552575"/>
                                    <a:gd name="connsiteY3" fmla="*/ 476250 h 1895475"/>
                                    <a:gd name="connsiteX4" fmla="*/ 438150 w 1552575"/>
                                    <a:gd name="connsiteY4" fmla="*/ 714375 h 1895475"/>
                                    <a:gd name="connsiteX5" fmla="*/ 390525 w 1552575"/>
                                    <a:gd name="connsiteY5" fmla="*/ 1714500 h 1895475"/>
                                    <a:gd name="connsiteX6" fmla="*/ 152400 w 1552575"/>
                                    <a:gd name="connsiteY6" fmla="*/ 1895475 h 1895475"/>
                                    <a:gd name="connsiteX7" fmla="*/ 0 w 1552575"/>
                                    <a:gd name="connsiteY7" fmla="*/ 1200150 h 1895475"/>
                                    <a:gd name="connsiteX8" fmla="*/ 0 w 1552575"/>
                                    <a:gd name="connsiteY8" fmla="*/ 152400 h 1895475"/>
                                    <a:gd name="connsiteX0" fmla="*/ 19050 w 1552575"/>
                                    <a:gd name="connsiteY0" fmla="*/ 152400 h 1895475"/>
                                    <a:gd name="connsiteX1" fmla="*/ 714375 w 1552575"/>
                                    <a:gd name="connsiteY1" fmla="*/ 0 h 1895475"/>
                                    <a:gd name="connsiteX2" fmla="*/ 1552575 w 1552575"/>
                                    <a:gd name="connsiteY2" fmla="*/ 390525 h 1895475"/>
                                    <a:gd name="connsiteX3" fmla="*/ 1190625 w 1552575"/>
                                    <a:gd name="connsiteY3" fmla="*/ 1304925 h 1895475"/>
                                    <a:gd name="connsiteX4" fmla="*/ 438150 w 1552575"/>
                                    <a:gd name="connsiteY4" fmla="*/ 714375 h 1895475"/>
                                    <a:gd name="connsiteX5" fmla="*/ 390525 w 1552575"/>
                                    <a:gd name="connsiteY5" fmla="*/ 1714500 h 1895475"/>
                                    <a:gd name="connsiteX6" fmla="*/ 152400 w 1552575"/>
                                    <a:gd name="connsiteY6" fmla="*/ 1895475 h 1895475"/>
                                    <a:gd name="connsiteX7" fmla="*/ 0 w 1552575"/>
                                    <a:gd name="connsiteY7" fmla="*/ 1200150 h 1895475"/>
                                    <a:gd name="connsiteX8" fmla="*/ 0 w 1552575"/>
                                    <a:gd name="connsiteY8" fmla="*/ 152400 h 1895475"/>
                                    <a:gd name="connsiteX0" fmla="*/ 200025 w 1733550"/>
                                    <a:gd name="connsiteY0" fmla="*/ 152400 h 1895475"/>
                                    <a:gd name="connsiteX1" fmla="*/ 895350 w 1733550"/>
                                    <a:gd name="connsiteY1" fmla="*/ 0 h 1895475"/>
                                    <a:gd name="connsiteX2" fmla="*/ 1733550 w 1733550"/>
                                    <a:gd name="connsiteY2" fmla="*/ 390525 h 1895475"/>
                                    <a:gd name="connsiteX3" fmla="*/ 1371600 w 1733550"/>
                                    <a:gd name="connsiteY3" fmla="*/ 1304925 h 1895475"/>
                                    <a:gd name="connsiteX4" fmla="*/ 619125 w 1733550"/>
                                    <a:gd name="connsiteY4" fmla="*/ 714375 h 1895475"/>
                                    <a:gd name="connsiteX5" fmla="*/ 571500 w 1733550"/>
                                    <a:gd name="connsiteY5" fmla="*/ 1714500 h 1895475"/>
                                    <a:gd name="connsiteX6" fmla="*/ 333375 w 1733550"/>
                                    <a:gd name="connsiteY6" fmla="*/ 1895475 h 1895475"/>
                                    <a:gd name="connsiteX7" fmla="*/ 0 w 1733550"/>
                                    <a:gd name="connsiteY7" fmla="*/ 1409700 h 1895475"/>
                                    <a:gd name="connsiteX8" fmla="*/ 180975 w 1733550"/>
                                    <a:gd name="connsiteY8" fmla="*/ 152400 h 1895475"/>
                                    <a:gd name="connsiteX0" fmla="*/ 200025 w 1733550"/>
                                    <a:gd name="connsiteY0" fmla="*/ 152400 h 2286000"/>
                                    <a:gd name="connsiteX1" fmla="*/ 895350 w 1733550"/>
                                    <a:gd name="connsiteY1" fmla="*/ 0 h 2286000"/>
                                    <a:gd name="connsiteX2" fmla="*/ 1733550 w 1733550"/>
                                    <a:gd name="connsiteY2" fmla="*/ 390525 h 2286000"/>
                                    <a:gd name="connsiteX3" fmla="*/ 1371600 w 1733550"/>
                                    <a:gd name="connsiteY3" fmla="*/ 1304925 h 2286000"/>
                                    <a:gd name="connsiteX4" fmla="*/ 619125 w 1733550"/>
                                    <a:gd name="connsiteY4" fmla="*/ 714375 h 2286000"/>
                                    <a:gd name="connsiteX5" fmla="*/ 571500 w 1733550"/>
                                    <a:gd name="connsiteY5" fmla="*/ 1714500 h 2286000"/>
                                    <a:gd name="connsiteX6" fmla="*/ 895350 w 1733550"/>
                                    <a:gd name="connsiteY6" fmla="*/ 2286000 h 2286000"/>
                                    <a:gd name="connsiteX7" fmla="*/ 0 w 1733550"/>
                                    <a:gd name="connsiteY7" fmla="*/ 1409700 h 2286000"/>
                                    <a:gd name="connsiteX8" fmla="*/ 180975 w 1733550"/>
                                    <a:gd name="connsiteY8" fmla="*/ 152400 h 2286000"/>
                                    <a:gd name="connsiteX0" fmla="*/ 200025 w 1733550"/>
                                    <a:gd name="connsiteY0" fmla="*/ 152400 h 2286000"/>
                                    <a:gd name="connsiteX1" fmla="*/ 895350 w 1733550"/>
                                    <a:gd name="connsiteY1" fmla="*/ 0 h 2286000"/>
                                    <a:gd name="connsiteX2" fmla="*/ 1733550 w 1733550"/>
                                    <a:gd name="connsiteY2" fmla="*/ 390525 h 2286000"/>
                                    <a:gd name="connsiteX3" fmla="*/ 1371600 w 1733550"/>
                                    <a:gd name="connsiteY3" fmla="*/ 1304925 h 2286000"/>
                                    <a:gd name="connsiteX4" fmla="*/ 619125 w 1733550"/>
                                    <a:gd name="connsiteY4" fmla="*/ 714375 h 2286000"/>
                                    <a:gd name="connsiteX5" fmla="*/ 1638300 w 1733550"/>
                                    <a:gd name="connsiteY5" fmla="*/ 2276475 h 2286000"/>
                                    <a:gd name="connsiteX6" fmla="*/ 895350 w 1733550"/>
                                    <a:gd name="connsiteY6" fmla="*/ 2286000 h 2286000"/>
                                    <a:gd name="connsiteX7" fmla="*/ 0 w 1733550"/>
                                    <a:gd name="connsiteY7" fmla="*/ 1409700 h 2286000"/>
                                    <a:gd name="connsiteX8" fmla="*/ 180975 w 1733550"/>
                                    <a:gd name="connsiteY8" fmla="*/ 152400 h 2286000"/>
                                    <a:gd name="connsiteX0" fmla="*/ 200025 w 1733550"/>
                                    <a:gd name="connsiteY0" fmla="*/ 152400 h 2286000"/>
                                    <a:gd name="connsiteX1" fmla="*/ 895350 w 1733550"/>
                                    <a:gd name="connsiteY1" fmla="*/ 0 h 2286000"/>
                                    <a:gd name="connsiteX2" fmla="*/ 1733550 w 1733550"/>
                                    <a:gd name="connsiteY2" fmla="*/ 390525 h 2286000"/>
                                    <a:gd name="connsiteX3" fmla="*/ 1371600 w 1733550"/>
                                    <a:gd name="connsiteY3" fmla="*/ 1304925 h 2286000"/>
                                    <a:gd name="connsiteX4" fmla="*/ 619125 w 1733550"/>
                                    <a:gd name="connsiteY4" fmla="*/ 714375 h 2286000"/>
                                    <a:gd name="connsiteX5" fmla="*/ 1638300 w 1733550"/>
                                    <a:gd name="connsiteY5" fmla="*/ 2276475 h 2286000"/>
                                    <a:gd name="connsiteX6" fmla="*/ 895350 w 1733550"/>
                                    <a:gd name="connsiteY6" fmla="*/ 2286000 h 2286000"/>
                                    <a:gd name="connsiteX7" fmla="*/ 0 w 1733550"/>
                                    <a:gd name="connsiteY7" fmla="*/ 1409700 h 2286000"/>
                                    <a:gd name="connsiteX8" fmla="*/ 180975 w 1733550"/>
                                    <a:gd name="connsiteY8" fmla="*/ 152400 h 2286000"/>
                                    <a:gd name="connsiteX0" fmla="*/ 200025 w 1783800"/>
                                    <a:gd name="connsiteY0" fmla="*/ 152400 h 2286000"/>
                                    <a:gd name="connsiteX1" fmla="*/ 895350 w 1783800"/>
                                    <a:gd name="connsiteY1" fmla="*/ 0 h 2286000"/>
                                    <a:gd name="connsiteX2" fmla="*/ 1733550 w 1783800"/>
                                    <a:gd name="connsiteY2" fmla="*/ 390525 h 2286000"/>
                                    <a:gd name="connsiteX3" fmla="*/ 1371600 w 1783800"/>
                                    <a:gd name="connsiteY3" fmla="*/ 1304925 h 2286000"/>
                                    <a:gd name="connsiteX4" fmla="*/ 1638300 w 1783800"/>
                                    <a:gd name="connsiteY4" fmla="*/ 1647825 h 2286000"/>
                                    <a:gd name="connsiteX5" fmla="*/ 1638300 w 1783800"/>
                                    <a:gd name="connsiteY5" fmla="*/ 2276475 h 2286000"/>
                                    <a:gd name="connsiteX6" fmla="*/ 895350 w 1783800"/>
                                    <a:gd name="connsiteY6" fmla="*/ 2286000 h 2286000"/>
                                    <a:gd name="connsiteX7" fmla="*/ 0 w 1783800"/>
                                    <a:gd name="connsiteY7" fmla="*/ 1409700 h 2286000"/>
                                    <a:gd name="connsiteX8" fmla="*/ 180975 w 1783800"/>
                                    <a:gd name="connsiteY8" fmla="*/ 152400 h 2286000"/>
                                    <a:gd name="connsiteX0" fmla="*/ 200025 w 1733550"/>
                                    <a:gd name="connsiteY0" fmla="*/ 152400 h 2286000"/>
                                    <a:gd name="connsiteX1" fmla="*/ 895350 w 1733550"/>
                                    <a:gd name="connsiteY1" fmla="*/ 0 h 2286000"/>
                                    <a:gd name="connsiteX2" fmla="*/ 1733550 w 1733550"/>
                                    <a:gd name="connsiteY2" fmla="*/ 390525 h 2286000"/>
                                    <a:gd name="connsiteX3" fmla="*/ 1371600 w 1733550"/>
                                    <a:gd name="connsiteY3" fmla="*/ 1304925 h 2286000"/>
                                    <a:gd name="connsiteX4" fmla="*/ 1638300 w 1733550"/>
                                    <a:gd name="connsiteY4" fmla="*/ 2276475 h 2286000"/>
                                    <a:gd name="connsiteX5" fmla="*/ 895350 w 1733550"/>
                                    <a:gd name="connsiteY5" fmla="*/ 2286000 h 2286000"/>
                                    <a:gd name="connsiteX6" fmla="*/ 0 w 1733550"/>
                                    <a:gd name="connsiteY6" fmla="*/ 1409700 h 2286000"/>
                                    <a:gd name="connsiteX7" fmla="*/ 180975 w 1733550"/>
                                    <a:gd name="connsiteY7" fmla="*/ 152400 h 2286000"/>
                                    <a:gd name="connsiteX0" fmla="*/ 200025 w 1733550"/>
                                    <a:gd name="connsiteY0" fmla="*/ 152400 h 2286000"/>
                                    <a:gd name="connsiteX1" fmla="*/ 895350 w 1733550"/>
                                    <a:gd name="connsiteY1" fmla="*/ 0 h 2286000"/>
                                    <a:gd name="connsiteX2" fmla="*/ 1733550 w 1733550"/>
                                    <a:gd name="connsiteY2" fmla="*/ 390525 h 2286000"/>
                                    <a:gd name="connsiteX3" fmla="*/ 1638300 w 1733550"/>
                                    <a:gd name="connsiteY3" fmla="*/ 2276475 h 2286000"/>
                                    <a:gd name="connsiteX4" fmla="*/ 895350 w 1733550"/>
                                    <a:gd name="connsiteY4" fmla="*/ 2286000 h 2286000"/>
                                    <a:gd name="connsiteX5" fmla="*/ 0 w 1733550"/>
                                    <a:gd name="connsiteY5" fmla="*/ 1409700 h 2286000"/>
                                    <a:gd name="connsiteX6" fmla="*/ 180975 w 1733550"/>
                                    <a:gd name="connsiteY6" fmla="*/ 152400 h 2286000"/>
                                    <a:gd name="connsiteX0" fmla="*/ 200025 w 1733550"/>
                                    <a:gd name="connsiteY0" fmla="*/ 152400 h 2286000"/>
                                    <a:gd name="connsiteX1" fmla="*/ 895350 w 1733550"/>
                                    <a:gd name="connsiteY1" fmla="*/ 0 h 2286000"/>
                                    <a:gd name="connsiteX2" fmla="*/ 1733550 w 1733550"/>
                                    <a:gd name="connsiteY2" fmla="*/ 390525 h 2286000"/>
                                    <a:gd name="connsiteX3" fmla="*/ 1600200 w 1733550"/>
                                    <a:gd name="connsiteY3" fmla="*/ 704850 h 2286000"/>
                                    <a:gd name="connsiteX4" fmla="*/ 1638300 w 1733550"/>
                                    <a:gd name="connsiteY4" fmla="*/ 2276475 h 2286000"/>
                                    <a:gd name="connsiteX5" fmla="*/ 895350 w 1733550"/>
                                    <a:gd name="connsiteY5" fmla="*/ 2286000 h 2286000"/>
                                    <a:gd name="connsiteX6" fmla="*/ 0 w 1733550"/>
                                    <a:gd name="connsiteY6" fmla="*/ 1409700 h 2286000"/>
                                    <a:gd name="connsiteX7" fmla="*/ 180975 w 1733550"/>
                                    <a:gd name="connsiteY7" fmla="*/ 152400 h 2286000"/>
                                    <a:gd name="connsiteX0" fmla="*/ 200025 w 1733550"/>
                                    <a:gd name="connsiteY0" fmla="*/ 152400 h 2276475"/>
                                    <a:gd name="connsiteX1" fmla="*/ 895350 w 1733550"/>
                                    <a:gd name="connsiteY1" fmla="*/ 0 h 2276475"/>
                                    <a:gd name="connsiteX2" fmla="*/ 1733550 w 1733550"/>
                                    <a:gd name="connsiteY2" fmla="*/ 390525 h 2276475"/>
                                    <a:gd name="connsiteX3" fmla="*/ 1600200 w 1733550"/>
                                    <a:gd name="connsiteY3" fmla="*/ 704850 h 2276475"/>
                                    <a:gd name="connsiteX4" fmla="*/ 1638300 w 1733550"/>
                                    <a:gd name="connsiteY4" fmla="*/ 2276475 h 2276475"/>
                                    <a:gd name="connsiteX5" fmla="*/ 885825 w 1733550"/>
                                    <a:gd name="connsiteY5" fmla="*/ 2276475 h 2276475"/>
                                    <a:gd name="connsiteX6" fmla="*/ 0 w 1733550"/>
                                    <a:gd name="connsiteY6" fmla="*/ 1409700 h 2276475"/>
                                    <a:gd name="connsiteX7" fmla="*/ 180975 w 1733550"/>
                                    <a:gd name="connsiteY7" fmla="*/ 152400 h 2276475"/>
                                    <a:gd name="connsiteX0" fmla="*/ 200025 w 1733550"/>
                                    <a:gd name="connsiteY0" fmla="*/ 152400 h 2276475"/>
                                    <a:gd name="connsiteX1" fmla="*/ 895350 w 1733550"/>
                                    <a:gd name="connsiteY1" fmla="*/ 0 h 2276475"/>
                                    <a:gd name="connsiteX2" fmla="*/ 1733550 w 1733550"/>
                                    <a:gd name="connsiteY2" fmla="*/ 390525 h 2276475"/>
                                    <a:gd name="connsiteX3" fmla="*/ 1600200 w 1733550"/>
                                    <a:gd name="connsiteY3" fmla="*/ 704850 h 2276475"/>
                                    <a:gd name="connsiteX4" fmla="*/ 1638300 w 1733550"/>
                                    <a:gd name="connsiteY4" fmla="*/ 2276475 h 2276475"/>
                                    <a:gd name="connsiteX5" fmla="*/ 885825 w 1733550"/>
                                    <a:gd name="connsiteY5" fmla="*/ 2276475 h 2276475"/>
                                    <a:gd name="connsiteX6" fmla="*/ 0 w 1733550"/>
                                    <a:gd name="connsiteY6" fmla="*/ 1409700 h 2276475"/>
                                    <a:gd name="connsiteX7" fmla="*/ 180975 w 1733550"/>
                                    <a:gd name="connsiteY7" fmla="*/ 152400 h 2276475"/>
                                    <a:gd name="connsiteX0" fmla="*/ 200025 w 1733550"/>
                                    <a:gd name="connsiteY0" fmla="*/ 152400 h 2276475"/>
                                    <a:gd name="connsiteX1" fmla="*/ 895350 w 1733550"/>
                                    <a:gd name="connsiteY1" fmla="*/ 0 h 2276475"/>
                                    <a:gd name="connsiteX2" fmla="*/ 1733550 w 1733550"/>
                                    <a:gd name="connsiteY2" fmla="*/ 390525 h 2276475"/>
                                    <a:gd name="connsiteX3" fmla="*/ 1600200 w 1733550"/>
                                    <a:gd name="connsiteY3" fmla="*/ 704850 h 2276475"/>
                                    <a:gd name="connsiteX4" fmla="*/ 1638300 w 1733550"/>
                                    <a:gd name="connsiteY4" fmla="*/ 2276475 h 2276475"/>
                                    <a:gd name="connsiteX5" fmla="*/ 885825 w 1733550"/>
                                    <a:gd name="connsiteY5" fmla="*/ 2276475 h 2276475"/>
                                    <a:gd name="connsiteX6" fmla="*/ 0 w 1733550"/>
                                    <a:gd name="connsiteY6" fmla="*/ 1409700 h 2276475"/>
                                    <a:gd name="connsiteX7" fmla="*/ 180975 w 1733550"/>
                                    <a:gd name="connsiteY7" fmla="*/ 152400 h 2276475"/>
                                    <a:gd name="connsiteX0" fmla="*/ 200025 w 1733550"/>
                                    <a:gd name="connsiteY0" fmla="*/ 152400 h 2276475"/>
                                    <a:gd name="connsiteX1" fmla="*/ 895350 w 1733550"/>
                                    <a:gd name="connsiteY1" fmla="*/ 0 h 2276475"/>
                                    <a:gd name="connsiteX2" fmla="*/ 1733550 w 1733550"/>
                                    <a:gd name="connsiteY2" fmla="*/ 390525 h 2276475"/>
                                    <a:gd name="connsiteX3" fmla="*/ 1600200 w 1733550"/>
                                    <a:gd name="connsiteY3" fmla="*/ 704850 h 2276475"/>
                                    <a:gd name="connsiteX4" fmla="*/ 1638300 w 1733550"/>
                                    <a:gd name="connsiteY4" fmla="*/ 2276475 h 2276475"/>
                                    <a:gd name="connsiteX5" fmla="*/ 885825 w 1733550"/>
                                    <a:gd name="connsiteY5" fmla="*/ 2276475 h 2276475"/>
                                    <a:gd name="connsiteX6" fmla="*/ 0 w 1733550"/>
                                    <a:gd name="connsiteY6" fmla="*/ 1409700 h 2276475"/>
                                    <a:gd name="connsiteX7" fmla="*/ 180975 w 1733550"/>
                                    <a:gd name="connsiteY7" fmla="*/ 152400 h 2276475"/>
                                    <a:gd name="connsiteX0" fmla="*/ 202961 w 1736486"/>
                                    <a:gd name="connsiteY0" fmla="*/ 152400 h 2276475"/>
                                    <a:gd name="connsiteX1" fmla="*/ 898286 w 1736486"/>
                                    <a:gd name="connsiteY1" fmla="*/ 0 h 2276475"/>
                                    <a:gd name="connsiteX2" fmla="*/ 1736486 w 1736486"/>
                                    <a:gd name="connsiteY2" fmla="*/ 390525 h 2276475"/>
                                    <a:gd name="connsiteX3" fmla="*/ 1603136 w 1736486"/>
                                    <a:gd name="connsiteY3" fmla="*/ 704850 h 2276475"/>
                                    <a:gd name="connsiteX4" fmla="*/ 1641236 w 1736486"/>
                                    <a:gd name="connsiteY4" fmla="*/ 2276475 h 2276475"/>
                                    <a:gd name="connsiteX5" fmla="*/ 888761 w 1736486"/>
                                    <a:gd name="connsiteY5" fmla="*/ 2276475 h 2276475"/>
                                    <a:gd name="connsiteX6" fmla="*/ 2936 w 1736486"/>
                                    <a:gd name="connsiteY6" fmla="*/ 1409700 h 2276475"/>
                                    <a:gd name="connsiteX7" fmla="*/ 183911 w 1736486"/>
                                    <a:gd name="connsiteY7" fmla="*/ 152400 h 2276475"/>
                                    <a:gd name="connsiteX0" fmla="*/ 202961 w 1736486"/>
                                    <a:gd name="connsiteY0" fmla="*/ 152400 h 2276475"/>
                                    <a:gd name="connsiteX1" fmla="*/ 898286 w 1736486"/>
                                    <a:gd name="connsiteY1" fmla="*/ 0 h 2276475"/>
                                    <a:gd name="connsiteX2" fmla="*/ 1736486 w 1736486"/>
                                    <a:gd name="connsiteY2" fmla="*/ 390525 h 2276475"/>
                                    <a:gd name="connsiteX3" fmla="*/ 1603136 w 1736486"/>
                                    <a:gd name="connsiteY3" fmla="*/ 704850 h 2276475"/>
                                    <a:gd name="connsiteX4" fmla="*/ 1641236 w 1736486"/>
                                    <a:gd name="connsiteY4" fmla="*/ 2276475 h 2276475"/>
                                    <a:gd name="connsiteX5" fmla="*/ 888761 w 1736486"/>
                                    <a:gd name="connsiteY5" fmla="*/ 2276475 h 2276475"/>
                                    <a:gd name="connsiteX6" fmla="*/ 2936 w 1736486"/>
                                    <a:gd name="connsiteY6" fmla="*/ 1409700 h 2276475"/>
                                    <a:gd name="connsiteX7" fmla="*/ 183911 w 1736486"/>
                                    <a:gd name="connsiteY7" fmla="*/ 152400 h 2276475"/>
                                    <a:gd name="connsiteX0" fmla="*/ 202961 w 1736486"/>
                                    <a:gd name="connsiteY0" fmla="*/ 152400 h 2276475"/>
                                    <a:gd name="connsiteX1" fmla="*/ 898286 w 1736486"/>
                                    <a:gd name="connsiteY1" fmla="*/ 0 h 2276475"/>
                                    <a:gd name="connsiteX2" fmla="*/ 1736486 w 1736486"/>
                                    <a:gd name="connsiteY2" fmla="*/ 390525 h 2276475"/>
                                    <a:gd name="connsiteX3" fmla="*/ 1603136 w 1736486"/>
                                    <a:gd name="connsiteY3" fmla="*/ 704850 h 2276475"/>
                                    <a:gd name="connsiteX4" fmla="*/ 1641236 w 1736486"/>
                                    <a:gd name="connsiteY4" fmla="*/ 2276475 h 2276475"/>
                                    <a:gd name="connsiteX5" fmla="*/ 888761 w 1736486"/>
                                    <a:gd name="connsiteY5" fmla="*/ 2276475 h 2276475"/>
                                    <a:gd name="connsiteX6" fmla="*/ 2936 w 1736486"/>
                                    <a:gd name="connsiteY6" fmla="*/ 1409700 h 2276475"/>
                                    <a:gd name="connsiteX7" fmla="*/ 183911 w 1736486"/>
                                    <a:gd name="connsiteY7" fmla="*/ 152400 h 2276475"/>
                                    <a:gd name="connsiteX0" fmla="*/ 202961 w 1736486"/>
                                    <a:gd name="connsiteY0" fmla="*/ 152400 h 2276475"/>
                                    <a:gd name="connsiteX1" fmla="*/ 898286 w 1736486"/>
                                    <a:gd name="connsiteY1" fmla="*/ 0 h 2276475"/>
                                    <a:gd name="connsiteX2" fmla="*/ 1736486 w 1736486"/>
                                    <a:gd name="connsiteY2" fmla="*/ 390525 h 2276475"/>
                                    <a:gd name="connsiteX3" fmla="*/ 1603136 w 1736486"/>
                                    <a:gd name="connsiteY3" fmla="*/ 704850 h 2276475"/>
                                    <a:gd name="connsiteX4" fmla="*/ 1641236 w 1736486"/>
                                    <a:gd name="connsiteY4" fmla="*/ 2276475 h 2276475"/>
                                    <a:gd name="connsiteX5" fmla="*/ 888761 w 1736486"/>
                                    <a:gd name="connsiteY5" fmla="*/ 2276475 h 2276475"/>
                                    <a:gd name="connsiteX6" fmla="*/ 2936 w 1736486"/>
                                    <a:gd name="connsiteY6" fmla="*/ 1409700 h 2276475"/>
                                    <a:gd name="connsiteX7" fmla="*/ 183911 w 1736486"/>
                                    <a:gd name="connsiteY7" fmla="*/ 152400 h 2276475"/>
                                    <a:gd name="connsiteX0" fmla="*/ 202961 w 1736486"/>
                                    <a:gd name="connsiteY0" fmla="*/ 152400 h 2276475"/>
                                    <a:gd name="connsiteX1" fmla="*/ 898286 w 1736486"/>
                                    <a:gd name="connsiteY1" fmla="*/ 0 h 2276475"/>
                                    <a:gd name="connsiteX2" fmla="*/ 1736486 w 1736486"/>
                                    <a:gd name="connsiteY2" fmla="*/ 390525 h 2276475"/>
                                    <a:gd name="connsiteX3" fmla="*/ 1603136 w 1736486"/>
                                    <a:gd name="connsiteY3" fmla="*/ 704850 h 2276475"/>
                                    <a:gd name="connsiteX4" fmla="*/ 1613181 w 1736486"/>
                                    <a:gd name="connsiteY4" fmla="*/ 2257016 h 2276475"/>
                                    <a:gd name="connsiteX5" fmla="*/ 888761 w 1736486"/>
                                    <a:gd name="connsiteY5" fmla="*/ 2276475 h 2276475"/>
                                    <a:gd name="connsiteX6" fmla="*/ 2936 w 1736486"/>
                                    <a:gd name="connsiteY6" fmla="*/ 1409700 h 2276475"/>
                                    <a:gd name="connsiteX7" fmla="*/ 183911 w 1736486"/>
                                    <a:gd name="connsiteY7" fmla="*/ 152400 h 2276475"/>
                                    <a:gd name="connsiteX0" fmla="*/ 202961 w 1736486"/>
                                    <a:gd name="connsiteY0" fmla="*/ 152400 h 2276475"/>
                                    <a:gd name="connsiteX1" fmla="*/ 898286 w 1736486"/>
                                    <a:gd name="connsiteY1" fmla="*/ 0 h 2276475"/>
                                    <a:gd name="connsiteX2" fmla="*/ 1736486 w 1736486"/>
                                    <a:gd name="connsiteY2" fmla="*/ 390525 h 2276475"/>
                                    <a:gd name="connsiteX3" fmla="*/ 1586303 w 1736486"/>
                                    <a:gd name="connsiteY3" fmla="*/ 650739 h 2276475"/>
                                    <a:gd name="connsiteX4" fmla="*/ 1613181 w 1736486"/>
                                    <a:gd name="connsiteY4" fmla="*/ 2257016 h 2276475"/>
                                    <a:gd name="connsiteX5" fmla="*/ 888761 w 1736486"/>
                                    <a:gd name="connsiteY5" fmla="*/ 2276475 h 2276475"/>
                                    <a:gd name="connsiteX6" fmla="*/ 2936 w 1736486"/>
                                    <a:gd name="connsiteY6" fmla="*/ 1409700 h 2276475"/>
                                    <a:gd name="connsiteX7" fmla="*/ 183911 w 1736486"/>
                                    <a:gd name="connsiteY7" fmla="*/ 152400 h 2276475"/>
                                    <a:gd name="connsiteX0" fmla="*/ 202961 w 1736486"/>
                                    <a:gd name="connsiteY0" fmla="*/ 152400 h 2276475"/>
                                    <a:gd name="connsiteX1" fmla="*/ 898286 w 1736486"/>
                                    <a:gd name="connsiteY1" fmla="*/ 0 h 2276475"/>
                                    <a:gd name="connsiteX2" fmla="*/ 1736486 w 1736486"/>
                                    <a:gd name="connsiteY2" fmla="*/ 390525 h 2276475"/>
                                    <a:gd name="connsiteX3" fmla="*/ 1586303 w 1736486"/>
                                    <a:gd name="connsiteY3" fmla="*/ 650739 h 2276475"/>
                                    <a:gd name="connsiteX4" fmla="*/ 1613181 w 1736486"/>
                                    <a:gd name="connsiteY4" fmla="*/ 2257016 h 2276475"/>
                                    <a:gd name="connsiteX5" fmla="*/ 888761 w 1736486"/>
                                    <a:gd name="connsiteY5" fmla="*/ 2276475 h 2276475"/>
                                    <a:gd name="connsiteX6" fmla="*/ 2936 w 1736486"/>
                                    <a:gd name="connsiteY6" fmla="*/ 1409700 h 2276475"/>
                                    <a:gd name="connsiteX7" fmla="*/ 183911 w 1736486"/>
                                    <a:gd name="connsiteY7" fmla="*/ 152400 h 2276475"/>
                                    <a:gd name="connsiteX0" fmla="*/ 202961 w 1736486"/>
                                    <a:gd name="connsiteY0" fmla="*/ 158223 h 2282298"/>
                                    <a:gd name="connsiteX1" fmla="*/ 488164 w 1736486"/>
                                    <a:gd name="connsiteY1" fmla="*/ 202167 h 2282298"/>
                                    <a:gd name="connsiteX2" fmla="*/ 898286 w 1736486"/>
                                    <a:gd name="connsiteY2" fmla="*/ 5823 h 2282298"/>
                                    <a:gd name="connsiteX3" fmla="*/ 1736486 w 1736486"/>
                                    <a:gd name="connsiteY3" fmla="*/ 396348 h 2282298"/>
                                    <a:gd name="connsiteX4" fmla="*/ 1586303 w 1736486"/>
                                    <a:gd name="connsiteY4" fmla="*/ 656562 h 2282298"/>
                                    <a:gd name="connsiteX5" fmla="*/ 1613181 w 1736486"/>
                                    <a:gd name="connsiteY5" fmla="*/ 2262839 h 2282298"/>
                                    <a:gd name="connsiteX6" fmla="*/ 888761 w 1736486"/>
                                    <a:gd name="connsiteY6" fmla="*/ 2282298 h 2282298"/>
                                    <a:gd name="connsiteX7" fmla="*/ 2936 w 1736486"/>
                                    <a:gd name="connsiteY7" fmla="*/ 1415523 h 2282298"/>
                                    <a:gd name="connsiteX8" fmla="*/ 183911 w 1736486"/>
                                    <a:gd name="connsiteY8" fmla="*/ 158223 h 2282298"/>
                                    <a:gd name="connsiteX0" fmla="*/ 202961 w 1736486"/>
                                    <a:gd name="connsiteY0" fmla="*/ 257506 h 2381581"/>
                                    <a:gd name="connsiteX1" fmla="*/ 488164 w 1736486"/>
                                    <a:gd name="connsiteY1" fmla="*/ 301450 h 2381581"/>
                                    <a:gd name="connsiteX2" fmla="*/ 752398 w 1736486"/>
                                    <a:gd name="connsiteY2" fmla="*/ 4125 h 2381581"/>
                                    <a:gd name="connsiteX3" fmla="*/ 1736486 w 1736486"/>
                                    <a:gd name="connsiteY3" fmla="*/ 495631 h 2381581"/>
                                    <a:gd name="connsiteX4" fmla="*/ 1586303 w 1736486"/>
                                    <a:gd name="connsiteY4" fmla="*/ 755845 h 2381581"/>
                                    <a:gd name="connsiteX5" fmla="*/ 1613181 w 1736486"/>
                                    <a:gd name="connsiteY5" fmla="*/ 2362122 h 2381581"/>
                                    <a:gd name="connsiteX6" fmla="*/ 888761 w 1736486"/>
                                    <a:gd name="connsiteY6" fmla="*/ 2381581 h 2381581"/>
                                    <a:gd name="connsiteX7" fmla="*/ 2936 w 1736486"/>
                                    <a:gd name="connsiteY7" fmla="*/ 1514806 h 2381581"/>
                                    <a:gd name="connsiteX8" fmla="*/ 183911 w 1736486"/>
                                    <a:gd name="connsiteY8" fmla="*/ 257506 h 2381581"/>
                                    <a:gd name="connsiteX0" fmla="*/ 202961 w 1736486"/>
                                    <a:gd name="connsiteY0" fmla="*/ 253381 h 2377456"/>
                                    <a:gd name="connsiteX1" fmla="*/ 488164 w 1736486"/>
                                    <a:gd name="connsiteY1" fmla="*/ 297325 h 2377456"/>
                                    <a:gd name="connsiteX2" fmla="*/ 752398 w 1736486"/>
                                    <a:gd name="connsiteY2" fmla="*/ 0 h 2377456"/>
                                    <a:gd name="connsiteX3" fmla="*/ 1736486 w 1736486"/>
                                    <a:gd name="connsiteY3" fmla="*/ 491506 h 2377456"/>
                                    <a:gd name="connsiteX4" fmla="*/ 1586303 w 1736486"/>
                                    <a:gd name="connsiteY4" fmla="*/ 751720 h 2377456"/>
                                    <a:gd name="connsiteX5" fmla="*/ 1613181 w 1736486"/>
                                    <a:gd name="connsiteY5" fmla="*/ 2357997 h 2377456"/>
                                    <a:gd name="connsiteX6" fmla="*/ 888761 w 1736486"/>
                                    <a:gd name="connsiteY6" fmla="*/ 2377456 h 2377456"/>
                                    <a:gd name="connsiteX7" fmla="*/ 2936 w 1736486"/>
                                    <a:gd name="connsiteY7" fmla="*/ 1510681 h 2377456"/>
                                    <a:gd name="connsiteX8" fmla="*/ 183911 w 1736486"/>
                                    <a:gd name="connsiteY8" fmla="*/ 253381 h 2377456"/>
                                    <a:gd name="connsiteX0" fmla="*/ 202692 w 1736217"/>
                                    <a:gd name="connsiteY0" fmla="*/ 253381 h 2377456"/>
                                    <a:gd name="connsiteX1" fmla="*/ 487895 w 1736217"/>
                                    <a:gd name="connsiteY1" fmla="*/ 297325 h 2377456"/>
                                    <a:gd name="connsiteX2" fmla="*/ 752129 w 1736217"/>
                                    <a:gd name="connsiteY2" fmla="*/ 0 h 2377456"/>
                                    <a:gd name="connsiteX3" fmla="*/ 1736217 w 1736217"/>
                                    <a:gd name="connsiteY3" fmla="*/ 491506 h 2377456"/>
                                    <a:gd name="connsiteX4" fmla="*/ 1586034 w 1736217"/>
                                    <a:gd name="connsiteY4" fmla="*/ 751720 h 2377456"/>
                                    <a:gd name="connsiteX5" fmla="*/ 1612912 w 1736217"/>
                                    <a:gd name="connsiteY5" fmla="*/ 2357997 h 2377456"/>
                                    <a:gd name="connsiteX6" fmla="*/ 888492 w 1736217"/>
                                    <a:gd name="connsiteY6" fmla="*/ 2377456 h 2377456"/>
                                    <a:gd name="connsiteX7" fmla="*/ 2667 w 1736217"/>
                                    <a:gd name="connsiteY7" fmla="*/ 1510681 h 2377456"/>
                                    <a:gd name="connsiteX8" fmla="*/ 200476 w 1736217"/>
                                    <a:gd name="connsiteY8" fmla="*/ 214111 h 2377456"/>
                                    <a:gd name="connsiteX0" fmla="*/ 180243 w 1736217"/>
                                    <a:gd name="connsiteY0" fmla="*/ 224395 h 2377456"/>
                                    <a:gd name="connsiteX1" fmla="*/ 487895 w 1736217"/>
                                    <a:gd name="connsiteY1" fmla="*/ 297325 h 2377456"/>
                                    <a:gd name="connsiteX2" fmla="*/ 752129 w 1736217"/>
                                    <a:gd name="connsiteY2" fmla="*/ 0 h 2377456"/>
                                    <a:gd name="connsiteX3" fmla="*/ 1736217 w 1736217"/>
                                    <a:gd name="connsiteY3" fmla="*/ 491506 h 2377456"/>
                                    <a:gd name="connsiteX4" fmla="*/ 1586034 w 1736217"/>
                                    <a:gd name="connsiteY4" fmla="*/ 751720 h 2377456"/>
                                    <a:gd name="connsiteX5" fmla="*/ 1612912 w 1736217"/>
                                    <a:gd name="connsiteY5" fmla="*/ 2357997 h 2377456"/>
                                    <a:gd name="connsiteX6" fmla="*/ 888492 w 1736217"/>
                                    <a:gd name="connsiteY6" fmla="*/ 2377456 h 2377456"/>
                                    <a:gd name="connsiteX7" fmla="*/ 2667 w 1736217"/>
                                    <a:gd name="connsiteY7" fmla="*/ 1510681 h 2377456"/>
                                    <a:gd name="connsiteX8" fmla="*/ 200476 w 1736217"/>
                                    <a:gd name="connsiteY8" fmla="*/ 214111 h 2377456"/>
                                    <a:gd name="connsiteX0" fmla="*/ 180243 w 1736217"/>
                                    <a:gd name="connsiteY0" fmla="*/ 224395 h 2388960"/>
                                    <a:gd name="connsiteX1" fmla="*/ 487895 w 1736217"/>
                                    <a:gd name="connsiteY1" fmla="*/ 297325 h 2388960"/>
                                    <a:gd name="connsiteX2" fmla="*/ 752129 w 1736217"/>
                                    <a:gd name="connsiteY2" fmla="*/ 0 h 2388960"/>
                                    <a:gd name="connsiteX3" fmla="*/ 1736217 w 1736217"/>
                                    <a:gd name="connsiteY3" fmla="*/ 491506 h 2388960"/>
                                    <a:gd name="connsiteX4" fmla="*/ 1586034 w 1736217"/>
                                    <a:gd name="connsiteY4" fmla="*/ 751720 h 2388960"/>
                                    <a:gd name="connsiteX5" fmla="*/ 1640973 w 1736217"/>
                                    <a:gd name="connsiteY5" fmla="*/ 2388960 h 2388960"/>
                                    <a:gd name="connsiteX6" fmla="*/ 888492 w 1736217"/>
                                    <a:gd name="connsiteY6" fmla="*/ 2377456 h 2388960"/>
                                    <a:gd name="connsiteX7" fmla="*/ 2667 w 1736217"/>
                                    <a:gd name="connsiteY7" fmla="*/ 1510681 h 2388960"/>
                                    <a:gd name="connsiteX8" fmla="*/ 200476 w 1736217"/>
                                    <a:gd name="connsiteY8" fmla="*/ 214111 h 2388960"/>
                                    <a:gd name="connsiteX0" fmla="*/ 180243 w 1736217"/>
                                    <a:gd name="connsiteY0" fmla="*/ 224395 h 2377456"/>
                                    <a:gd name="connsiteX1" fmla="*/ 487895 w 1736217"/>
                                    <a:gd name="connsiteY1" fmla="*/ 297325 h 2377456"/>
                                    <a:gd name="connsiteX2" fmla="*/ 752129 w 1736217"/>
                                    <a:gd name="connsiteY2" fmla="*/ 0 h 2377456"/>
                                    <a:gd name="connsiteX3" fmla="*/ 1736217 w 1736217"/>
                                    <a:gd name="connsiteY3" fmla="*/ 491506 h 2377456"/>
                                    <a:gd name="connsiteX4" fmla="*/ 1586034 w 1736217"/>
                                    <a:gd name="connsiteY4" fmla="*/ 751720 h 2377456"/>
                                    <a:gd name="connsiteX5" fmla="*/ 1624136 w 1736217"/>
                                    <a:gd name="connsiteY5" fmla="*/ 2360910 h 2377456"/>
                                    <a:gd name="connsiteX6" fmla="*/ 888492 w 1736217"/>
                                    <a:gd name="connsiteY6" fmla="*/ 2377456 h 2377456"/>
                                    <a:gd name="connsiteX7" fmla="*/ 2667 w 1736217"/>
                                    <a:gd name="connsiteY7" fmla="*/ 1510681 h 2377456"/>
                                    <a:gd name="connsiteX8" fmla="*/ 200476 w 1736217"/>
                                    <a:gd name="connsiteY8" fmla="*/ 214111 h 2377456"/>
                                    <a:gd name="connsiteX0" fmla="*/ 180243 w 1736217"/>
                                    <a:gd name="connsiteY0" fmla="*/ 258063 h 2411124"/>
                                    <a:gd name="connsiteX1" fmla="*/ 487895 w 1736217"/>
                                    <a:gd name="connsiteY1" fmla="*/ 330993 h 2411124"/>
                                    <a:gd name="connsiteX2" fmla="*/ 768646 w 1736217"/>
                                    <a:gd name="connsiteY2" fmla="*/ 0 h 2411124"/>
                                    <a:gd name="connsiteX3" fmla="*/ 1736217 w 1736217"/>
                                    <a:gd name="connsiteY3" fmla="*/ 525174 h 2411124"/>
                                    <a:gd name="connsiteX4" fmla="*/ 1586034 w 1736217"/>
                                    <a:gd name="connsiteY4" fmla="*/ 785388 h 2411124"/>
                                    <a:gd name="connsiteX5" fmla="*/ 1624136 w 1736217"/>
                                    <a:gd name="connsiteY5" fmla="*/ 2394578 h 2411124"/>
                                    <a:gd name="connsiteX6" fmla="*/ 888492 w 1736217"/>
                                    <a:gd name="connsiteY6" fmla="*/ 2411124 h 2411124"/>
                                    <a:gd name="connsiteX7" fmla="*/ 2667 w 1736217"/>
                                    <a:gd name="connsiteY7" fmla="*/ 1544349 h 2411124"/>
                                    <a:gd name="connsiteX8" fmla="*/ 200476 w 1736217"/>
                                    <a:gd name="connsiteY8" fmla="*/ 247779 h 2411124"/>
                                    <a:gd name="connsiteX0" fmla="*/ 180243 w 1758240"/>
                                    <a:gd name="connsiteY0" fmla="*/ 258063 h 2411124"/>
                                    <a:gd name="connsiteX1" fmla="*/ 487895 w 1758240"/>
                                    <a:gd name="connsiteY1" fmla="*/ 330993 h 2411124"/>
                                    <a:gd name="connsiteX2" fmla="*/ 768646 w 1758240"/>
                                    <a:gd name="connsiteY2" fmla="*/ 0 h 2411124"/>
                                    <a:gd name="connsiteX3" fmla="*/ 1758240 w 1758240"/>
                                    <a:gd name="connsiteY3" fmla="*/ 474672 h 2411124"/>
                                    <a:gd name="connsiteX4" fmla="*/ 1586034 w 1758240"/>
                                    <a:gd name="connsiteY4" fmla="*/ 785388 h 2411124"/>
                                    <a:gd name="connsiteX5" fmla="*/ 1624136 w 1758240"/>
                                    <a:gd name="connsiteY5" fmla="*/ 2394578 h 2411124"/>
                                    <a:gd name="connsiteX6" fmla="*/ 888492 w 1758240"/>
                                    <a:gd name="connsiteY6" fmla="*/ 2411124 h 2411124"/>
                                    <a:gd name="connsiteX7" fmla="*/ 2667 w 1758240"/>
                                    <a:gd name="connsiteY7" fmla="*/ 1544349 h 2411124"/>
                                    <a:gd name="connsiteX8" fmla="*/ 200476 w 1758240"/>
                                    <a:gd name="connsiteY8" fmla="*/ 247779 h 2411124"/>
                                    <a:gd name="connsiteX0" fmla="*/ 180243 w 1758240"/>
                                    <a:gd name="connsiteY0" fmla="*/ 258063 h 2411124"/>
                                    <a:gd name="connsiteX1" fmla="*/ 487895 w 1758240"/>
                                    <a:gd name="connsiteY1" fmla="*/ 330993 h 2411124"/>
                                    <a:gd name="connsiteX2" fmla="*/ 768646 w 1758240"/>
                                    <a:gd name="connsiteY2" fmla="*/ 0 h 2411124"/>
                                    <a:gd name="connsiteX3" fmla="*/ 1758240 w 1758240"/>
                                    <a:gd name="connsiteY3" fmla="*/ 474672 h 2411124"/>
                                    <a:gd name="connsiteX4" fmla="*/ 1586034 w 1758240"/>
                                    <a:gd name="connsiteY4" fmla="*/ 785388 h 2411124"/>
                                    <a:gd name="connsiteX5" fmla="*/ 1624136 w 1758240"/>
                                    <a:gd name="connsiteY5" fmla="*/ 2394578 h 2411124"/>
                                    <a:gd name="connsiteX6" fmla="*/ 888492 w 1758240"/>
                                    <a:gd name="connsiteY6" fmla="*/ 2411124 h 2411124"/>
                                    <a:gd name="connsiteX7" fmla="*/ 2667 w 1758240"/>
                                    <a:gd name="connsiteY7" fmla="*/ 1544349 h 2411124"/>
                                    <a:gd name="connsiteX8" fmla="*/ 200476 w 1758240"/>
                                    <a:gd name="connsiteY8" fmla="*/ 247779 h 2411124"/>
                                    <a:gd name="connsiteX0" fmla="*/ 180243 w 1758240"/>
                                    <a:gd name="connsiteY0" fmla="*/ 258063 h 2411124"/>
                                    <a:gd name="connsiteX1" fmla="*/ 598020 w 1758240"/>
                                    <a:gd name="connsiteY1" fmla="*/ 298455 h 2411124"/>
                                    <a:gd name="connsiteX2" fmla="*/ 768646 w 1758240"/>
                                    <a:gd name="connsiteY2" fmla="*/ 0 h 2411124"/>
                                    <a:gd name="connsiteX3" fmla="*/ 1758240 w 1758240"/>
                                    <a:gd name="connsiteY3" fmla="*/ 474672 h 2411124"/>
                                    <a:gd name="connsiteX4" fmla="*/ 1586034 w 1758240"/>
                                    <a:gd name="connsiteY4" fmla="*/ 785388 h 2411124"/>
                                    <a:gd name="connsiteX5" fmla="*/ 1624136 w 1758240"/>
                                    <a:gd name="connsiteY5" fmla="*/ 2394578 h 2411124"/>
                                    <a:gd name="connsiteX6" fmla="*/ 888492 w 1758240"/>
                                    <a:gd name="connsiteY6" fmla="*/ 2411124 h 2411124"/>
                                    <a:gd name="connsiteX7" fmla="*/ 2667 w 1758240"/>
                                    <a:gd name="connsiteY7" fmla="*/ 1544349 h 2411124"/>
                                    <a:gd name="connsiteX8" fmla="*/ 200476 w 1758240"/>
                                    <a:gd name="connsiteY8" fmla="*/ 247779 h 2411124"/>
                                    <a:gd name="connsiteX0" fmla="*/ 180649 w 1758646"/>
                                    <a:gd name="connsiteY0" fmla="*/ 258063 h 2411124"/>
                                    <a:gd name="connsiteX1" fmla="*/ 598426 w 1758646"/>
                                    <a:gd name="connsiteY1" fmla="*/ 298455 h 2411124"/>
                                    <a:gd name="connsiteX2" fmla="*/ 769052 w 1758646"/>
                                    <a:gd name="connsiteY2" fmla="*/ 0 h 2411124"/>
                                    <a:gd name="connsiteX3" fmla="*/ 1758646 w 1758646"/>
                                    <a:gd name="connsiteY3" fmla="*/ 474672 h 2411124"/>
                                    <a:gd name="connsiteX4" fmla="*/ 1586440 w 1758646"/>
                                    <a:gd name="connsiteY4" fmla="*/ 785388 h 2411124"/>
                                    <a:gd name="connsiteX5" fmla="*/ 1624542 w 1758646"/>
                                    <a:gd name="connsiteY5" fmla="*/ 2394578 h 2411124"/>
                                    <a:gd name="connsiteX6" fmla="*/ 888898 w 1758646"/>
                                    <a:gd name="connsiteY6" fmla="*/ 2411124 h 2411124"/>
                                    <a:gd name="connsiteX7" fmla="*/ 3073 w 1758646"/>
                                    <a:gd name="connsiteY7" fmla="*/ 1544349 h 2411124"/>
                                    <a:gd name="connsiteX8" fmla="*/ 176603 w 1758646"/>
                                    <a:gd name="connsiteY8" fmla="*/ 376841 h 2411124"/>
                                    <a:gd name="connsiteX0" fmla="*/ 224709 w 1758646"/>
                                    <a:gd name="connsiteY0" fmla="*/ 201950 h 2411124"/>
                                    <a:gd name="connsiteX1" fmla="*/ 598426 w 1758646"/>
                                    <a:gd name="connsiteY1" fmla="*/ 298455 h 2411124"/>
                                    <a:gd name="connsiteX2" fmla="*/ 769052 w 1758646"/>
                                    <a:gd name="connsiteY2" fmla="*/ 0 h 2411124"/>
                                    <a:gd name="connsiteX3" fmla="*/ 1758646 w 1758646"/>
                                    <a:gd name="connsiteY3" fmla="*/ 474672 h 2411124"/>
                                    <a:gd name="connsiteX4" fmla="*/ 1586440 w 1758646"/>
                                    <a:gd name="connsiteY4" fmla="*/ 785388 h 2411124"/>
                                    <a:gd name="connsiteX5" fmla="*/ 1624542 w 1758646"/>
                                    <a:gd name="connsiteY5" fmla="*/ 2394578 h 2411124"/>
                                    <a:gd name="connsiteX6" fmla="*/ 888898 w 1758646"/>
                                    <a:gd name="connsiteY6" fmla="*/ 2411124 h 2411124"/>
                                    <a:gd name="connsiteX7" fmla="*/ 3073 w 1758646"/>
                                    <a:gd name="connsiteY7" fmla="*/ 1544349 h 2411124"/>
                                    <a:gd name="connsiteX8" fmla="*/ 176603 w 1758646"/>
                                    <a:gd name="connsiteY8" fmla="*/ 376841 h 2411124"/>
                                    <a:gd name="connsiteX0" fmla="*/ 224043 w 1757980"/>
                                    <a:gd name="connsiteY0" fmla="*/ 201950 h 2411124"/>
                                    <a:gd name="connsiteX1" fmla="*/ 597760 w 1757980"/>
                                    <a:gd name="connsiteY1" fmla="*/ 298455 h 2411124"/>
                                    <a:gd name="connsiteX2" fmla="*/ 768386 w 1757980"/>
                                    <a:gd name="connsiteY2" fmla="*/ 0 h 2411124"/>
                                    <a:gd name="connsiteX3" fmla="*/ 1757980 w 1757980"/>
                                    <a:gd name="connsiteY3" fmla="*/ 474672 h 2411124"/>
                                    <a:gd name="connsiteX4" fmla="*/ 1585774 w 1757980"/>
                                    <a:gd name="connsiteY4" fmla="*/ 785388 h 2411124"/>
                                    <a:gd name="connsiteX5" fmla="*/ 1623876 w 1757980"/>
                                    <a:gd name="connsiteY5" fmla="*/ 2394578 h 2411124"/>
                                    <a:gd name="connsiteX6" fmla="*/ 888232 w 1757980"/>
                                    <a:gd name="connsiteY6" fmla="*/ 2411124 h 2411124"/>
                                    <a:gd name="connsiteX7" fmla="*/ 2407 w 1757980"/>
                                    <a:gd name="connsiteY7" fmla="*/ 1544349 h 2411124"/>
                                    <a:gd name="connsiteX8" fmla="*/ 219996 w 1757980"/>
                                    <a:gd name="connsiteY8" fmla="*/ 219723 h 2411124"/>
                                    <a:gd name="connsiteX0" fmla="*/ 224685 w 1758622"/>
                                    <a:gd name="connsiteY0" fmla="*/ 201950 h 2411124"/>
                                    <a:gd name="connsiteX1" fmla="*/ 598402 w 1758622"/>
                                    <a:gd name="connsiteY1" fmla="*/ 298455 h 2411124"/>
                                    <a:gd name="connsiteX2" fmla="*/ 769028 w 1758622"/>
                                    <a:gd name="connsiteY2" fmla="*/ 0 h 2411124"/>
                                    <a:gd name="connsiteX3" fmla="*/ 1758622 w 1758622"/>
                                    <a:gd name="connsiteY3" fmla="*/ 474672 h 2411124"/>
                                    <a:gd name="connsiteX4" fmla="*/ 1586416 w 1758622"/>
                                    <a:gd name="connsiteY4" fmla="*/ 785388 h 2411124"/>
                                    <a:gd name="connsiteX5" fmla="*/ 1624518 w 1758622"/>
                                    <a:gd name="connsiteY5" fmla="*/ 2394578 h 2411124"/>
                                    <a:gd name="connsiteX6" fmla="*/ 888874 w 1758622"/>
                                    <a:gd name="connsiteY6" fmla="*/ 2411124 h 2411124"/>
                                    <a:gd name="connsiteX7" fmla="*/ 3049 w 1758622"/>
                                    <a:gd name="connsiteY7" fmla="*/ 1544349 h 2411124"/>
                                    <a:gd name="connsiteX8" fmla="*/ 220638 w 1758622"/>
                                    <a:gd name="connsiteY8" fmla="*/ 219723 h 2411124"/>
                                    <a:gd name="connsiteX0" fmla="*/ 224685 w 1758622"/>
                                    <a:gd name="connsiteY0" fmla="*/ 201950 h 2411124"/>
                                    <a:gd name="connsiteX1" fmla="*/ 598402 w 1758622"/>
                                    <a:gd name="connsiteY1" fmla="*/ 298455 h 2411124"/>
                                    <a:gd name="connsiteX2" fmla="*/ 769028 w 1758622"/>
                                    <a:gd name="connsiteY2" fmla="*/ 0 h 2411124"/>
                                    <a:gd name="connsiteX3" fmla="*/ 1758622 w 1758622"/>
                                    <a:gd name="connsiteY3" fmla="*/ 474672 h 2411124"/>
                                    <a:gd name="connsiteX4" fmla="*/ 1586416 w 1758622"/>
                                    <a:gd name="connsiteY4" fmla="*/ 785388 h 2411124"/>
                                    <a:gd name="connsiteX5" fmla="*/ 1657563 w 1758622"/>
                                    <a:gd name="connsiteY5" fmla="*/ 2411124 h 2411124"/>
                                    <a:gd name="connsiteX6" fmla="*/ 888874 w 1758622"/>
                                    <a:gd name="connsiteY6" fmla="*/ 2411124 h 2411124"/>
                                    <a:gd name="connsiteX7" fmla="*/ 3049 w 1758622"/>
                                    <a:gd name="connsiteY7" fmla="*/ 1544349 h 2411124"/>
                                    <a:gd name="connsiteX8" fmla="*/ 220638 w 1758622"/>
                                    <a:gd name="connsiteY8" fmla="*/ 219723 h 24111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58622" h="2411124">
                                      <a:moveTo>
                                        <a:pt x="224685" y="201950"/>
                                      </a:moveTo>
                                      <a:cubicBezTo>
                                        <a:pt x="276895" y="198054"/>
                                        <a:pt x="482515" y="323855"/>
                                        <a:pt x="598402" y="298455"/>
                                      </a:cubicBezTo>
                                      <a:cubicBezTo>
                                        <a:pt x="714289" y="273055"/>
                                        <a:pt x="689095" y="186451"/>
                                        <a:pt x="769028" y="0"/>
                                      </a:cubicBezTo>
                                      <a:cubicBezTo>
                                        <a:pt x="1048428" y="130175"/>
                                        <a:pt x="1291253" y="370338"/>
                                        <a:pt x="1758622" y="474672"/>
                                      </a:cubicBezTo>
                                      <a:cubicBezTo>
                                        <a:pt x="1661756" y="619027"/>
                                        <a:pt x="1599116" y="629813"/>
                                        <a:pt x="1586416" y="785388"/>
                                      </a:cubicBezTo>
                                      <a:cubicBezTo>
                                        <a:pt x="1589764" y="1302777"/>
                                        <a:pt x="1654215" y="1893735"/>
                                        <a:pt x="1657563" y="2411124"/>
                                      </a:cubicBezTo>
                                      <a:lnTo>
                                        <a:pt x="888874" y="2411124"/>
                                      </a:lnTo>
                                      <a:cubicBezTo>
                                        <a:pt x="188078" y="2223936"/>
                                        <a:pt x="136399" y="1804699"/>
                                        <a:pt x="3049" y="1544349"/>
                                      </a:cubicBezTo>
                                      <a:cubicBezTo>
                                        <a:pt x="-22351" y="934749"/>
                                        <a:pt x="116255" y="638823"/>
                                        <a:pt x="220638" y="219723"/>
                                      </a:cubicBezTo>
                                    </a:path>
                                  </a:pathLst>
                                </a:custGeom>
                                <a:solidFill>
                                  <a:schemeClr val="accent2">
                                    <a:alpha val="20000"/>
                                  </a:schemeClr>
                                </a:solidFill>
                                <a:ln w="19050">
                                  <a:solidFill>
                                    <a:schemeClr val="accent2"/>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23" name="Groupe 23"/>
                              <wpg:cNvGrpSpPr/>
                              <wpg:grpSpPr>
                                <a:xfrm>
                                  <a:off x="3337275" y="114498"/>
                                  <a:ext cx="866632" cy="721830"/>
                                  <a:chOff x="3337275" y="114498"/>
                                  <a:chExt cx="866632" cy="721830"/>
                                </a:xfrm>
                              </wpg:grpSpPr>
                              <wps:wsp>
                                <wps:cNvPr id="25" name="Forme libre : forme 25"/>
                                <wps:cNvSpPr/>
                                <wps:spPr>
                                  <a:xfrm>
                                    <a:off x="3364567" y="114498"/>
                                    <a:ext cx="774718" cy="721830"/>
                                  </a:xfrm>
                                  <a:custGeom>
                                    <a:avLst/>
                                    <a:gdLst>
                                      <a:gd name="connsiteX0" fmla="*/ 28575 w 733425"/>
                                      <a:gd name="connsiteY0" fmla="*/ 114300 h 1857375"/>
                                      <a:gd name="connsiteX1" fmla="*/ 657225 w 733425"/>
                                      <a:gd name="connsiteY1" fmla="*/ 0 h 1857375"/>
                                      <a:gd name="connsiteX2" fmla="*/ 733425 w 733425"/>
                                      <a:gd name="connsiteY2" fmla="*/ 419100 h 1857375"/>
                                      <a:gd name="connsiteX3" fmla="*/ 457200 w 733425"/>
                                      <a:gd name="connsiteY3" fmla="*/ 438150 h 1857375"/>
                                      <a:gd name="connsiteX4" fmla="*/ 447675 w 733425"/>
                                      <a:gd name="connsiteY4" fmla="*/ 676275 h 1857375"/>
                                      <a:gd name="connsiteX5" fmla="*/ 400050 w 733425"/>
                                      <a:gd name="connsiteY5" fmla="*/ 1676400 h 1857375"/>
                                      <a:gd name="connsiteX6" fmla="*/ 161925 w 733425"/>
                                      <a:gd name="connsiteY6" fmla="*/ 1857375 h 1857375"/>
                                      <a:gd name="connsiteX7" fmla="*/ 9525 w 733425"/>
                                      <a:gd name="connsiteY7" fmla="*/ 1162050 h 1857375"/>
                                      <a:gd name="connsiteX8" fmla="*/ 0 w 733425"/>
                                      <a:gd name="connsiteY8" fmla="*/ 476250 h 1857375"/>
                                      <a:gd name="connsiteX0" fmla="*/ 19050 w 723900"/>
                                      <a:gd name="connsiteY0" fmla="*/ 114300 h 1857375"/>
                                      <a:gd name="connsiteX1" fmla="*/ 647700 w 723900"/>
                                      <a:gd name="connsiteY1" fmla="*/ 0 h 1857375"/>
                                      <a:gd name="connsiteX2" fmla="*/ 723900 w 723900"/>
                                      <a:gd name="connsiteY2" fmla="*/ 419100 h 1857375"/>
                                      <a:gd name="connsiteX3" fmla="*/ 447675 w 723900"/>
                                      <a:gd name="connsiteY3" fmla="*/ 438150 h 1857375"/>
                                      <a:gd name="connsiteX4" fmla="*/ 438150 w 723900"/>
                                      <a:gd name="connsiteY4" fmla="*/ 676275 h 1857375"/>
                                      <a:gd name="connsiteX5" fmla="*/ 390525 w 723900"/>
                                      <a:gd name="connsiteY5" fmla="*/ 1676400 h 1857375"/>
                                      <a:gd name="connsiteX6" fmla="*/ 152400 w 723900"/>
                                      <a:gd name="connsiteY6" fmla="*/ 1857375 h 1857375"/>
                                      <a:gd name="connsiteX7" fmla="*/ 0 w 723900"/>
                                      <a:gd name="connsiteY7" fmla="*/ 1162050 h 1857375"/>
                                      <a:gd name="connsiteX8" fmla="*/ 0 w 723900"/>
                                      <a:gd name="connsiteY8" fmla="*/ 114300 h 1857375"/>
                                      <a:gd name="connsiteX0" fmla="*/ 301321 w 1006171"/>
                                      <a:gd name="connsiteY0" fmla="*/ 114300 h 1857375"/>
                                      <a:gd name="connsiteX1" fmla="*/ 929971 w 1006171"/>
                                      <a:gd name="connsiteY1" fmla="*/ 0 h 1857375"/>
                                      <a:gd name="connsiteX2" fmla="*/ 1006171 w 1006171"/>
                                      <a:gd name="connsiteY2" fmla="*/ 419100 h 1857375"/>
                                      <a:gd name="connsiteX3" fmla="*/ 729946 w 1006171"/>
                                      <a:gd name="connsiteY3" fmla="*/ 438150 h 1857375"/>
                                      <a:gd name="connsiteX4" fmla="*/ 720421 w 1006171"/>
                                      <a:gd name="connsiteY4" fmla="*/ 676275 h 1857375"/>
                                      <a:gd name="connsiteX5" fmla="*/ 672796 w 1006171"/>
                                      <a:gd name="connsiteY5" fmla="*/ 1676400 h 1857375"/>
                                      <a:gd name="connsiteX6" fmla="*/ 434671 w 1006171"/>
                                      <a:gd name="connsiteY6" fmla="*/ 1857375 h 1857375"/>
                                      <a:gd name="connsiteX7" fmla="*/ 282271 w 1006171"/>
                                      <a:gd name="connsiteY7" fmla="*/ 1162050 h 1857375"/>
                                      <a:gd name="connsiteX8" fmla="*/ 0 w 1006171"/>
                                      <a:gd name="connsiteY8" fmla="*/ 134179 h 1857375"/>
                                      <a:gd name="connsiteX0" fmla="*/ 933658 w 1006171"/>
                                      <a:gd name="connsiteY0" fmla="*/ 0 h 1870296"/>
                                      <a:gd name="connsiteX1" fmla="*/ 929971 w 1006171"/>
                                      <a:gd name="connsiteY1" fmla="*/ 12921 h 1870296"/>
                                      <a:gd name="connsiteX2" fmla="*/ 1006171 w 1006171"/>
                                      <a:gd name="connsiteY2" fmla="*/ 432021 h 1870296"/>
                                      <a:gd name="connsiteX3" fmla="*/ 729946 w 1006171"/>
                                      <a:gd name="connsiteY3" fmla="*/ 451071 h 1870296"/>
                                      <a:gd name="connsiteX4" fmla="*/ 720421 w 1006171"/>
                                      <a:gd name="connsiteY4" fmla="*/ 689196 h 1870296"/>
                                      <a:gd name="connsiteX5" fmla="*/ 672796 w 1006171"/>
                                      <a:gd name="connsiteY5" fmla="*/ 1689321 h 1870296"/>
                                      <a:gd name="connsiteX6" fmla="*/ 434671 w 1006171"/>
                                      <a:gd name="connsiteY6" fmla="*/ 1870296 h 1870296"/>
                                      <a:gd name="connsiteX7" fmla="*/ 282271 w 1006171"/>
                                      <a:gd name="connsiteY7" fmla="*/ 1174971 h 1870296"/>
                                      <a:gd name="connsiteX8" fmla="*/ 0 w 1006171"/>
                                      <a:gd name="connsiteY8" fmla="*/ 147100 h 1870296"/>
                                      <a:gd name="connsiteX0" fmla="*/ 933658 w 1006171"/>
                                      <a:gd name="connsiteY0" fmla="*/ 138171 h 2008467"/>
                                      <a:gd name="connsiteX1" fmla="*/ 611814 w 1006171"/>
                                      <a:gd name="connsiteY1" fmla="*/ 0 h 2008467"/>
                                      <a:gd name="connsiteX2" fmla="*/ 1006171 w 1006171"/>
                                      <a:gd name="connsiteY2" fmla="*/ 570192 h 2008467"/>
                                      <a:gd name="connsiteX3" fmla="*/ 729946 w 1006171"/>
                                      <a:gd name="connsiteY3" fmla="*/ 589242 h 2008467"/>
                                      <a:gd name="connsiteX4" fmla="*/ 720421 w 1006171"/>
                                      <a:gd name="connsiteY4" fmla="*/ 827367 h 2008467"/>
                                      <a:gd name="connsiteX5" fmla="*/ 672796 w 1006171"/>
                                      <a:gd name="connsiteY5" fmla="*/ 1827492 h 2008467"/>
                                      <a:gd name="connsiteX6" fmla="*/ 434671 w 1006171"/>
                                      <a:gd name="connsiteY6" fmla="*/ 2008467 h 2008467"/>
                                      <a:gd name="connsiteX7" fmla="*/ 282271 w 1006171"/>
                                      <a:gd name="connsiteY7" fmla="*/ 1313142 h 2008467"/>
                                      <a:gd name="connsiteX8" fmla="*/ 0 w 1006171"/>
                                      <a:gd name="connsiteY8" fmla="*/ 285271 h 2008467"/>
                                      <a:gd name="connsiteX0" fmla="*/ 242843 w 1006171"/>
                                      <a:gd name="connsiteY0" fmla="*/ 400642 h 2008467"/>
                                      <a:gd name="connsiteX1" fmla="*/ 611814 w 1006171"/>
                                      <a:gd name="connsiteY1" fmla="*/ 0 h 2008467"/>
                                      <a:gd name="connsiteX2" fmla="*/ 1006171 w 1006171"/>
                                      <a:gd name="connsiteY2" fmla="*/ 570192 h 2008467"/>
                                      <a:gd name="connsiteX3" fmla="*/ 729946 w 1006171"/>
                                      <a:gd name="connsiteY3" fmla="*/ 589242 h 2008467"/>
                                      <a:gd name="connsiteX4" fmla="*/ 720421 w 1006171"/>
                                      <a:gd name="connsiteY4" fmla="*/ 827367 h 2008467"/>
                                      <a:gd name="connsiteX5" fmla="*/ 672796 w 1006171"/>
                                      <a:gd name="connsiteY5" fmla="*/ 1827492 h 2008467"/>
                                      <a:gd name="connsiteX6" fmla="*/ 434671 w 1006171"/>
                                      <a:gd name="connsiteY6" fmla="*/ 2008467 h 2008467"/>
                                      <a:gd name="connsiteX7" fmla="*/ 282271 w 1006171"/>
                                      <a:gd name="connsiteY7" fmla="*/ 1313142 h 2008467"/>
                                      <a:gd name="connsiteX8" fmla="*/ 0 w 1006171"/>
                                      <a:gd name="connsiteY8" fmla="*/ 285271 h 2008467"/>
                                      <a:gd name="connsiteX0" fmla="*/ 242843 w 1006171"/>
                                      <a:gd name="connsiteY0" fmla="*/ 360874 h 1968699"/>
                                      <a:gd name="connsiteX1" fmla="*/ 385128 w 1006171"/>
                                      <a:gd name="connsiteY1" fmla="*/ 0 h 1968699"/>
                                      <a:gd name="connsiteX2" fmla="*/ 1006171 w 1006171"/>
                                      <a:gd name="connsiteY2" fmla="*/ 530424 h 1968699"/>
                                      <a:gd name="connsiteX3" fmla="*/ 729946 w 1006171"/>
                                      <a:gd name="connsiteY3" fmla="*/ 549474 h 1968699"/>
                                      <a:gd name="connsiteX4" fmla="*/ 720421 w 1006171"/>
                                      <a:gd name="connsiteY4" fmla="*/ 787599 h 1968699"/>
                                      <a:gd name="connsiteX5" fmla="*/ 672796 w 1006171"/>
                                      <a:gd name="connsiteY5" fmla="*/ 1787724 h 1968699"/>
                                      <a:gd name="connsiteX6" fmla="*/ 434671 w 1006171"/>
                                      <a:gd name="connsiteY6" fmla="*/ 1968699 h 1968699"/>
                                      <a:gd name="connsiteX7" fmla="*/ 282271 w 1006171"/>
                                      <a:gd name="connsiteY7" fmla="*/ 1273374 h 1968699"/>
                                      <a:gd name="connsiteX8" fmla="*/ 0 w 1006171"/>
                                      <a:gd name="connsiteY8" fmla="*/ 245503 h 1968699"/>
                                      <a:gd name="connsiteX0" fmla="*/ 242843 w 970378"/>
                                      <a:gd name="connsiteY0" fmla="*/ 360874 h 1968699"/>
                                      <a:gd name="connsiteX1" fmla="*/ 385128 w 970378"/>
                                      <a:gd name="connsiteY1" fmla="*/ 0 h 1968699"/>
                                      <a:gd name="connsiteX2" fmla="*/ 970378 w 970378"/>
                                      <a:gd name="connsiteY2" fmla="*/ 77154 h 1968699"/>
                                      <a:gd name="connsiteX3" fmla="*/ 729946 w 970378"/>
                                      <a:gd name="connsiteY3" fmla="*/ 549474 h 1968699"/>
                                      <a:gd name="connsiteX4" fmla="*/ 720421 w 970378"/>
                                      <a:gd name="connsiteY4" fmla="*/ 787599 h 1968699"/>
                                      <a:gd name="connsiteX5" fmla="*/ 672796 w 970378"/>
                                      <a:gd name="connsiteY5" fmla="*/ 1787724 h 1968699"/>
                                      <a:gd name="connsiteX6" fmla="*/ 434671 w 970378"/>
                                      <a:gd name="connsiteY6" fmla="*/ 1968699 h 1968699"/>
                                      <a:gd name="connsiteX7" fmla="*/ 282271 w 970378"/>
                                      <a:gd name="connsiteY7" fmla="*/ 1273374 h 1968699"/>
                                      <a:gd name="connsiteX8" fmla="*/ 0 w 970378"/>
                                      <a:gd name="connsiteY8" fmla="*/ 245503 h 1968699"/>
                                      <a:gd name="connsiteX0" fmla="*/ 242843 w 970378"/>
                                      <a:gd name="connsiteY0" fmla="*/ 360874 h 1968699"/>
                                      <a:gd name="connsiteX1" fmla="*/ 385128 w 970378"/>
                                      <a:gd name="connsiteY1" fmla="*/ 0 h 1968699"/>
                                      <a:gd name="connsiteX2" fmla="*/ 970378 w 970378"/>
                                      <a:gd name="connsiteY2" fmla="*/ 77154 h 1968699"/>
                                      <a:gd name="connsiteX3" fmla="*/ 729946 w 970378"/>
                                      <a:gd name="connsiteY3" fmla="*/ 549474 h 1968699"/>
                                      <a:gd name="connsiteX4" fmla="*/ 720421 w 970378"/>
                                      <a:gd name="connsiteY4" fmla="*/ 787599 h 1968699"/>
                                      <a:gd name="connsiteX5" fmla="*/ 672796 w 970378"/>
                                      <a:gd name="connsiteY5" fmla="*/ 1787724 h 1968699"/>
                                      <a:gd name="connsiteX6" fmla="*/ 434671 w 970378"/>
                                      <a:gd name="connsiteY6" fmla="*/ 1968699 h 1968699"/>
                                      <a:gd name="connsiteX7" fmla="*/ 282271 w 970378"/>
                                      <a:gd name="connsiteY7" fmla="*/ 1273374 h 1968699"/>
                                      <a:gd name="connsiteX8" fmla="*/ 0 w 970378"/>
                                      <a:gd name="connsiteY8" fmla="*/ 245503 h 1968699"/>
                                      <a:gd name="connsiteX0" fmla="*/ 242843 w 970378"/>
                                      <a:gd name="connsiteY0" fmla="*/ 420174 h 2027999"/>
                                      <a:gd name="connsiteX1" fmla="*/ 385128 w 970378"/>
                                      <a:gd name="connsiteY1" fmla="*/ 59300 h 2027999"/>
                                      <a:gd name="connsiteX2" fmla="*/ 970378 w 970378"/>
                                      <a:gd name="connsiteY2" fmla="*/ 136454 h 2027999"/>
                                      <a:gd name="connsiteX3" fmla="*/ 729946 w 970378"/>
                                      <a:gd name="connsiteY3" fmla="*/ 608774 h 2027999"/>
                                      <a:gd name="connsiteX4" fmla="*/ 720421 w 970378"/>
                                      <a:gd name="connsiteY4" fmla="*/ 846899 h 2027999"/>
                                      <a:gd name="connsiteX5" fmla="*/ 672796 w 970378"/>
                                      <a:gd name="connsiteY5" fmla="*/ 1847024 h 2027999"/>
                                      <a:gd name="connsiteX6" fmla="*/ 434671 w 970378"/>
                                      <a:gd name="connsiteY6" fmla="*/ 2027999 h 2027999"/>
                                      <a:gd name="connsiteX7" fmla="*/ 282271 w 970378"/>
                                      <a:gd name="connsiteY7" fmla="*/ 1332674 h 2027999"/>
                                      <a:gd name="connsiteX8" fmla="*/ 0 w 970378"/>
                                      <a:gd name="connsiteY8" fmla="*/ 304803 h 2027999"/>
                                      <a:gd name="connsiteX0" fmla="*/ 242843 w 970378"/>
                                      <a:gd name="connsiteY0" fmla="*/ 420174 h 2027999"/>
                                      <a:gd name="connsiteX1" fmla="*/ 385128 w 970378"/>
                                      <a:gd name="connsiteY1" fmla="*/ 59300 h 2027999"/>
                                      <a:gd name="connsiteX2" fmla="*/ 970378 w 970378"/>
                                      <a:gd name="connsiteY2" fmla="*/ 136454 h 2027999"/>
                                      <a:gd name="connsiteX3" fmla="*/ 729946 w 970378"/>
                                      <a:gd name="connsiteY3" fmla="*/ 608774 h 2027999"/>
                                      <a:gd name="connsiteX4" fmla="*/ 720421 w 970378"/>
                                      <a:gd name="connsiteY4" fmla="*/ 846899 h 2027999"/>
                                      <a:gd name="connsiteX5" fmla="*/ 215550 w 970378"/>
                                      <a:gd name="connsiteY5" fmla="*/ 598396 h 2027999"/>
                                      <a:gd name="connsiteX6" fmla="*/ 434671 w 970378"/>
                                      <a:gd name="connsiteY6" fmla="*/ 2027999 h 2027999"/>
                                      <a:gd name="connsiteX7" fmla="*/ 282271 w 970378"/>
                                      <a:gd name="connsiteY7" fmla="*/ 1332674 h 2027999"/>
                                      <a:gd name="connsiteX8" fmla="*/ 0 w 970378"/>
                                      <a:gd name="connsiteY8" fmla="*/ 304803 h 2027999"/>
                                      <a:gd name="connsiteX0" fmla="*/ 242843 w 970378"/>
                                      <a:gd name="connsiteY0" fmla="*/ 420174 h 2027999"/>
                                      <a:gd name="connsiteX1" fmla="*/ 385128 w 970378"/>
                                      <a:gd name="connsiteY1" fmla="*/ 59300 h 2027999"/>
                                      <a:gd name="connsiteX2" fmla="*/ 970378 w 970378"/>
                                      <a:gd name="connsiteY2" fmla="*/ 136454 h 2027999"/>
                                      <a:gd name="connsiteX3" fmla="*/ 729946 w 970378"/>
                                      <a:gd name="connsiteY3" fmla="*/ 608774 h 2027999"/>
                                      <a:gd name="connsiteX4" fmla="*/ 609092 w 970378"/>
                                      <a:gd name="connsiteY4" fmla="*/ 644096 h 2027999"/>
                                      <a:gd name="connsiteX5" fmla="*/ 215550 w 970378"/>
                                      <a:gd name="connsiteY5" fmla="*/ 598396 h 2027999"/>
                                      <a:gd name="connsiteX6" fmla="*/ 434671 w 970378"/>
                                      <a:gd name="connsiteY6" fmla="*/ 2027999 h 2027999"/>
                                      <a:gd name="connsiteX7" fmla="*/ 282271 w 970378"/>
                                      <a:gd name="connsiteY7" fmla="*/ 1332674 h 2027999"/>
                                      <a:gd name="connsiteX8" fmla="*/ 0 w 970378"/>
                                      <a:gd name="connsiteY8" fmla="*/ 304803 h 2027999"/>
                                      <a:gd name="connsiteX0" fmla="*/ 242843 w 970378"/>
                                      <a:gd name="connsiteY0" fmla="*/ 420174 h 2027999"/>
                                      <a:gd name="connsiteX1" fmla="*/ 385128 w 970378"/>
                                      <a:gd name="connsiteY1" fmla="*/ 59300 h 2027999"/>
                                      <a:gd name="connsiteX2" fmla="*/ 970378 w 970378"/>
                                      <a:gd name="connsiteY2" fmla="*/ 136454 h 2027999"/>
                                      <a:gd name="connsiteX3" fmla="*/ 609092 w 970378"/>
                                      <a:gd name="connsiteY3" fmla="*/ 644096 h 2027999"/>
                                      <a:gd name="connsiteX4" fmla="*/ 215550 w 970378"/>
                                      <a:gd name="connsiteY4" fmla="*/ 598396 h 2027999"/>
                                      <a:gd name="connsiteX5" fmla="*/ 434671 w 970378"/>
                                      <a:gd name="connsiteY5" fmla="*/ 2027999 h 2027999"/>
                                      <a:gd name="connsiteX6" fmla="*/ 282271 w 970378"/>
                                      <a:gd name="connsiteY6" fmla="*/ 1332674 h 2027999"/>
                                      <a:gd name="connsiteX7" fmla="*/ 0 w 970378"/>
                                      <a:gd name="connsiteY7" fmla="*/ 304803 h 2027999"/>
                                      <a:gd name="connsiteX0" fmla="*/ 242843 w 970378"/>
                                      <a:gd name="connsiteY0" fmla="*/ 420174 h 2027999"/>
                                      <a:gd name="connsiteX1" fmla="*/ 385128 w 970378"/>
                                      <a:gd name="connsiteY1" fmla="*/ 59300 h 2027999"/>
                                      <a:gd name="connsiteX2" fmla="*/ 970378 w 970378"/>
                                      <a:gd name="connsiteY2" fmla="*/ 136454 h 2027999"/>
                                      <a:gd name="connsiteX3" fmla="*/ 668734 w 970378"/>
                                      <a:gd name="connsiteY3" fmla="*/ 719651 h 2027999"/>
                                      <a:gd name="connsiteX4" fmla="*/ 215550 w 970378"/>
                                      <a:gd name="connsiteY4" fmla="*/ 598396 h 2027999"/>
                                      <a:gd name="connsiteX5" fmla="*/ 434671 w 970378"/>
                                      <a:gd name="connsiteY5" fmla="*/ 2027999 h 2027999"/>
                                      <a:gd name="connsiteX6" fmla="*/ 282271 w 970378"/>
                                      <a:gd name="connsiteY6" fmla="*/ 1332674 h 2027999"/>
                                      <a:gd name="connsiteX7" fmla="*/ 0 w 970378"/>
                                      <a:gd name="connsiteY7" fmla="*/ 304803 h 2027999"/>
                                      <a:gd name="connsiteX0" fmla="*/ 242843 w 970378"/>
                                      <a:gd name="connsiteY0" fmla="*/ 420174 h 2027999"/>
                                      <a:gd name="connsiteX1" fmla="*/ 385128 w 970378"/>
                                      <a:gd name="connsiteY1" fmla="*/ 59300 h 2027999"/>
                                      <a:gd name="connsiteX2" fmla="*/ 970378 w 970378"/>
                                      <a:gd name="connsiteY2" fmla="*/ 136454 h 2027999"/>
                                      <a:gd name="connsiteX3" fmla="*/ 668734 w 970378"/>
                                      <a:gd name="connsiteY3" fmla="*/ 719651 h 2027999"/>
                                      <a:gd name="connsiteX4" fmla="*/ 215550 w 970378"/>
                                      <a:gd name="connsiteY4" fmla="*/ 598396 h 2027999"/>
                                      <a:gd name="connsiteX5" fmla="*/ 434671 w 970378"/>
                                      <a:gd name="connsiteY5" fmla="*/ 2027999 h 2027999"/>
                                      <a:gd name="connsiteX6" fmla="*/ 282271 w 970378"/>
                                      <a:gd name="connsiteY6" fmla="*/ 1332674 h 2027999"/>
                                      <a:gd name="connsiteX7" fmla="*/ 0 w 970378"/>
                                      <a:gd name="connsiteY7" fmla="*/ 304803 h 2027999"/>
                                      <a:gd name="connsiteX0" fmla="*/ 242843 w 970378"/>
                                      <a:gd name="connsiteY0" fmla="*/ 420174 h 2027999"/>
                                      <a:gd name="connsiteX1" fmla="*/ 385128 w 970378"/>
                                      <a:gd name="connsiteY1" fmla="*/ 59300 h 2027999"/>
                                      <a:gd name="connsiteX2" fmla="*/ 970378 w 970378"/>
                                      <a:gd name="connsiteY2" fmla="*/ 136454 h 2027999"/>
                                      <a:gd name="connsiteX3" fmla="*/ 561381 w 970378"/>
                                      <a:gd name="connsiteY3" fmla="*/ 719651 h 2027999"/>
                                      <a:gd name="connsiteX4" fmla="*/ 215550 w 970378"/>
                                      <a:gd name="connsiteY4" fmla="*/ 598396 h 2027999"/>
                                      <a:gd name="connsiteX5" fmla="*/ 434671 w 970378"/>
                                      <a:gd name="connsiteY5" fmla="*/ 2027999 h 2027999"/>
                                      <a:gd name="connsiteX6" fmla="*/ 282271 w 970378"/>
                                      <a:gd name="connsiteY6" fmla="*/ 1332674 h 2027999"/>
                                      <a:gd name="connsiteX7" fmla="*/ 0 w 970378"/>
                                      <a:gd name="connsiteY7" fmla="*/ 304803 h 2027999"/>
                                      <a:gd name="connsiteX0" fmla="*/ 242843 w 970378"/>
                                      <a:gd name="connsiteY0" fmla="*/ 420174 h 2027999"/>
                                      <a:gd name="connsiteX1" fmla="*/ 385128 w 970378"/>
                                      <a:gd name="connsiteY1" fmla="*/ 59300 h 2027999"/>
                                      <a:gd name="connsiteX2" fmla="*/ 970378 w 970378"/>
                                      <a:gd name="connsiteY2" fmla="*/ 136454 h 2027999"/>
                                      <a:gd name="connsiteX3" fmla="*/ 561381 w 970378"/>
                                      <a:gd name="connsiteY3" fmla="*/ 719651 h 2027999"/>
                                      <a:gd name="connsiteX4" fmla="*/ 215550 w 970378"/>
                                      <a:gd name="connsiteY4" fmla="*/ 598396 h 2027999"/>
                                      <a:gd name="connsiteX5" fmla="*/ 434671 w 970378"/>
                                      <a:gd name="connsiteY5" fmla="*/ 2027999 h 2027999"/>
                                      <a:gd name="connsiteX6" fmla="*/ 282271 w 970378"/>
                                      <a:gd name="connsiteY6" fmla="*/ 1332674 h 2027999"/>
                                      <a:gd name="connsiteX7" fmla="*/ 0 w 970378"/>
                                      <a:gd name="connsiteY7" fmla="*/ 304803 h 2027999"/>
                                      <a:gd name="connsiteX0" fmla="*/ 242843 w 970378"/>
                                      <a:gd name="connsiteY0" fmla="*/ 420174 h 1332674"/>
                                      <a:gd name="connsiteX1" fmla="*/ 385128 w 970378"/>
                                      <a:gd name="connsiteY1" fmla="*/ 59300 h 1332674"/>
                                      <a:gd name="connsiteX2" fmla="*/ 970378 w 970378"/>
                                      <a:gd name="connsiteY2" fmla="*/ 136454 h 1332674"/>
                                      <a:gd name="connsiteX3" fmla="*/ 561381 w 970378"/>
                                      <a:gd name="connsiteY3" fmla="*/ 719651 h 1332674"/>
                                      <a:gd name="connsiteX4" fmla="*/ 215550 w 970378"/>
                                      <a:gd name="connsiteY4" fmla="*/ 598396 h 1332674"/>
                                      <a:gd name="connsiteX5" fmla="*/ 282271 w 970378"/>
                                      <a:gd name="connsiteY5" fmla="*/ 1332674 h 1332674"/>
                                      <a:gd name="connsiteX6" fmla="*/ 0 w 970378"/>
                                      <a:gd name="connsiteY6" fmla="*/ 304803 h 1332674"/>
                                      <a:gd name="connsiteX0" fmla="*/ 242843 w 970378"/>
                                      <a:gd name="connsiteY0" fmla="*/ 420174 h 721830"/>
                                      <a:gd name="connsiteX1" fmla="*/ 385128 w 970378"/>
                                      <a:gd name="connsiteY1" fmla="*/ 59300 h 721830"/>
                                      <a:gd name="connsiteX2" fmla="*/ 970378 w 970378"/>
                                      <a:gd name="connsiteY2" fmla="*/ 136454 h 721830"/>
                                      <a:gd name="connsiteX3" fmla="*/ 561381 w 970378"/>
                                      <a:gd name="connsiteY3" fmla="*/ 719651 h 721830"/>
                                      <a:gd name="connsiteX4" fmla="*/ 215550 w 970378"/>
                                      <a:gd name="connsiteY4" fmla="*/ 598396 h 721830"/>
                                      <a:gd name="connsiteX5" fmla="*/ 0 w 970378"/>
                                      <a:gd name="connsiteY5" fmla="*/ 304803 h 721830"/>
                                      <a:gd name="connsiteX0" fmla="*/ 27293 w 754828"/>
                                      <a:gd name="connsiteY0" fmla="*/ 420174 h 721830"/>
                                      <a:gd name="connsiteX1" fmla="*/ 169578 w 754828"/>
                                      <a:gd name="connsiteY1" fmla="*/ 59300 h 721830"/>
                                      <a:gd name="connsiteX2" fmla="*/ 754828 w 754828"/>
                                      <a:gd name="connsiteY2" fmla="*/ 136454 h 721830"/>
                                      <a:gd name="connsiteX3" fmla="*/ 345831 w 754828"/>
                                      <a:gd name="connsiteY3" fmla="*/ 719651 h 721830"/>
                                      <a:gd name="connsiteX4" fmla="*/ 0 w 754828"/>
                                      <a:gd name="connsiteY4" fmla="*/ 598396 h 721830"/>
                                      <a:gd name="connsiteX5" fmla="*/ 38918 w 754828"/>
                                      <a:gd name="connsiteY5" fmla="*/ 368456 h 721830"/>
                                      <a:gd name="connsiteX0" fmla="*/ 47183 w 774718"/>
                                      <a:gd name="connsiteY0" fmla="*/ 420174 h 721830"/>
                                      <a:gd name="connsiteX1" fmla="*/ 189468 w 774718"/>
                                      <a:gd name="connsiteY1" fmla="*/ 59300 h 721830"/>
                                      <a:gd name="connsiteX2" fmla="*/ 774718 w 774718"/>
                                      <a:gd name="connsiteY2" fmla="*/ 136454 h 721830"/>
                                      <a:gd name="connsiteX3" fmla="*/ 365721 w 774718"/>
                                      <a:gd name="connsiteY3" fmla="*/ 719651 h 721830"/>
                                      <a:gd name="connsiteX4" fmla="*/ 0 w 774718"/>
                                      <a:gd name="connsiteY4" fmla="*/ 586461 h 721830"/>
                                      <a:gd name="connsiteX5" fmla="*/ 58808 w 774718"/>
                                      <a:gd name="connsiteY5" fmla="*/ 368456 h 721830"/>
                                      <a:gd name="connsiteX0" fmla="*/ 75014 w 774718"/>
                                      <a:gd name="connsiteY0" fmla="*/ 384369 h 721830"/>
                                      <a:gd name="connsiteX1" fmla="*/ 189468 w 774718"/>
                                      <a:gd name="connsiteY1" fmla="*/ 59300 h 721830"/>
                                      <a:gd name="connsiteX2" fmla="*/ 774718 w 774718"/>
                                      <a:gd name="connsiteY2" fmla="*/ 136454 h 721830"/>
                                      <a:gd name="connsiteX3" fmla="*/ 365721 w 774718"/>
                                      <a:gd name="connsiteY3" fmla="*/ 719651 h 721830"/>
                                      <a:gd name="connsiteX4" fmla="*/ 0 w 774718"/>
                                      <a:gd name="connsiteY4" fmla="*/ 586461 h 721830"/>
                                      <a:gd name="connsiteX5" fmla="*/ 58808 w 774718"/>
                                      <a:gd name="connsiteY5" fmla="*/ 368456 h 721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74718" h="721830">
                                        <a:moveTo>
                                          <a:pt x="75014" y="384369"/>
                                        </a:moveTo>
                                        <a:lnTo>
                                          <a:pt x="189468" y="59300"/>
                                        </a:lnTo>
                                        <a:cubicBezTo>
                                          <a:pt x="324910" y="-58121"/>
                                          <a:pt x="476258" y="15312"/>
                                          <a:pt x="774718" y="136454"/>
                                        </a:cubicBezTo>
                                        <a:cubicBezTo>
                                          <a:pt x="674170" y="330853"/>
                                          <a:pt x="521933" y="755890"/>
                                          <a:pt x="365721" y="719651"/>
                                        </a:cubicBezTo>
                                        <a:lnTo>
                                          <a:pt x="0" y="586461"/>
                                        </a:lnTo>
                                        <a:lnTo>
                                          <a:pt x="58808" y="368456"/>
                                        </a:lnTo>
                                      </a:path>
                                    </a:pathLst>
                                  </a:custGeom>
                                  <a:solidFill>
                                    <a:schemeClr val="bg1">
                                      <a:alpha val="20000"/>
                                    </a:schemeClr>
                                  </a:solidFill>
                                  <a:ln w="19050">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 name="Zone de texte 2"/>
                                <wps:cNvSpPr txBox="1">
                                  <a:spLocks noChangeArrowheads="1"/>
                                </wps:cNvSpPr>
                                <wps:spPr bwMode="auto">
                                  <a:xfrm>
                                    <a:off x="3337275" y="223500"/>
                                    <a:ext cx="866632" cy="489005"/>
                                  </a:xfrm>
                                  <a:prstGeom prst="rect">
                                    <a:avLst/>
                                  </a:prstGeom>
                                  <a:noFill/>
                                  <a:ln w="3175">
                                    <a:noFill/>
                                    <a:miter lim="800000"/>
                                    <a:headEnd/>
                                    <a:tailEnd/>
                                  </a:ln>
                                </wps:spPr>
                                <wps:txbx>
                                  <w:txbxContent>
                                    <w:p w14:paraId="6919A41F" w14:textId="77777777" w:rsidR="00C91893" w:rsidRDefault="00C91893" w:rsidP="00C91893">
                                      <w:pPr>
                                        <w:jc w:val="center"/>
                                        <w:rPr>
                                          <w:rFonts w:ascii="Arial Black" w:hAnsi="Arial Black"/>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Black" w:hAnsi="Arial Black"/>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SERVICES CENTRAUX</w:t>
                                      </w:r>
                                    </w:p>
                                  </w:txbxContent>
                                </wps:txbx>
                                <wps:bodyPr rot="0" vert="horz" wrap="square" lIns="91440" tIns="45720" rIns="91440" bIns="45720" anchor="t" anchorCtr="0">
                                  <a:noAutofit/>
                                </wps:bodyPr>
                              </wps:wsp>
                            </wpg:grpSp>
                            <wps:wsp>
                              <wps:cNvPr id="24" name="Zone de texte 2"/>
                              <wps:cNvSpPr txBox="1">
                                <a:spLocks noChangeArrowheads="1"/>
                              </wps:cNvSpPr>
                              <wps:spPr bwMode="auto">
                                <a:xfrm>
                                  <a:off x="2888585" y="1662194"/>
                                  <a:ext cx="953631" cy="355135"/>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14:paraId="17BA21DD" w14:textId="3FE754DE" w:rsidR="00C91893" w:rsidRPr="00C91893" w:rsidRDefault="00C91893" w:rsidP="00C91893">
                                    <w:pPr>
                                      <w:spacing w:after="0" w:line="240" w:lineRule="auto"/>
                                      <w:rPr>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91893">
                                      <w:rPr>
                                        <w:rFonts w:ascii="Arial Black" w:hAnsi="Arial Black"/>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B44</w:t>
                                    </w:r>
                                    <w:r>
                                      <w:rPr>
                                        <w:rFonts w:ascii="Arial Black" w:hAnsi="Arial Black"/>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w:t>
                                    </w:r>
                                    <w:r w:rsidRPr="00C91893">
                                      <w:rPr>
                                        <w:rFonts w:ascii="Arial Black" w:hAnsi="Arial Black"/>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Projet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A5573E" id="Groupe 16" o:spid="_x0000_s1031" style="position:absolute;left:0;text-align:left;margin-left:17pt;margin-top:32.3pt;width:429.8pt;height:274.6pt;z-index:251663360;mso-width-relative:margin;mso-height-relative:margin" coordorigin="-1679,1144" coordsize="53144,34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">
                      <v:shape id="Forme libre : forme 18" o:spid="_x0000_s1032" style="position:absolute;left:25855;top:2289;width:25610;height:27569;visibility:visible;mso-wrap-style:square;v-text-anchor:middle" coordsize="2513149,2743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" path="m717407,520707v125459,-12301,172931,157287,454381,117869c1385630,551850,1414270,168042,1569080,8550v190596,-56104,699242,180786,944069,220736c2424791,353544,2333223,576007,2323937,646676v-12700,155575,25193,559092,12493,714667c2305507,1960697,2055771,2088827,1654546,2317933v-604464,221646,-83837,72811,-1559057,425236c47922,2520919,20422,2222469,1396,1200119,-35227,775654,660557,934224,720882,515124e" fillcolor="#8496b0 [1951]" strokecolor="#00b0f0" strokeweight="1.75pt">
                        <v:fill opacity="13107f"/>
                        <v:stroke dashstyle="1 1" joinstyle="miter"/>
                        <v:path arrowok="t" o:connecttype="custom" o:connectlocs="731079,523301;1194119,641758;1598982,8593;2561042,230428;2368224,649898;2380955,1368125;1686077,2329481;97309,2756836;1423,1206098;734620,517690" o:connectangles="0,0,0,0,0,0,0,0,0,0"/>
                      </v:shape>
                      <v:group id="Groupe 20" o:spid="_x0000_s1033" style="position:absolute;left:6656;top:30796;width:43487;height:4388" coordorigin="6656,30796" coordsize="43486,4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_x0000_s1034" type="#_x0000_t202" style="position:absolute;left:30283;top:31014;width:19860;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6039FAFD" w14:textId="77777777" w:rsidR="00C91893" w:rsidRDefault="00C91893" w:rsidP="00C91893">
                                <w:pPr>
                                  <w:jc w:val="center"/>
                                  <w:rPr>
                                    <w:rFonts w:ascii="Arial Black" w:hAnsi="Arial Black"/>
                                    <w:b/>
                                    <w:color w:val="FEFEFE"/>
                                    <w:spacing w:val="10"/>
                                    <w:u w:val="single"/>
                                    <w14:glow w14:rad="38100">
                                      <w14:schemeClr w14:val="accent1">
                                        <w14:alpha w14:val="60000"/>
                                      </w14:schemeClr>
                                    </w14:glow>
                                    <w14:textOutline w14:w="9525" w14:cap="flat" w14:cmpd="sng" w14:algn="ctr">
                                      <w14:solidFill>
                                        <w14:schemeClr w14:val="tx1"/>
                                      </w14:solidFill>
                                      <w14:prstDash w14:val="solid"/>
                                      <w14:round/>
                                    </w14:textOutline>
                                  </w:rPr>
                                </w:pPr>
                                <w:r>
                                  <w:rPr>
                                    <w:rFonts w:ascii="Arial Black" w:hAnsi="Arial Black"/>
                                    <w:b/>
                                    <w:color w:val="FEFEFE"/>
                                    <w:spacing w:val="10"/>
                                    <w:u w:val="single"/>
                                    <w14:glow w14:rad="38100">
                                      <w14:schemeClr w14:val="accent1">
                                        <w14:alpha w14:val="60000"/>
                                      </w14:schemeClr>
                                    </w14:glow>
                                    <w14:textOutline w14:w="9525" w14:cap="flat" w14:cmpd="sng" w14:algn="ctr">
                                      <w14:solidFill>
                                        <w14:schemeClr w14:val="tx1"/>
                                      </w14:solidFill>
                                      <w14:prstDash w14:val="solid"/>
                                      <w14:round/>
                                    </w14:textOutline>
                                  </w:rPr>
                                  <w:t>CAMPUS EST</w:t>
                                </w:r>
                              </w:p>
                            </w:txbxContent>
                          </v:textbox>
                        </v:shape>
                        <v:shape id="_x0000_s1035" type="#_x0000_t202" style="position:absolute;left:6656;top:30796;width:17044;height:4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2B5E935A" w14:textId="77777777" w:rsidR="00C91893" w:rsidRDefault="00C91893" w:rsidP="00C91893">
                                <w:pPr>
                                  <w:jc w:val="center"/>
                                  <w:rPr>
                                    <w:rFonts w:ascii="Arial Black" w:hAnsi="Arial Black"/>
                                    <w:b/>
                                    <w:color w:val="FEFEFE"/>
                                    <w:spacing w:val="10"/>
                                    <w:u w:val="single"/>
                                    <w14:glow w14:rad="38100">
                                      <w14:schemeClr w14:val="accent1">
                                        <w14:alpha w14:val="60000"/>
                                      </w14:schemeClr>
                                    </w14:glow>
                                    <w14:textOutline w14:w="9525" w14:cap="flat" w14:cmpd="sng" w14:algn="ctr">
                                      <w14:solidFill>
                                        <w14:schemeClr w14:val="tx1"/>
                                      </w14:solidFill>
                                      <w14:prstDash w14:val="solid"/>
                                      <w14:round/>
                                    </w14:textOutline>
                                  </w:rPr>
                                </w:pPr>
                                <w:r>
                                  <w:rPr>
                                    <w:rFonts w:ascii="Arial Black" w:hAnsi="Arial Black"/>
                                    <w:b/>
                                    <w:color w:val="FEFEFE"/>
                                    <w:spacing w:val="10"/>
                                    <w:u w:val="single"/>
                                    <w14:glow w14:rad="38100">
                                      <w14:schemeClr w14:val="accent1">
                                        <w14:alpha w14:val="60000"/>
                                      </w14:schemeClr>
                                    </w14:glow>
                                    <w14:textOutline w14:w="9525" w14:cap="flat" w14:cmpd="sng" w14:algn="ctr">
                                      <w14:solidFill>
                                        <w14:schemeClr w14:val="tx1"/>
                                      </w14:solidFill>
                                      <w14:prstDash w14:val="solid"/>
                                      <w14:round/>
                                    </w14:textOutline>
                                  </w:rPr>
                                  <w:t>CAMPUS OUEST</w:t>
                                </w:r>
                              </w:p>
                            </w:txbxContent>
                          </v:textbox>
                        </v:shape>
                      </v:group>
                      <v:group id="Groupe 21" o:spid="_x0000_s1036" style="position:absolute;left:-1679;top:15850;width:8842;height:19639" coordorigin="-1679,15850" coordsize="8843,1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037" type="#_x0000_t202" style="position:absolute;left:-1679;top:20589;width:771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6647BC8F" w14:textId="77777777" w:rsidR="00C91893" w:rsidRDefault="00C91893" w:rsidP="00C91893">
                                <w:pPr>
                                  <w:jc w:val="center"/>
                                  <w:rPr>
                                    <w:rFonts w:ascii="Arial Black" w:hAnsi="Arial Black"/>
                                  </w:rPr>
                                </w:pPr>
                                <w:r>
                                  <w:rPr>
                                    <w:rFonts w:ascii="Arial Black" w:hAnsi="Arial Black"/>
                                  </w:rPr>
                                  <w:t>STAPS</w:t>
                                </w:r>
                              </w:p>
                            </w:txbxContent>
                          </v:textbox>
                        </v:shape>
                        <v:shape id="Forme libre : forme 28" o:spid="_x0000_s1038" style="position:absolute;left:-323;top:15850;width:7486;height:19639;visibility:visible;mso-wrap-style:square;v-text-anchor:middle" coordsize="723900,1857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" path="m19050,114300l647700,r76200,419100l447675,438150v-11307,180919,-9525,101501,-9525,238125l390525,1676400,152400,1857375,,1162050,,114300e" fillcolor="yellow" strokecolor="#ffd966 [1943]" strokeweight="1.5pt">
                          <v:fill opacity="13107f"/>
                          <v:stroke dashstyle="1 1" joinstyle="miter"/>
                          <v:path arrowok="t" o:connecttype="custom" o:connectlocs="19704,120855;669947,0;748764,443137;463051,463279;453199,715061;403938,1772547;157635,1963901;0,1228697;0,120855" o:connectangles="0,0,0,0,0,0,0,0,0"/>
                        </v:shape>
                      </v:group>
                      <v:shape id="Forme libre : forme 22" o:spid="_x0000_s1039" style="position:absolute;left:8973;top:5762;width:17917;height:24096;visibility:visible;mso-wrap-style:square;v-text-anchor:middle" coordsize="1758622,241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" path="m224685,201950v52210,-3896,257830,121905,373717,96505c714289,273055,689095,186451,769028,v279400,130175,522225,370338,989594,474672c1661756,619027,1599116,629813,1586416,785388v3348,517389,67799,1108347,71147,1625736l888874,2411124c188078,2223936,136399,1804699,3049,1544349,-22351,934749,116255,638823,220638,219723e" fillcolor="#ed7d31 [3205]" strokecolor="#ed7d31 [3205]" strokeweight="1.5pt">
                        <v:fill opacity="13107f"/>
                        <v:stroke dashstyle="3 1" joinstyle="miter"/>
                        <v:path arrowok="t" o:connecttype="custom" o:connectlocs="228903,201823;609637,298267;783466,0;1791640,474373;1616201,784894;1688684,2409606;905563,2409606;3106,1543377;224780,219585" o:connectangles="0,0,0,0,0,0,0,0,0"/>
                      </v:shape>
                      <v:group id="Groupe 23" o:spid="_x0000_s1040" style="position:absolute;left:33372;top:1144;width:8667;height:7219" coordorigin="33372,1144" coordsize="8666,7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Forme libre : forme 25" o:spid="_x0000_s1041" style="position:absolute;left:33645;top:1144;width:7747;height:7219;visibility:visible;mso-wrap-style:square;v-text-anchor:middle" coordsize="774718,721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" path="m75014,384369l189468,59300c324910,-58121,476258,15312,774718,136454,674170,330853,521933,755890,365721,719651l,586461,58808,368456e" fillcolor="white [3212]" strokecolor="black [3213]" strokeweight="1.5pt">
                          <v:fill opacity="13107f"/>
                          <v:stroke dashstyle="1 1" joinstyle="miter"/>
                          <v:path arrowok="t" o:connecttype="custom" o:connectlocs="75014,384369;189468,59300;774718,136454;365721,719651;0,586461;58808,368456" o:connectangles="0,0,0,0,0,0"/>
                        </v:shape>
                        <v:shape id="_x0000_s1042" type="#_x0000_t202" style="position:absolute;left:33372;top:2235;width:8667;height:4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" filled="f" stroked="f" strokeweight=".25pt">
                          <v:textbox>
                            <w:txbxContent>
                              <w:p w14:paraId="6919A41F" w14:textId="77777777" w:rsidR="00C91893" w:rsidRDefault="00C91893" w:rsidP="00C91893">
                                <w:pPr>
                                  <w:jc w:val="center"/>
                                  <w:rPr>
                                    <w:rFonts w:ascii="Arial Black" w:hAnsi="Arial Black"/>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Black" w:hAnsi="Arial Black"/>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SERVICES CENTRAUX</w:t>
                                </w:r>
                              </w:p>
                            </w:txbxContent>
                          </v:textbox>
                        </v:shape>
                      </v:group>
                      <v:shape id="_x0000_s1043" type="#_x0000_t202" style="position:absolute;left:28885;top:16621;width:9537;height:3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" filled="f" stroked="f" strokeweight="1pt">
                        <v:textbox>
                          <w:txbxContent>
                            <w:p w14:paraId="17BA21DD" w14:textId="3FE754DE" w:rsidR="00C91893" w:rsidRPr="00C91893" w:rsidRDefault="00C91893" w:rsidP="00C91893">
                              <w:pPr>
                                <w:spacing w:after="0" w:line="240" w:lineRule="auto"/>
                                <w:rPr>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91893">
                                <w:rPr>
                                  <w:rFonts w:ascii="Arial Black" w:hAnsi="Arial Black"/>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B44</w:t>
                              </w:r>
                              <w:r>
                                <w:rPr>
                                  <w:rFonts w:ascii="Arial Black" w:hAnsi="Arial Black"/>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w:t>
                              </w:r>
                              <w:r w:rsidRPr="00C91893">
                                <w:rPr>
                                  <w:rFonts w:ascii="Arial Black" w:hAnsi="Arial Black"/>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Projet</w:t>
                              </w:r>
                            </w:p>
                          </w:txbxContent>
                        </v:textbox>
                      </v:shape>
                    </v:group>
                  </w:pict>
                </mc:Fallback>
              </mc:AlternateContent>
            </w:r>
            <w:r w:rsidR="00C91893">
              <w:rPr>
                <w:noProof/>
                <w:lang w:eastAsia="en-US"/>
              </w:rPr>
              <mc:AlternateContent>
                <mc:Choice Requires="wps">
                  <w:drawing>
                    <wp:anchor distT="0" distB="0" distL="114300" distR="114300" simplePos="0" relativeHeight="251661311" behindDoc="0" locked="0" layoutInCell="1" allowOverlap="1" wp14:anchorId="7C55D86D" wp14:editId="4A074C87">
                      <wp:simplePos x="0" y="0"/>
                      <wp:positionH relativeFrom="column">
                        <wp:posOffset>3388360</wp:posOffset>
                      </wp:positionH>
                      <wp:positionV relativeFrom="paragraph">
                        <wp:posOffset>1769110</wp:posOffset>
                      </wp:positionV>
                      <wp:extent cx="941705" cy="454025"/>
                      <wp:effectExtent l="19050" t="19050" r="10795" b="41275"/>
                      <wp:wrapNone/>
                      <wp:docPr id="9" name="Forme libre : forme 9"/>
                      <wp:cNvGraphicFramePr/>
                      <a:graphic xmlns:a="http://schemas.openxmlformats.org/drawingml/2006/main">
                        <a:graphicData uri="http://schemas.microsoft.com/office/word/2010/wordprocessingShape">
                          <wps:wsp>
                            <wps:cNvSpPr/>
                            <wps:spPr>
                              <a:xfrm>
                                <a:off x="0" y="0"/>
                                <a:ext cx="941705" cy="454025"/>
                              </a:xfrm>
                              <a:custGeom>
                                <a:avLst/>
                                <a:gdLst>
                                  <a:gd name="connsiteX0" fmla="*/ 0 w 844062"/>
                                  <a:gd name="connsiteY0" fmla="*/ 0 h 128265"/>
                                  <a:gd name="connsiteX1" fmla="*/ 844062 w 844062"/>
                                  <a:gd name="connsiteY1" fmla="*/ 0 h 128265"/>
                                  <a:gd name="connsiteX2" fmla="*/ 844062 w 844062"/>
                                  <a:gd name="connsiteY2" fmla="*/ 128265 h 128265"/>
                                  <a:gd name="connsiteX3" fmla="*/ 0 w 844062"/>
                                  <a:gd name="connsiteY3" fmla="*/ 128265 h 128265"/>
                                  <a:gd name="connsiteX4" fmla="*/ 0 w 844062"/>
                                  <a:gd name="connsiteY4" fmla="*/ 0 h 128265"/>
                                  <a:gd name="connsiteX0" fmla="*/ 0 w 844062"/>
                                  <a:gd name="connsiteY0" fmla="*/ 8275 h 136540"/>
                                  <a:gd name="connsiteX1" fmla="*/ 165503 w 844062"/>
                                  <a:gd name="connsiteY1" fmla="*/ 0 h 136540"/>
                                  <a:gd name="connsiteX2" fmla="*/ 844062 w 844062"/>
                                  <a:gd name="connsiteY2" fmla="*/ 8275 h 136540"/>
                                  <a:gd name="connsiteX3" fmla="*/ 844062 w 844062"/>
                                  <a:gd name="connsiteY3" fmla="*/ 136540 h 136540"/>
                                  <a:gd name="connsiteX4" fmla="*/ 0 w 844062"/>
                                  <a:gd name="connsiteY4" fmla="*/ 136540 h 136540"/>
                                  <a:gd name="connsiteX5" fmla="*/ 0 w 844062"/>
                                  <a:gd name="connsiteY5" fmla="*/ 8275 h 136540"/>
                                  <a:gd name="connsiteX0" fmla="*/ 0 w 844062"/>
                                  <a:gd name="connsiteY0" fmla="*/ 8275 h 136540"/>
                                  <a:gd name="connsiteX1" fmla="*/ 165503 w 844062"/>
                                  <a:gd name="connsiteY1" fmla="*/ 0 h 136540"/>
                                  <a:gd name="connsiteX2" fmla="*/ 732348 w 844062"/>
                                  <a:gd name="connsiteY2" fmla="*/ 8275 h 136540"/>
                                  <a:gd name="connsiteX3" fmla="*/ 844062 w 844062"/>
                                  <a:gd name="connsiteY3" fmla="*/ 8275 h 136540"/>
                                  <a:gd name="connsiteX4" fmla="*/ 844062 w 844062"/>
                                  <a:gd name="connsiteY4" fmla="*/ 136540 h 136540"/>
                                  <a:gd name="connsiteX5" fmla="*/ 0 w 844062"/>
                                  <a:gd name="connsiteY5" fmla="*/ 136540 h 136540"/>
                                  <a:gd name="connsiteX6" fmla="*/ 0 w 844062"/>
                                  <a:gd name="connsiteY6" fmla="*/ 8275 h 136540"/>
                                  <a:gd name="connsiteX0" fmla="*/ 0 w 844062"/>
                                  <a:gd name="connsiteY0" fmla="*/ 8275 h 136540"/>
                                  <a:gd name="connsiteX1" fmla="*/ 165503 w 844062"/>
                                  <a:gd name="connsiteY1" fmla="*/ 0 h 136540"/>
                                  <a:gd name="connsiteX2" fmla="*/ 587533 w 844062"/>
                                  <a:gd name="connsiteY2" fmla="*/ 8275 h 136540"/>
                                  <a:gd name="connsiteX3" fmla="*/ 732348 w 844062"/>
                                  <a:gd name="connsiteY3" fmla="*/ 8275 h 136540"/>
                                  <a:gd name="connsiteX4" fmla="*/ 844062 w 844062"/>
                                  <a:gd name="connsiteY4" fmla="*/ 8275 h 136540"/>
                                  <a:gd name="connsiteX5" fmla="*/ 844062 w 844062"/>
                                  <a:gd name="connsiteY5" fmla="*/ 136540 h 136540"/>
                                  <a:gd name="connsiteX6" fmla="*/ 0 w 844062"/>
                                  <a:gd name="connsiteY6" fmla="*/ 136540 h 136540"/>
                                  <a:gd name="connsiteX7" fmla="*/ 0 w 844062"/>
                                  <a:gd name="connsiteY7" fmla="*/ 8275 h 136540"/>
                                  <a:gd name="connsiteX0" fmla="*/ 0 w 844062"/>
                                  <a:gd name="connsiteY0" fmla="*/ 16550 h 144815"/>
                                  <a:gd name="connsiteX1" fmla="*/ 165503 w 844062"/>
                                  <a:gd name="connsiteY1" fmla="*/ 8275 h 144815"/>
                                  <a:gd name="connsiteX2" fmla="*/ 302042 w 844062"/>
                                  <a:gd name="connsiteY2" fmla="*/ 0 h 144815"/>
                                  <a:gd name="connsiteX3" fmla="*/ 587533 w 844062"/>
                                  <a:gd name="connsiteY3" fmla="*/ 16550 h 144815"/>
                                  <a:gd name="connsiteX4" fmla="*/ 732348 w 844062"/>
                                  <a:gd name="connsiteY4" fmla="*/ 16550 h 144815"/>
                                  <a:gd name="connsiteX5" fmla="*/ 844062 w 844062"/>
                                  <a:gd name="connsiteY5" fmla="*/ 16550 h 144815"/>
                                  <a:gd name="connsiteX6" fmla="*/ 844062 w 844062"/>
                                  <a:gd name="connsiteY6" fmla="*/ 144815 h 144815"/>
                                  <a:gd name="connsiteX7" fmla="*/ 0 w 844062"/>
                                  <a:gd name="connsiteY7" fmla="*/ 144815 h 144815"/>
                                  <a:gd name="connsiteX8" fmla="*/ 0 w 844062"/>
                                  <a:gd name="connsiteY8" fmla="*/ 16550 h 144815"/>
                                  <a:gd name="connsiteX0" fmla="*/ 0 w 844062"/>
                                  <a:gd name="connsiteY0" fmla="*/ 8275 h 136540"/>
                                  <a:gd name="connsiteX1" fmla="*/ 165503 w 844062"/>
                                  <a:gd name="connsiteY1" fmla="*/ 0 h 136540"/>
                                  <a:gd name="connsiteX2" fmla="*/ 587533 w 844062"/>
                                  <a:gd name="connsiteY2" fmla="*/ 8275 h 136540"/>
                                  <a:gd name="connsiteX3" fmla="*/ 732348 w 844062"/>
                                  <a:gd name="connsiteY3" fmla="*/ 8275 h 136540"/>
                                  <a:gd name="connsiteX4" fmla="*/ 844062 w 844062"/>
                                  <a:gd name="connsiteY4" fmla="*/ 8275 h 136540"/>
                                  <a:gd name="connsiteX5" fmla="*/ 844062 w 844062"/>
                                  <a:gd name="connsiteY5" fmla="*/ 136540 h 136540"/>
                                  <a:gd name="connsiteX6" fmla="*/ 0 w 844062"/>
                                  <a:gd name="connsiteY6" fmla="*/ 136540 h 136540"/>
                                  <a:gd name="connsiteX7" fmla="*/ 0 w 844062"/>
                                  <a:gd name="connsiteY7" fmla="*/ 8275 h 136540"/>
                                  <a:gd name="connsiteX0" fmla="*/ 0 w 844062"/>
                                  <a:gd name="connsiteY0" fmla="*/ 8275 h 136540"/>
                                  <a:gd name="connsiteX1" fmla="*/ 165503 w 844062"/>
                                  <a:gd name="connsiteY1" fmla="*/ 0 h 136540"/>
                                  <a:gd name="connsiteX2" fmla="*/ 318592 w 844062"/>
                                  <a:gd name="connsiteY2" fmla="*/ 8275 h 136540"/>
                                  <a:gd name="connsiteX3" fmla="*/ 587533 w 844062"/>
                                  <a:gd name="connsiteY3" fmla="*/ 8275 h 136540"/>
                                  <a:gd name="connsiteX4" fmla="*/ 732348 w 844062"/>
                                  <a:gd name="connsiteY4" fmla="*/ 8275 h 136540"/>
                                  <a:gd name="connsiteX5" fmla="*/ 844062 w 844062"/>
                                  <a:gd name="connsiteY5" fmla="*/ 8275 h 136540"/>
                                  <a:gd name="connsiteX6" fmla="*/ 844062 w 844062"/>
                                  <a:gd name="connsiteY6" fmla="*/ 136540 h 136540"/>
                                  <a:gd name="connsiteX7" fmla="*/ 0 w 844062"/>
                                  <a:gd name="connsiteY7" fmla="*/ 136540 h 136540"/>
                                  <a:gd name="connsiteX8" fmla="*/ 0 w 844062"/>
                                  <a:gd name="connsiteY8" fmla="*/ 8275 h 136540"/>
                                  <a:gd name="connsiteX0" fmla="*/ 0 w 844062"/>
                                  <a:gd name="connsiteY0" fmla="*/ 264832 h 393097"/>
                                  <a:gd name="connsiteX1" fmla="*/ 165503 w 844062"/>
                                  <a:gd name="connsiteY1" fmla="*/ 256557 h 393097"/>
                                  <a:gd name="connsiteX2" fmla="*/ 186167 w 844062"/>
                                  <a:gd name="connsiteY2" fmla="*/ 0 h 393097"/>
                                  <a:gd name="connsiteX3" fmla="*/ 587533 w 844062"/>
                                  <a:gd name="connsiteY3" fmla="*/ 264832 h 393097"/>
                                  <a:gd name="connsiteX4" fmla="*/ 732348 w 844062"/>
                                  <a:gd name="connsiteY4" fmla="*/ 264832 h 393097"/>
                                  <a:gd name="connsiteX5" fmla="*/ 844062 w 844062"/>
                                  <a:gd name="connsiteY5" fmla="*/ 264832 h 393097"/>
                                  <a:gd name="connsiteX6" fmla="*/ 844062 w 844062"/>
                                  <a:gd name="connsiteY6" fmla="*/ 393097 h 393097"/>
                                  <a:gd name="connsiteX7" fmla="*/ 0 w 844062"/>
                                  <a:gd name="connsiteY7" fmla="*/ 393097 h 393097"/>
                                  <a:gd name="connsiteX8" fmla="*/ 0 w 844062"/>
                                  <a:gd name="connsiteY8" fmla="*/ 264832 h 393097"/>
                                  <a:gd name="connsiteX0" fmla="*/ 0 w 844062"/>
                                  <a:gd name="connsiteY0" fmla="*/ 297929 h 426194"/>
                                  <a:gd name="connsiteX1" fmla="*/ 165503 w 844062"/>
                                  <a:gd name="connsiteY1" fmla="*/ 289654 h 426194"/>
                                  <a:gd name="connsiteX2" fmla="*/ 186167 w 844062"/>
                                  <a:gd name="connsiteY2" fmla="*/ 33097 h 426194"/>
                                  <a:gd name="connsiteX3" fmla="*/ 293715 w 844062"/>
                                  <a:gd name="connsiteY3" fmla="*/ 0 h 426194"/>
                                  <a:gd name="connsiteX4" fmla="*/ 732348 w 844062"/>
                                  <a:gd name="connsiteY4" fmla="*/ 297929 h 426194"/>
                                  <a:gd name="connsiteX5" fmla="*/ 844062 w 844062"/>
                                  <a:gd name="connsiteY5" fmla="*/ 297929 h 426194"/>
                                  <a:gd name="connsiteX6" fmla="*/ 844062 w 844062"/>
                                  <a:gd name="connsiteY6" fmla="*/ 426194 h 426194"/>
                                  <a:gd name="connsiteX7" fmla="*/ 0 w 844062"/>
                                  <a:gd name="connsiteY7" fmla="*/ 426194 h 426194"/>
                                  <a:gd name="connsiteX8" fmla="*/ 0 w 844062"/>
                                  <a:gd name="connsiteY8" fmla="*/ 297929 h 426194"/>
                                  <a:gd name="connsiteX0" fmla="*/ 0 w 844062"/>
                                  <a:gd name="connsiteY0" fmla="*/ 297929 h 426194"/>
                                  <a:gd name="connsiteX1" fmla="*/ 165503 w 844062"/>
                                  <a:gd name="connsiteY1" fmla="*/ 289654 h 426194"/>
                                  <a:gd name="connsiteX2" fmla="*/ 157199 w 844062"/>
                                  <a:gd name="connsiteY2" fmla="*/ 20682 h 426194"/>
                                  <a:gd name="connsiteX3" fmla="*/ 293715 w 844062"/>
                                  <a:gd name="connsiteY3" fmla="*/ 0 h 426194"/>
                                  <a:gd name="connsiteX4" fmla="*/ 732348 w 844062"/>
                                  <a:gd name="connsiteY4" fmla="*/ 297929 h 426194"/>
                                  <a:gd name="connsiteX5" fmla="*/ 844062 w 844062"/>
                                  <a:gd name="connsiteY5" fmla="*/ 297929 h 426194"/>
                                  <a:gd name="connsiteX6" fmla="*/ 844062 w 844062"/>
                                  <a:gd name="connsiteY6" fmla="*/ 426194 h 426194"/>
                                  <a:gd name="connsiteX7" fmla="*/ 0 w 844062"/>
                                  <a:gd name="connsiteY7" fmla="*/ 426194 h 426194"/>
                                  <a:gd name="connsiteX8" fmla="*/ 0 w 844062"/>
                                  <a:gd name="connsiteY8" fmla="*/ 297929 h 426194"/>
                                  <a:gd name="connsiteX0" fmla="*/ 0 w 844062"/>
                                  <a:gd name="connsiteY0" fmla="*/ 297929 h 426194"/>
                                  <a:gd name="connsiteX1" fmla="*/ 165503 w 844062"/>
                                  <a:gd name="connsiteY1" fmla="*/ 289654 h 426194"/>
                                  <a:gd name="connsiteX2" fmla="*/ 157199 w 844062"/>
                                  <a:gd name="connsiteY2" fmla="*/ 20682 h 426194"/>
                                  <a:gd name="connsiteX3" fmla="*/ 293715 w 844062"/>
                                  <a:gd name="connsiteY3" fmla="*/ 0 h 426194"/>
                                  <a:gd name="connsiteX4" fmla="*/ 289552 w 844062"/>
                                  <a:gd name="connsiteY4" fmla="*/ 293790 h 426194"/>
                                  <a:gd name="connsiteX5" fmla="*/ 844062 w 844062"/>
                                  <a:gd name="connsiteY5" fmla="*/ 297929 h 426194"/>
                                  <a:gd name="connsiteX6" fmla="*/ 844062 w 844062"/>
                                  <a:gd name="connsiteY6" fmla="*/ 426194 h 426194"/>
                                  <a:gd name="connsiteX7" fmla="*/ 0 w 844062"/>
                                  <a:gd name="connsiteY7" fmla="*/ 426194 h 426194"/>
                                  <a:gd name="connsiteX8" fmla="*/ 0 w 844062"/>
                                  <a:gd name="connsiteY8" fmla="*/ 297929 h 426194"/>
                                  <a:gd name="connsiteX0" fmla="*/ 0 w 844062"/>
                                  <a:gd name="connsiteY0" fmla="*/ 297929 h 426194"/>
                                  <a:gd name="connsiteX1" fmla="*/ 165503 w 844062"/>
                                  <a:gd name="connsiteY1" fmla="*/ 289654 h 426194"/>
                                  <a:gd name="connsiteX2" fmla="*/ 157199 w 844062"/>
                                  <a:gd name="connsiteY2" fmla="*/ 20682 h 426194"/>
                                  <a:gd name="connsiteX3" fmla="*/ 293715 w 844062"/>
                                  <a:gd name="connsiteY3" fmla="*/ 0 h 426194"/>
                                  <a:gd name="connsiteX4" fmla="*/ 289552 w 844062"/>
                                  <a:gd name="connsiteY4" fmla="*/ 293790 h 426194"/>
                                  <a:gd name="connsiteX5" fmla="*/ 616496 w 844062"/>
                                  <a:gd name="connsiteY5" fmla="*/ 293767 h 426194"/>
                                  <a:gd name="connsiteX6" fmla="*/ 844062 w 844062"/>
                                  <a:gd name="connsiteY6" fmla="*/ 297929 h 426194"/>
                                  <a:gd name="connsiteX7" fmla="*/ 844062 w 844062"/>
                                  <a:gd name="connsiteY7" fmla="*/ 426194 h 426194"/>
                                  <a:gd name="connsiteX8" fmla="*/ 0 w 844062"/>
                                  <a:gd name="connsiteY8" fmla="*/ 426194 h 426194"/>
                                  <a:gd name="connsiteX9" fmla="*/ 0 w 844062"/>
                                  <a:gd name="connsiteY9" fmla="*/ 297929 h 426194"/>
                                  <a:gd name="connsiteX0" fmla="*/ 0 w 844062"/>
                                  <a:gd name="connsiteY0" fmla="*/ 297929 h 426194"/>
                                  <a:gd name="connsiteX1" fmla="*/ 165503 w 844062"/>
                                  <a:gd name="connsiteY1" fmla="*/ 289654 h 426194"/>
                                  <a:gd name="connsiteX2" fmla="*/ 157199 w 844062"/>
                                  <a:gd name="connsiteY2" fmla="*/ 20682 h 426194"/>
                                  <a:gd name="connsiteX3" fmla="*/ 293715 w 844062"/>
                                  <a:gd name="connsiteY3" fmla="*/ 0 h 426194"/>
                                  <a:gd name="connsiteX4" fmla="*/ 289552 w 844062"/>
                                  <a:gd name="connsiteY4" fmla="*/ 293790 h 426194"/>
                                  <a:gd name="connsiteX5" fmla="*/ 616496 w 844062"/>
                                  <a:gd name="connsiteY5" fmla="*/ 293767 h 426194"/>
                                  <a:gd name="connsiteX6" fmla="*/ 790274 w 844062"/>
                                  <a:gd name="connsiteY6" fmla="*/ 297904 h 426194"/>
                                  <a:gd name="connsiteX7" fmla="*/ 844062 w 844062"/>
                                  <a:gd name="connsiteY7" fmla="*/ 297929 h 426194"/>
                                  <a:gd name="connsiteX8" fmla="*/ 844062 w 844062"/>
                                  <a:gd name="connsiteY8" fmla="*/ 426194 h 426194"/>
                                  <a:gd name="connsiteX9" fmla="*/ 0 w 844062"/>
                                  <a:gd name="connsiteY9" fmla="*/ 426194 h 426194"/>
                                  <a:gd name="connsiteX10" fmla="*/ 0 w 844062"/>
                                  <a:gd name="connsiteY10" fmla="*/ 297929 h 426194"/>
                                  <a:gd name="connsiteX0" fmla="*/ 0 w 844062"/>
                                  <a:gd name="connsiteY0" fmla="*/ 297929 h 426194"/>
                                  <a:gd name="connsiteX1" fmla="*/ 165503 w 844062"/>
                                  <a:gd name="connsiteY1" fmla="*/ 289654 h 426194"/>
                                  <a:gd name="connsiteX2" fmla="*/ 157199 w 844062"/>
                                  <a:gd name="connsiteY2" fmla="*/ 20682 h 426194"/>
                                  <a:gd name="connsiteX3" fmla="*/ 293715 w 844062"/>
                                  <a:gd name="connsiteY3" fmla="*/ 0 h 426194"/>
                                  <a:gd name="connsiteX4" fmla="*/ 289552 w 844062"/>
                                  <a:gd name="connsiteY4" fmla="*/ 293790 h 426194"/>
                                  <a:gd name="connsiteX5" fmla="*/ 616496 w 844062"/>
                                  <a:gd name="connsiteY5" fmla="*/ 293767 h 426194"/>
                                  <a:gd name="connsiteX6" fmla="*/ 790274 w 844062"/>
                                  <a:gd name="connsiteY6" fmla="*/ 297904 h 426194"/>
                                  <a:gd name="connsiteX7" fmla="*/ 844062 w 844062"/>
                                  <a:gd name="connsiteY7" fmla="*/ 297929 h 426194"/>
                                  <a:gd name="connsiteX8" fmla="*/ 844062 w 844062"/>
                                  <a:gd name="connsiteY8" fmla="*/ 426194 h 426194"/>
                                  <a:gd name="connsiteX9" fmla="*/ 0 w 844062"/>
                                  <a:gd name="connsiteY9" fmla="*/ 426194 h 426194"/>
                                  <a:gd name="connsiteX10" fmla="*/ 0 w 844062"/>
                                  <a:gd name="connsiteY10" fmla="*/ 297929 h 426194"/>
                                  <a:gd name="connsiteX0" fmla="*/ 0 w 844062"/>
                                  <a:gd name="connsiteY0" fmla="*/ 297929 h 426194"/>
                                  <a:gd name="connsiteX1" fmla="*/ 165503 w 844062"/>
                                  <a:gd name="connsiteY1" fmla="*/ 289654 h 426194"/>
                                  <a:gd name="connsiteX2" fmla="*/ 157199 w 844062"/>
                                  <a:gd name="connsiteY2" fmla="*/ 20682 h 426194"/>
                                  <a:gd name="connsiteX3" fmla="*/ 293715 w 844062"/>
                                  <a:gd name="connsiteY3" fmla="*/ 0 h 426194"/>
                                  <a:gd name="connsiteX4" fmla="*/ 289552 w 844062"/>
                                  <a:gd name="connsiteY4" fmla="*/ 293790 h 426194"/>
                                  <a:gd name="connsiteX5" fmla="*/ 616496 w 844062"/>
                                  <a:gd name="connsiteY5" fmla="*/ 293767 h 426194"/>
                                  <a:gd name="connsiteX6" fmla="*/ 790274 w 844062"/>
                                  <a:gd name="connsiteY6" fmla="*/ 297904 h 426194"/>
                                  <a:gd name="connsiteX7" fmla="*/ 844062 w 844062"/>
                                  <a:gd name="connsiteY7" fmla="*/ 297929 h 426194"/>
                                  <a:gd name="connsiteX8" fmla="*/ 844062 w 844062"/>
                                  <a:gd name="connsiteY8" fmla="*/ 426194 h 426194"/>
                                  <a:gd name="connsiteX9" fmla="*/ 0 w 844062"/>
                                  <a:gd name="connsiteY9" fmla="*/ 426194 h 426194"/>
                                  <a:gd name="connsiteX10" fmla="*/ 0 w 844062"/>
                                  <a:gd name="connsiteY10" fmla="*/ 297929 h 426194"/>
                                  <a:gd name="connsiteX0" fmla="*/ 0 w 844062"/>
                                  <a:gd name="connsiteY0" fmla="*/ 297929 h 426194"/>
                                  <a:gd name="connsiteX1" fmla="*/ 165503 w 844062"/>
                                  <a:gd name="connsiteY1" fmla="*/ 289654 h 426194"/>
                                  <a:gd name="connsiteX2" fmla="*/ 157199 w 844062"/>
                                  <a:gd name="connsiteY2" fmla="*/ 20682 h 426194"/>
                                  <a:gd name="connsiteX3" fmla="*/ 293715 w 844062"/>
                                  <a:gd name="connsiteY3" fmla="*/ 0 h 426194"/>
                                  <a:gd name="connsiteX4" fmla="*/ 289552 w 844062"/>
                                  <a:gd name="connsiteY4" fmla="*/ 293790 h 426194"/>
                                  <a:gd name="connsiteX5" fmla="*/ 616496 w 844062"/>
                                  <a:gd name="connsiteY5" fmla="*/ 293767 h 426194"/>
                                  <a:gd name="connsiteX6" fmla="*/ 674422 w 844062"/>
                                  <a:gd name="connsiteY6" fmla="*/ 215153 h 426194"/>
                                  <a:gd name="connsiteX7" fmla="*/ 790274 w 844062"/>
                                  <a:gd name="connsiteY7" fmla="*/ 297904 h 426194"/>
                                  <a:gd name="connsiteX8" fmla="*/ 844062 w 844062"/>
                                  <a:gd name="connsiteY8" fmla="*/ 297929 h 426194"/>
                                  <a:gd name="connsiteX9" fmla="*/ 844062 w 844062"/>
                                  <a:gd name="connsiteY9" fmla="*/ 426194 h 426194"/>
                                  <a:gd name="connsiteX10" fmla="*/ 0 w 844062"/>
                                  <a:gd name="connsiteY10" fmla="*/ 426194 h 426194"/>
                                  <a:gd name="connsiteX11" fmla="*/ 0 w 844062"/>
                                  <a:gd name="connsiteY11" fmla="*/ 297929 h 426194"/>
                                  <a:gd name="connsiteX0" fmla="*/ 0 w 844062"/>
                                  <a:gd name="connsiteY0" fmla="*/ 297930 h 426195"/>
                                  <a:gd name="connsiteX1" fmla="*/ 165503 w 844062"/>
                                  <a:gd name="connsiteY1" fmla="*/ 289655 h 426195"/>
                                  <a:gd name="connsiteX2" fmla="*/ 157199 w 844062"/>
                                  <a:gd name="connsiteY2" fmla="*/ 20683 h 426195"/>
                                  <a:gd name="connsiteX3" fmla="*/ 293715 w 844062"/>
                                  <a:gd name="connsiteY3" fmla="*/ 1 h 426195"/>
                                  <a:gd name="connsiteX4" fmla="*/ 289552 w 844062"/>
                                  <a:gd name="connsiteY4" fmla="*/ 293791 h 426195"/>
                                  <a:gd name="connsiteX5" fmla="*/ 616496 w 844062"/>
                                  <a:gd name="connsiteY5" fmla="*/ 293768 h 426195"/>
                                  <a:gd name="connsiteX6" fmla="*/ 761327 w 844062"/>
                                  <a:gd name="connsiteY6" fmla="*/ 1 h 426195"/>
                                  <a:gd name="connsiteX7" fmla="*/ 790274 w 844062"/>
                                  <a:gd name="connsiteY7" fmla="*/ 297905 h 426195"/>
                                  <a:gd name="connsiteX8" fmla="*/ 844062 w 844062"/>
                                  <a:gd name="connsiteY8" fmla="*/ 297930 h 426195"/>
                                  <a:gd name="connsiteX9" fmla="*/ 844062 w 844062"/>
                                  <a:gd name="connsiteY9" fmla="*/ 426195 h 426195"/>
                                  <a:gd name="connsiteX10" fmla="*/ 0 w 844062"/>
                                  <a:gd name="connsiteY10" fmla="*/ 426195 h 426195"/>
                                  <a:gd name="connsiteX11" fmla="*/ 0 w 844062"/>
                                  <a:gd name="connsiteY11" fmla="*/ 297930 h 426195"/>
                                  <a:gd name="connsiteX0" fmla="*/ 0 w 844062"/>
                                  <a:gd name="connsiteY0" fmla="*/ 301966 h 430231"/>
                                  <a:gd name="connsiteX1" fmla="*/ 165503 w 844062"/>
                                  <a:gd name="connsiteY1" fmla="*/ 293691 h 430231"/>
                                  <a:gd name="connsiteX2" fmla="*/ 157199 w 844062"/>
                                  <a:gd name="connsiteY2" fmla="*/ 24719 h 430231"/>
                                  <a:gd name="connsiteX3" fmla="*/ 293715 w 844062"/>
                                  <a:gd name="connsiteY3" fmla="*/ 4037 h 430231"/>
                                  <a:gd name="connsiteX4" fmla="*/ 289552 w 844062"/>
                                  <a:gd name="connsiteY4" fmla="*/ 297827 h 430231"/>
                                  <a:gd name="connsiteX5" fmla="*/ 616496 w 844062"/>
                                  <a:gd name="connsiteY5" fmla="*/ 297804 h 430231"/>
                                  <a:gd name="connsiteX6" fmla="*/ 699247 w 844062"/>
                                  <a:gd name="connsiteY6" fmla="*/ 140576 h 430231"/>
                                  <a:gd name="connsiteX7" fmla="*/ 761327 w 844062"/>
                                  <a:gd name="connsiteY7" fmla="*/ 4037 h 430231"/>
                                  <a:gd name="connsiteX8" fmla="*/ 790274 w 844062"/>
                                  <a:gd name="connsiteY8" fmla="*/ 301941 h 430231"/>
                                  <a:gd name="connsiteX9" fmla="*/ 844062 w 844062"/>
                                  <a:gd name="connsiteY9" fmla="*/ 301966 h 430231"/>
                                  <a:gd name="connsiteX10" fmla="*/ 844062 w 844062"/>
                                  <a:gd name="connsiteY10" fmla="*/ 430231 h 430231"/>
                                  <a:gd name="connsiteX11" fmla="*/ 0 w 844062"/>
                                  <a:gd name="connsiteY11" fmla="*/ 430231 h 430231"/>
                                  <a:gd name="connsiteX12" fmla="*/ 0 w 844062"/>
                                  <a:gd name="connsiteY12" fmla="*/ 301966 h 430231"/>
                                  <a:gd name="connsiteX0" fmla="*/ 0 w 844062"/>
                                  <a:gd name="connsiteY0" fmla="*/ 316535 h 444800"/>
                                  <a:gd name="connsiteX1" fmla="*/ 165503 w 844062"/>
                                  <a:gd name="connsiteY1" fmla="*/ 308260 h 444800"/>
                                  <a:gd name="connsiteX2" fmla="*/ 157199 w 844062"/>
                                  <a:gd name="connsiteY2" fmla="*/ 39288 h 444800"/>
                                  <a:gd name="connsiteX3" fmla="*/ 293715 w 844062"/>
                                  <a:gd name="connsiteY3" fmla="*/ 18606 h 444800"/>
                                  <a:gd name="connsiteX4" fmla="*/ 289552 w 844062"/>
                                  <a:gd name="connsiteY4" fmla="*/ 312396 h 444800"/>
                                  <a:gd name="connsiteX5" fmla="*/ 616496 w 844062"/>
                                  <a:gd name="connsiteY5" fmla="*/ 312373 h 444800"/>
                                  <a:gd name="connsiteX6" fmla="*/ 641312 w 844062"/>
                                  <a:gd name="connsiteY6" fmla="*/ 39202 h 444800"/>
                                  <a:gd name="connsiteX7" fmla="*/ 761327 w 844062"/>
                                  <a:gd name="connsiteY7" fmla="*/ 18606 h 444800"/>
                                  <a:gd name="connsiteX8" fmla="*/ 790274 w 844062"/>
                                  <a:gd name="connsiteY8" fmla="*/ 316510 h 444800"/>
                                  <a:gd name="connsiteX9" fmla="*/ 844062 w 844062"/>
                                  <a:gd name="connsiteY9" fmla="*/ 316535 h 444800"/>
                                  <a:gd name="connsiteX10" fmla="*/ 844062 w 844062"/>
                                  <a:gd name="connsiteY10" fmla="*/ 444800 h 444800"/>
                                  <a:gd name="connsiteX11" fmla="*/ 0 w 844062"/>
                                  <a:gd name="connsiteY11" fmla="*/ 444800 h 444800"/>
                                  <a:gd name="connsiteX12" fmla="*/ 0 w 844062"/>
                                  <a:gd name="connsiteY12" fmla="*/ 316535 h 444800"/>
                                  <a:gd name="connsiteX0" fmla="*/ 0 w 844062"/>
                                  <a:gd name="connsiteY0" fmla="*/ 297931 h 426196"/>
                                  <a:gd name="connsiteX1" fmla="*/ 165503 w 844062"/>
                                  <a:gd name="connsiteY1" fmla="*/ 289656 h 426196"/>
                                  <a:gd name="connsiteX2" fmla="*/ 157199 w 844062"/>
                                  <a:gd name="connsiteY2" fmla="*/ 20684 h 426196"/>
                                  <a:gd name="connsiteX3" fmla="*/ 293715 w 844062"/>
                                  <a:gd name="connsiteY3" fmla="*/ 2 h 426196"/>
                                  <a:gd name="connsiteX4" fmla="*/ 289552 w 844062"/>
                                  <a:gd name="connsiteY4" fmla="*/ 293792 h 426196"/>
                                  <a:gd name="connsiteX5" fmla="*/ 616496 w 844062"/>
                                  <a:gd name="connsiteY5" fmla="*/ 293769 h 426196"/>
                                  <a:gd name="connsiteX6" fmla="*/ 761327 w 844062"/>
                                  <a:gd name="connsiteY6" fmla="*/ 2 h 426196"/>
                                  <a:gd name="connsiteX7" fmla="*/ 790274 w 844062"/>
                                  <a:gd name="connsiteY7" fmla="*/ 297906 h 426196"/>
                                  <a:gd name="connsiteX8" fmla="*/ 844062 w 844062"/>
                                  <a:gd name="connsiteY8" fmla="*/ 297931 h 426196"/>
                                  <a:gd name="connsiteX9" fmla="*/ 844062 w 844062"/>
                                  <a:gd name="connsiteY9" fmla="*/ 426196 h 426196"/>
                                  <a:gd name="connsiteX10" fmla="*/ 0 w 844062"/>
                                  <a:gd name="connsiteY10" fmla="*/ 426196 h 426196"/>
                                  <a:gd name="connsiteX11" fmla="*/ 0 w 844062"/>
                                  <a:gd name="connsiteY11" fmla="*/ 297931 h 426196"/>
                                  <a:gd name="connsiteX0" fmla="*/ 0 w 844062"/>
                                  <a:gd name="connsiteY0" fmla="*/ 300922 h 429187"/>
                                  <a:gd name="connsiteX1" fmla="*/ 165503 w 844062"/>
                                  <a:gd name="connsiteY1" fmla="*/ 292647 h 429187"/>
                                  <a:gd name="connsiteX2" fmla="*/ 157199 w 844062"/>
                                  <a:gd name="connsiteY2" fmla="*/ 23675 h 429187"/>
                                  <a:gd name="connsiteX3" fmla="*/ 293715 w 844062"/>
                                  <a:gd name="connsiteY3" fmla="*/ 2993 h 429187"/>
                                  <a:gd name="connsiteX4" fmla="*/ 289552 w 844062"/>
                                  <a:gd name="connsiteY4" fmla="*/ 296783 h 429187"/>
                                  <a:gd name="connsiteX5" fmla="*/ 616496 w 844062"/>
                                  <a:gd name="connsiteY5" fmla="*/ 296760 h 429187"/>
                                  <a:gd name="connsiteX6" fmla="*/ 703385 w 844062"/>
                                  <a:gd name="connsiteY6" fmla="*/ 156080 h 429187"/>
                                  <a:gd name="connsiteX7" fmla="*/ 761327 w 844062"/>
                                  <a:gd name="connsiteY7" fmla="*/ 2993 h 429187"/>
                                  <a:gd name="connsiteX8" fmla="*/ 790274 w 844062"/>
                                  <a:gd name="connsiteY8" fmla="*/ 300897 h 429187"/>
                                  <a:gd name="connsiteX9" fmla="*/ 844062 w 844062"/>
                                  <a:gd name="connsiteY9" fmla="*/ 300922 h 429187"/>
                                  <a:gd name="connsiteX10" fmla="*/ 844062 w 844062"/>
                                  <a:gd name="connsiteY10" fmla="*/ 429187 h 429187"/>
                                  <a:gd name="connsiteX11" fmla="*/ 0 w 844062"/>
                                  <a:gd name="connsiteY11" fmla="*/ 429187 h 429187"/>
                                  <a:gd name="connsiteX12" fmla="*/ 0 w 844062"/>
                                  <a:gd name="connsiteY12" fmla="*/ 300922 h 429187"/>
                                  <a:gd name="connsiteX0" fmla="*/ 0 w 844062"/>
                                  <a:gd name="connsiteY0" fmla="*/ 315426 h 443691"/>
                                  <a:gd name="connsiteX1" fmla="*/ 165503 w 844062"/>
                                  <a:gd name="connsiteY1" fmla="*/ 307151 h 443691"/>
                                  <a:gd name="connsiteX2" fmla="*/ 157199 w 844062"/>
                                  <a:gd name="connsiteY2" fmla="*/ 38179 h 443691"/>
                                  <a:gd name="connsiteX3" fmla="*/ 293715 w 844062"/>
                                  <a:gd name="connsiteY3" fmla="*/ 17497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5503 w 844062"/>
                                  <a:gd name="connsiteY1" fmla="*/ 307151 h 443691"/>
                                  <a:gd name="connsiteX2" fmla="*/ 171871 w 844062"/>
                                  <a:gd name="connsiteY2" fmla="*/ 28388 h 443691"/>
                                  <a:gd name="connsiteX3" fmla="*/ 293715 w 844062"/>
                                  <a:gd name="connsiteY3" fmla="*/ 17497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5503 w 844062"/>
                                  <a:gd name="connsiteY1" fmla="*/ 307151 h 443691"/>
                                  <a:gd name="connsiteX2" fmla="*/ 171871 w 844062"/>
                                  <a:gd name="connsiteY2" fmla="*/ 28388 h 443691"/>
                                  <a:gd name="connsiteX3" fmla="*/ 293715 w 844062"/>
                                  <a:gd name="connsiteY3" fmla="*/ 29734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21836 h 443691"/>
                                  <a:gd name="connsiteX2" fmla="*/ 171871 w 844062"/>
                                  <a:gd name="connsiteY2" fmla="*/ 28388 h 443691"/>
                                  <a:gd name="connsiteX3" fmla="*/ 293715 w 844062"/>
                                  <a:gd name="connsiteY3" fmla="*/ 29734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71871 w 844062"/>
                                  <a:gd name="connsiteY2" fmla="*/ 28388 h 443691"/>
                                  <a:gd name="connsiteX3" fmla="*/ 293715 w 844062"/>
                                  <a:gd name="connsiteY3" fmla="*/ 29734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71871 w 844062"/>
                                  <a:gd name="connsiteY2" fmla="*/ 28388 h 443691"/>
                                  <a:gd name="connsiteX3" fmla="*/ 293715 w 844062"/>
                                  <a:gd name="connsiteY3" fmla="*/ 29734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3715 w 844062"/>
                                  <a:gd name="connsiteY3" fmla="*/ 29734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3715 w 844062"/>
                                  <a:gd name="connsiteY3" fmla="*/ 29734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3715 w 844062"/>
                                  <a:gd name="connsiteY3" fmla="*/ 29734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1271 w 844062"/>
                                  <a:gd name="connsiteY3" fmla="*/ 37076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1271 w 844062"/>
                                  <a:gd name="connsiteY3" fmla="*/ 37076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89552 w 844062"/>
                                  <a:gd name="connsiteY3" fmla="*/ 311287 h 443691"/>
                                  <a:gd name="connsiteX4" fmla="*/ 616496 w 844062"/>
                                  <a:gd name="connsiteY4" fmla="*/ 311264 h 443691"/>
                                  <a:gd name="connsiteX5" fmla="*/ 624758 w 844062"/>
                                  <a:gd name="connsiteY5" fmla="*/ 38010 h 443691"/>
                                  <a:gd name="connsiteX6" fmla="*/ 761327 w 844062"/>
                                  <a:gd name="connsiteY6" fmla="*/ 17497 h 443691"/>
                                  <a:gd name="connsiteX7" fmla="*/ 790274 w 844062"/>
                                  <a:gd name="connsiteY7" fmla="*/ 315401 h 443691"/>
                                  <a:gd name="connsiteX8" fmla="*/ 844062 w 844062"/>
                                  <a:gd name="connsiteY8" fmla="*/ 315426 h 443691"/>
                                  <a:gd name="connsiteX9" fmla="*/ 844062 w 844062"/>
                                  <a:gd name="connsiteY9" fmla="*/ 443691 h 443691"/>
                                  <a:gd name="connsiteX10" fmla="*/ 0 w 844062"/>
                                  <a:gd name="connsiteY10" fmla="*/ 443691 h 443691"/>
                                  <a:gd name="connsiteX11" fmla="*/ 0 w 844062"/>
                                  <a:gd name="connsiteY11"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89552 w 844062"/>
                                  <a:gd name="connsiteY3" fmla="*/ 311287 h 443691"/>
                                  <a:gd name="connsiteX4" fmla="*/ 616496 w 844062"/>
                                  <a:gd name="connsiteY4" fmla="*/ 311264 h 443691"/>
                                  <a:gd name="connsiteX5" fmla="*/ 624758 w 844062"/>
                                  <a:gd name="connsiteY5" fmla="*/ 38010 h 443691"/>
                                  <a:gd name="connsiteX6" fmla="*/ 761327 w 844062"/>
                                  <a:gd name="connsiteY6" fmla="*/ 17497 h 443691"/>
                                  <a:gd name="connsiteX7" fmla="*/ 790274 w 844062"/>
                                  <a:gd name="connsiteY7" fmla="*/ 315401 h 443691"/>
                                  <a:gd name="connsiteX8" fmla="*/ 844062 w 844062"/>
                                  <a:gd name="connsiteY8" fmla="*/ 315426 h 443691"/>
                                  <a:gd name="connsiteX9" fmla="*/ 844062 w 844062"/>
                                  <a:gd name="connsiteY9" fmla="*/ 443691 h 443691"/>
                                  <a:gd name="connsiteX10" fmla="*/ 0 w 844062"/>
                                  <a:gd name="connsiteY10" fmla="*/ 443691 h 443691"/>
                                  <a:gd name="connsiteX11" fmla="*/ 0 w 844062"/>
                                  <a:gd name="connsiteY11"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89552 w 844062"/>
                                  <a:gd name="connsiteY3" fmla="*/ 311287 h 443691"/>
                                  <a:gd name="connsiteX4" fmla="*/ 616496 w 844062"/>
                                  <a:gd name="connsiteY4" fmla="*/ 311264 h 443691"/>
                                  <a:gd name="connsiteX5" fmla="*/ 624758 w 844062"/>
                                  <a:gd name="connsiteY5" fmla="*/ 38010 h 443691"/>
                                  <a:gd name="connsiteX6" fmla="*/ 761327 w 844062"/>
                                  <a:gd name="connsiteY6" fmla="*/ 17497 h 443691"/>
                                  <a:gd name="connsiteX7" fmla="*/ 790274 w 844062"/>
                                  <a:gd name="connsiteY7" fmla="*/ 315401 h 443691"/>
                                  <a:gd name="connsiteX8" fmla="*/ 844062 w 844062"/>
                                  <a:gd name="connsiteY8" fmla="*/ 315426 h 443691"/>
                                  <a:gd name="connsiteX9" fmla="*/ 844062 w 844062"/>
                                  <a:gd name="connsiteY9" fmla="*/ 443691 h 443691"/>
                                  <a:gd name="connsiteX10" fmla="*/ 0 w 844062"/>
                                  <a:gd name="connsiteY10" fmla="*/ 443691 h 443691"/>
                                  <a:gd name="connsiteX11" fmla="*/ 0 w 844062"/>
                                  <a:gd name="connsiteY11"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37157 w 844062"/>
                                  <a:gd name="connsiteY3" fmla="*/ 188258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2089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4535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15426 h 443691"/>
                                  <a:gd name="connsiteX1" fmla="*/ 167948 w 844062"/>
                                  <a:gd name="connsiteY1" fmla="*/ 314494 h 443691"/>
                                  <a:gd name="connsiteX2" fmla="*/ 164535 w 844062"/>
                                  <a:gd name="connsiteY2" fmla="*/ 38179 h 443691"/>
                                  <a:gd name="connsiteX3" fmla="*/ 290956 w 844062"/>
                                  <a:gd name="connsiteY3" fmla="*/ 36515 h 443691"/>
                                  <a:gd name="connsiteX4" fmla="*/ 289552 w 844062"/>
                                  <a:gd name="connsiteY4" fmla="*/ 311287 h 443691"/>
                                  <a:gd name="connsiteX5" fmla="*/ 616496 w 844062"/>
                                  <a:gd name="connsiteY5" fmla="*/ 311264 h 443691"/>
                                  <a:gd name="connsiteX6" fmla="*/ 624758 w 844062"/>
                                  <a:gd name="connsiteY6" fmla="*/ 38010 h 443691"/>
                                  <a:gd name="connsiteX7" fmla="*/ 761327 w 844062"/>
                                  <a:gd name="connsiteY7" fmla="*/ 17497 h 443691"/>
                                  <a:gd name="connsiteX8" fmla="*/ 790274 w 844062"/>
                                  <a:gd name="connsiteY8" fmla="*/ 315401 h 443691"/>
                                  <a:gd name="connsiteX9" fmla="*/ 844062 w 844062"/>
                                  <a:gd name="connsiteY9" fmla="*/ 315426 h 443691"/>
                                  <a:gd name="connsiteX10" fmla="*/ 844062 w 844062"/>
                                  <a:gd name="connsiteY10" fmla="*/ 443691 h 443691"/>
                                  <a:gd name="connsiteX11" fmla="*/ 0 w 844062"/>
                                  <a:gd name="connsiteY11" fmla="*/ 443691 h 443691"/>
                                  <a:gd name="connsiteX12" fmla="*/ 0 w 844062"/>
                                  <a:gd name="connsiteY12" fmla="*/ 315426 h 443691"/>
                                  <a:gd name="connsiteX0" fmla="*/ 0 w 844062"/>
                                  <a:gd name="connsiteY0" fmla="*/ 305088 h 433353"/>
                                  <a:gd name="connsiteX1" fmla="*/ 167948 w 844062"/>
                                  <a:gd name="connsiteY1" fmla="*/ 304156 h 433353"/>
                                  <a:gd name="connsiteX2" fmla="*/ 164535 w 844062"/>
                                  <a:gd name="connsiteY2" fmla="*/ 27841 h 433353"/>
                                  <a:gd name="connsiteX3" fmla="*/ 290956 w 844062"/>
                                  <a:gd name="connsiteY3" fmla="*/ 26177 h 433353"/>
                                  <a:gd name="connsiteX4" fmla="*/ 289552 w 844062"/>
                                  <a:gd name="connsiteY4" fmla="*/ 300949 h 433353"/>
                                  <a:gd name="connsiteX5" fmla="*/ 616496 w 844062"/>
                                  <a:gd name="connsiteY5" fmla="*/ 300926 h 433353"/>
                                  <a:gd name="connsiteX6" fmla="*/ 624758 w 844062"/>
                                  <a:gd name="connsiteY6" fmla="*/ 27672 h 433353"/>
                                  <a:gd name="connsiteX7" fmla="*/ 761327 w 844062"/>
                                  <a:gd name="connsiteY7" fmla="*/ 7159 h 433353"/>
                                  <a:gd name="connsiteX8" fmla="*/ 790274 w 844062"/>
                                  <a:gd name="connsiteY8" fmla="*/ 305063 h 433353"/>
                                  <a:gd name="connsiteX9" fmla="*/ 844062 w 844062"/>
                                  <a:gd name="connsiteY9" fmla="*/ 305088 h 433353"/>
                                  <a:gd name="connsiteX10" fmla="*/ 844062 w 844062"/>
                                  <a:gd name="connsiteY10" fmla="*/ 433353 h 433353"/>
                                  <a:gd name="connsiteX11" fmla="*/ 0 w 844062"/>
                                  <a:gd name="connsiteY11" fmla="*/ 433353 h 433353"/>
                                  <a:gd name="connsiteX12" fmla="*/ 0 w 844062"/>
                                  <a:gd name="connsiteY12" fmla="*/ 305088 h 433353"/>
                                  <a:gd name="connsiteX0" fmla="*/ 0 w 844062"/>
                                  <a:gd name="connsiteY0" fmla="*/ 305088 h 433353"/>
                                  <a:gd name="connsiteX1" fmla="*/ 167948 w 844062"/>
                                  <a:gd name="connsiteY1" fmla="*/ 304156 h 433353"/>
                                  <a:gd name="connsiteX2" fmla="*/ 164535 w 844062"/>
                                  <a:gd name="connsiteY2" fmla="*/ 27841 h 433353"/>
                                  <a:gd name="connsiteX3" fmla="*/ 290956 w 844062"/>
                                  <a:gd name="connsiteY3" fmla="*/ 26177 h 433353"/>
                                  <a:gd name="connsiteX4" fmla="*/ 289552 w 844062"/>
                                  <a:gd name="connsiteY4" fmla="*/ 300949 h 433353"/>
                                  <a:gd name="connsiteX5" fmla="*/ 616496 w 844062"/>
                                  <a:gd name="connsiteY5" fmla="*/ 300926 h 433353"/>
                                  <a:gd name="connsiteX6" fmla="*/ 624758 w 844062"/>
                                  <a:gd name="connsiteY6" fmla="*/ 27672 h 433353"/>
                                  <a:gd name="connsiteX7" fmla="*/ 761327 w 844062"/>
                                  <a:gd name="connsiteY7" fmla="*/ 7159 h 433353"/>
                                  <a:gd name="connsiteX8" fmla="*/ 790274 w 844062"/>
                                  <a:gd name="connsiteY8" fmla="*/ 305063 h 433353"/>
                                  <a:gd name="connsiteX9" fmla="*/ 844062 w 844062"/>
                                  <a:gd name="connsiteY9" fmla="*/ 305088 h 433353"/>
                                  <a:gd name="connsiteX10" fmla="*/ 844062 w 844062"/>
                                  <a:gd name="connsiteY10" fmla="*/ 433353 h 433353"/>
                                  <a:gd name="connsiteX11" fmla="*/ 0 w 844062"/>
                                  <a:gd name="connsiteY11" fmla="*/ 433353 h 433353"/>
                                  <a:gd name="connsiteX12" fmla="*/ 0 w 844062"/>
                                  <a:gd name="connsiteY12" fmla="*/ 305088 h 433353"/>
                                  <a:gd name="connsiteX0" fmla="*/ 0 w 844062"/>
                                  <a:gd name="connsiteY0" fmla="*/ 305088 h 433353"/>
                                  <a:gd name="connsiteX1" fmla="*/ 167948 w 844062"/>
                                  <a:gd name="connsiteY1" fmla="*/ 304156 h 433353"/>
                                  <a:gd name="connsiteX2" fmla="*/ 164535 w 844062"/>
                                  <a:gd name="connsiteY2" fmla="*/ 27841 h 433353"/>
                                  <a:gd name="connsiteX3" fmla="*/ 290956 w 844062"/>
                                  <a:gd name="connsiteY3" fmla="*/ 26177 h 433353"/>
                                  <a:gd name="connsiteX4" fmla="*/ 289552 w 844062"/>
                                  <a:gd name="connsiteY4" fmla="*/ 300949 h 433353"/>
                                  <a:gd name="connsiteX5" fmla="*/ 616496 w 844062"/>
                                  <a:gd name="connsiteY5" fmla="*/ 300926 h 433353"/>
                                  <a:gd name="connsiteX6" fmla="*/ 624758 w 844062"/>
                                  <a:gd name="connsiteY6" fmla="*/ 27672 h 433353"/>
                                  <a:gd name="connsiteX7" fmla="*/ 761327 w 844062"/>
                                  <a:gd name="connsiteY7" fmla="*/ 7159 h 433353"/>
                                  <a:gd name="connsiteX8" fmla="*/ 790274 w 844062"/>
                                  <a:gd name="connsiteY8" fmla="*/ 305063 h 433353"/>
                                  <a:gd name="connsiteX9" fmla="*/ 844062 w 844062"/>
                                  <a:gd name="connsiteY9" fmla="*/ 305088 h 433353"/>
                                  <a:gd name="connsiteX10" fmla="*/ 844062 w 844062"/>
                                  <a:gd name="connsiteY10" fmla="*/ 433353 h 433353"/>
                                  <a:gd name="connsiteX11" fmla="*/ 0 w 844062"/>
                                  <a:gd name="connsiteY11" fmla="*/ 433353 h 433353"/>
                                  <a:gd name="connsiteX12" fmla="*/ 0 w 844062"/>
                                  <a:gd name="connsiteY12" fmla="*/ 305088 h 433353"/>
                                  <a:gd name="connsiteX0" fmla="*/ 0 w 844062"/>
                                  <a:gd name="connsiteY0" fmla="*/ 305088 h 433353"/>
                                  <a:gd name="connsiteX1" fmla="*/ 167948 w 844062"/>
                                  <a:gd name="connsiteY1" fmla="*/ 304156 h 433353"/>
                                  <a:gd name="connsiteX2" fmla="*/ 164535 w 844062"/>
                                  <a:gd name="connsiteY2" fmla="*/ 27841 h 433353"/>
                                  <a:gd name="connsiteX3" fmla="*/ 290956 w 844062"/>
                                  <a:gd name="connsiteY3" fmla="*/ 26177 h 433353"/>
                                  <a:gd name="connsiteX4" fmla="*/ 289552 w 844062"/>
                                  <a:gd name="connsiteY4" fmla="*/ 300949 h 433353"/>
                                  <a:gd name="connsiteX5" fmla="*/ 616496 w 844062"/>
                                  <a:gd name="connsiteY5" fmla="*/ 300926 h 433353"/>
                                  <a:gd name="connsiteX6" fmla="*/ 624758 w 844062"/>
                                  <a:gd name="connsiteY6" fmla="*/ 27672 h 433353"/>
                                  <a:gd name="connsiteX7" fmla="*/ 761327 w 844062"/>
                                  <a:gd name="connsiteY7" fmla="*/ 7159 h 433353"/>
                                  <a:gd name="connsiteX8" fmla="*/ 790274 w 844062"/>
                                  <a:gd name="connsiteY8" fmla="*/ 305063 h 433353"/>
                                  <a:gd name="connsiteX9" fmla="*/ 844062 w 844062"/>
                                  <a:gd name="connsiteY9" fmla="*/ 305088 h 433353"/>
                                  <a:gd name="connsiteX10" fmla="*/ 844062 w 844062"/>
                                  <a:gd name="connsiteY10" fmla="*/ 433353 h 433353"/>
                                  <a:gd name="connsiteX11" fmla="*/ 0 w 844062"/>
                                  <a:gd name="connsiteY11" fmla="*/ 433353 h 433353"/>
                                  <a:gd name="connsiteX12" fmla="*/ 0 w 844062"/>
                                  <a:gd name="connsiteY12" fmla="*/ 305088 h 433353"/>
                                  <a:gd name="connsiteX0" fmla="*/ 0 w 844062"/>
                                  <a:gd name="connsiteY0" fmla="*/ 305088 h 433353"/>
                                  <a:gd name="connsiteX1" fmla="*/ 167948 w 844062"/>
                                  <a:gd name="connsiteY1" fmla="*/ 304156 h 433353"/>
                                  <a:gd name="connsiteX2" fmla="*/ 164535 w 844062"/>
                                  <a:gd name="connsiteY2" fmla="*/ 27841 h 433353"/>
                                  <a:gd name="connsiteX3" fmla="*/ 290956 w 844062"/>
                                  <a:gd name="connsiteY3" fmla="*/ 26177 h 433353"/>
                                  <a:gd name="connsiteX4" fmla="*/ 289552 w 844062"/>
                                  <a:gd name="connsiteY4" fmla="*/ 300949 h 433353"/>
                                  <a:gd name="connsiteX5" fmla="*/ 616496 w 844062"/>
                                  <a:gd name="connsiteY5" fmla="*/ 300926 h 433353"/>
                                  <a:gd name="connsiteX6" fmla="*/ 624758 w 844062"/>
                                  <a:gd name="connsiteY6" fmla="*/ 27672 h 433353"/>
                                  <a:gd name="connsiteX7" fmla="*/ 761327 w 844062"/>
                                  <a:gd name="connsiteY7" fmla="*/ 7159 h 433353"/>
                                  <a:gd name="connsiteX8" fmla="*/ 790274 w 844062"/>
                                  <a:gd name="connsiteY8" fmla="*/ 305063 h 433353"/>
                                  <a:gd name="connsiteX9" fmla="*/ 844062 w 844062"/>
                                  <a:gd name="connsiteY9" fmla="*/ 305088 h 433353"/>
                                  <a:gd name="connsiteX10" fmla="*/ 844062 w 844062"/>
                                  <a:gd name="connsiteY10" fmla="*/ 433353 h 433353"/>
                                  <a:gd name="connsiteX11" fmla="*/ 0 w 844062"/>
                                  <a:gd name="connsiteY11" fmla="*/ 433353 h 433353"/>
                                  <a:gd name="connsiteX12" fmla="*/ 0 w 844062"/>
                                  <a:gd name="connsiteY12" fmla="*/ 305088 h 433353"/>
                                  <a:gd name="connsiteX0" fmla="*/ 0 w 844062"/>
                                  <a:gd name="connsiteY0" fmla="*/ 305088 h 433353"/>
                                  <a:gd name="connsiteX1" fmla="*/ 167948 w 844062"/>
                                  <a:gd name="connsiteY1" fmla="*/ 304156 h 433353"/>
                                  <a:gd name="connsiteX2" fmla="*/ 164535 w 844062"/>
                                  <a:gd name="connsiteY2" fmla="*/ 27841 h 433353"/>
                                  <a:gd name="connsiteX3" fmla="*/ 290956 w 844062"/>
                                  <a:gd name="connsiteY3" fmla="*/ 26177 h 433353"/>
                                  <a:gd name="connsiteX4" fmla="*/ 289552 w 844062"/>
                                  <a:gd name="connsiteY4" fmla="*/ 300949 h 433353"/>
                                  <a:gd name="connsiteX5" fmla="*/ 616496 w 844062"/>
                                  <a:gd name="connsiteY5" fmla="*/ 300926 h 433353"/>
                                  <a:gd name="connsiteX6" fmla="*/ 624758 w 844062"/>
                                  <a:gd name="connsiteY6" fmla="*/ 27672 h 433353"/>
                                  <a:gd name="connsiteX7" fmla="*/ 761327 w 844062"/>
                                  <a:gd name="connsiteY7" fmla="*/ 7159 h 433353"/>
                                  <a:gd name="connsiteX8" fmla="*/ 790274 w 844062"/>
                                  <a:gd name="connsiteY8" fmla="*/ 305063 h 433353"/>
                                  <a:gd name="connsiteX9" fmla="*/ 844062 w 844062"/>
                                  <a:gd name="connsiteY9" fmla="*/ 305088 h 433353"/>
                                  <a:gd name="connsiteX10" fmla="*/ 844062 w 844062"/>
                                  <a:gd name="connsiteY10" fmla="*/ 433353 h 433353"/>
                                  <a:gd name="connsiteX11" fmla="*/ 0 w 844062"/>
                                  <a:gd name="connsiteY11" fmla="*/ 433353 h 433353"/>
                                  <a:gd name="connsiteX12" fmla="*/ 0 w 844062"/>
                                  <a:gd name="connsiteY12" fmla="*/ 305088 h 433353"/>
                                  <a:gd name="connsiteX0" fmla="*/ 0 w 844062"/>
                                  <a:gd name="connsiteY0" fmla="*/ 305088 h 433353"/>
                                  <a:gd name="connsiteX1" fmla="*/ 167948 w 844062"/>
                                  <a:gd name="connsiteY1" fmla="*/ 304156 h 433353"/>
                                  <a:gd name="connsiteX2" fmla="*/ 164535 w 844062"/>
                                  <a:gd name="connsiteY2" fmla="*/ 27841 h 433353"/>
                                  <a:gd name="connsiteX3" fmla="*/ 290956 w 844062"/>
                                  <a:gd name="connsiteY3" fmla="*/ 26177 h 433353"/>
                                  <a:gd name="connsiteX4" fmla="*/ 289552 w 844062"/>
                                  <a:gd name="connsiteY4" fmla="*/ 300949 h 433353"/>
                                  <a:gd name="connsiteX5" fmla="*/ 616496 w 844062"/>
                                  <a:gd name="connsiteY5" fmla="*/ 300926 h 433353"/>
                                  <a:gd name="connsiteX6" fmla="*/ 624758 w 844062"/>
                                  <a:gd name="connsiteY6" fmla="*/ 27672 h 433353"/>
                                  <a:gd name="connsiteX7" fmla="*/ 761327 w 844062"/>
                                  <a:gd name="connsiteY7" fmla="*/ 7159 h 433353"/>
                                  <a:gd name="connsiteX8" fmla="*/ 790274 w 844062"/>
                                  <a:gd name="connsiteY8" fmla="*/ 305063 h 433353"/>
                                  <a:gd name="connsiteX9" fmla="*/ 844062 w 844062"/>
                                  <a:gd name="connsiteY9" fmla="*/ 305088 h 433353"/>
                                  <a:gd name="connsiteX10" fmla="*/ 844062 w 844062"/>
                                  <a:gd name="connsiteY10" fmla="*/ 433353 h 433353"/>
                                  <a:gd name="connsiteX11" fmla="*/ 0 w 844062"/>
                                  <a:gd name="connsiteY11" fmla="*/ 433353 h 433353"/>
                                  <a:gd name="connsiteX12" fmla="*/ 0 w 844062"/>
                                  <a:gd name="connsiteY12" fmla="*/ 305088 h 433353"/>
                                  <a:gd name="connsiteX0" fmla="*/ 0 w 844062"/>
                                  <a:gd name="connsiteY0" fmla="*/ 305088 h 433353"/>
                                  <a:gd name="connsiteX1" fmla="*/ 167948 w 844062"/>
                                  <a:gd name="connsiteY1" fmla="*/ 304156 h 433353"/>
                                  <a:gd name="connsiteX2" fmla="*/ 164535 w 844062"/>
                                  <a:gd name="connsiteY2" fmla="*/ 27841 h 433353"/>
                                  <a:gd name="connsiteX3" fmla="*/ 290956 w 844062"/>
                                  <a:gd name="connsiteY3" fmla="*/ 26177 h 433353"/>
                                  <a:gd name="connsiteX4" fmla="*/ 289552 w 844062"/>
                                  <a:gd name="connsiteY4" fmla="*/ 300949 h 433353"/>
                                  <a:gd name="connsiteX5" fmla="*/ 616496 w 844062"/>
                                  <a:gd name="connsiteY5" fmla="*/ 300926 h 433353"/>
                                  <a:gd name="connsiteX6" fmla="*/ 624758 w 844062"/>
                                  <a:gd name="connsiteY6" fmla="*/ 27672 h 433353"/>
                                  <a:gd name="connsiteX7" fmla="*/ 761327 w 844062"/>
                                  <a:gd name="connsiteY7" fmla="*/ 7159 h 433353"/>
                                  <a:gd name="connsiteX8" fmla="*/ 790274 w 844062"/>
                                  <a:gd name="connsiteY8" fmla="*/ 305063 h 433353"/>
                                  <a:gd name="connsiteX9" fmla="*/ 844062 w 844062"/>
                                  <a:gd name="connsiteY9" fmla="*/ 305088 h 433353"/>
                                  <a:gd name="connsiteX10" fmla="*/ 844062 w 844062"/>
                                  <a:gd name="connsiteY10" fmla="*/ 433353 h 433353"/>
                                  <a:gd name="connsiteX11" fmla="*/ 0 w 844062"/>
                                  <a:gd name="connsiteY11" fmla="*/ 433353 h 433353"/>
                                  <a:gd name="connsiteX12" fmla="*/ 0 w 844062"/>
                                  <a:gd name="connsiteY12" fmla="*/ 305088 h 433353"/>
                                  <a:gd name="connsiteX0" fmla="*/ 0 w 844062"/>
                                  <a:gd name="connsiteY0" fmla="*/ 305088 h 433353"/>
                                  <a:gd name="connsiteX1" fmla="*/ 167948 w 844062"/>
                                  <a:gd name="connsiteY1" fmla="*/ 304156 h 433353"/>
                                  <a:gd name="connsiteX2" fmla="*/ 164535 w 844062"/>
                                  <a:gd name="connsiteY2" fmla="*/ 27841 h 433353"/>
                                  <a:gd name="connsiteX3" fmla="*/ 290956 w 844062"/>
                                  <a:gd name="connsiteY3" fmla="*/ 26177 h 433353"/>
                                  <a:gd name="connsiteX4" fmla="*/ 289552 w 844062"/>
                                  <a:gd name="connsiteY4" fmla="*/ 300949 h 433353"/>
                                  <a:gd name="connsiteX5" fmla="*/ 616496 w 844062"/>
                                  <a:gd name="connsiteY5" fmla="*/ 300926 h 433353"/>
                                  <a:gd name="connsiteX6" fmla="*/ 624758 w 844062"/>
                                  <a:gd name="connsiteY6" fmla="*/ 27672 h 433353"/>
                                  <a:gd name="connsiteX7" fmla="*/ 761327 w 844062"/>
                                  <a:gd name="connsiteY7" fmla="*/ 7159 h 433353"/>
                                  <a:gd name="connsiteX8" fmla="*/ 790274 w 844062"/>
                                  <a:gd name="connsiteY8" fmla="*/ 305063 h 433353"/>
                                  <a:gd name="connsiteX9" fmla="*/ 844062 w 844062"/>
                                  <a:gd name="connsiteY9" fmla="*/ 305088 h 433353"/>
                                  <a:gd name="connsiteX10" fmla="*/ 844062 w 844062"/>
                                  <a:gd name="connsiteY10" fmla="*/ 433353 h 433353"/>
                                  <a:gd name="connsiteX11" fmla="*/ 0 w 844062"/>
                                  <a:gd name="connsiteY11" fmla="*/ 433353 h 433353"/>
                                  <a:gd name="connsiteX12" fmla="*/ 0 w 844062"/>
                                  <a:gd name="connsiteY12" fmla="*/ 305088 h 433353"/>
                                  <a:gd name="connsiteX0" fmla="*/ 0 w 844062"/>
                                  <a:gd name="connsiteY0" fmla="*/ 305706 h 433971"/>
                                  <a:gd name="connsiteX1" fmla="*/ 167948 w 844062"/>
                                  <a:gd name="connsiteY1" fmla="*/ 304774 h 433971"/>
                                  <a:gd name="connsiteX2" fmla="*/ 164535 w 844062"/>
                                  <a:gd name="connsiteY2" fmla="*/ 28459 h 433971"/>
                                  <a:gd name="connsiteX3" fmla="*/ 290956 w 844062"/>
                                  <a:gd name="connsiteY3" fmla="*/ 26795 h 433971"/>
                                  <a:gd name="connsiteX4" fmla="*/ 289552 w 844062"/>
                                  <a:gd name="connsiteY4" fmla="*/ 301567 h 433971"/>
                                  <a:gd name="connsiteX5" fmla="*/ 616496 w 844062"/>
                                  <a:gd name="connsiteY5" fmla="*/ 301544 h 433971"/>
                                  <a:gd name="connsiteX6" fmla="*/ 607640 w 844062"/>
                                  <a:gd name="connsiteY6" fmla="*/ 23397 h 433971"/>
                                  <a:gd name="connsiteX7" fmla="*/ 761327 w 844062"/>
                                  <a:gd name="connsiteY7" fmla="*/ 7777 h 433971"/>
                                  <a:gd name="connsiteX8" fmla="*/ 790274 w 844062"/>
                                  <a:gd name="connsiteY8" fmla="*/ 305681 h 433971"/>
                                  <a:gd name="connsiteX9" fmla="*/ 844062 w 844062"/>
                                  <a:gd name="connsiteY9" fmla="*/ 305706 h 433971"/>
                                  <a:gd name="connsiteX10" fmla="*/ 844062 w 844062"/>
                                  <a:gd name="connsiteY10" fmla="*/ 433971 h 433971"/>
                                  <a:gd name="connsiteX11" fmla="*/ 0 w 844062"/>
                                  <a:gd name="connsiteY11" fmla="*/ 433971 h 433971"/>
                                  <a:gd name="connsiteX12" fmla="*/ 0 w 844062"/>
                                  <a:gd name="connsiteY12" fmla="*/ 305706 h 433971"/>
                                  <a:gd name="connsiteX0" fmla="*/ 0 w 844062"/>
                                  <a:gd name="connsiteY0" fmla="*/ 305706 h 433971"/>
                                  <a:gd name="connsiteX1" fmla="*/ 167948 w 844062"/>
                                  <a:gd name="connsiteY1" fmla="*/ 304774 h 433971"/>
                                  <a:gd name="connsiteX2" fmla="*/ 164535 w 844062"/>
                                  <a:gd name="connsiteY2" fmla="*/ 28459 h 433971"/>
                                  <a:gd name="connsiteX3" fmla="*/ 290956 w 844062"/>
                                  <a:gd name="connsiteY3" fmla="*/ 26795 h 433971"/>
                                  <a:gd name="connsiteX4" fmla="*/ 289552 w 844062"/>
                                  <a:gd name="connsiteY4" fmla="*/ 301567 h 433971"/>
                                  <a:gd name="connsiteX5" fmla="*/ 616496 w 844062"/>
                                  <a:gd name="connsiteY5" fmla="*/ 301544 h 433971"/>
                                  <a:gd name="connsiteX6" fmla="*/ 607640 w 844062"/>
                                  <a:gd name="connsiteY6" fmla="*/ 23397 h 433971"/>
                                  <a:gd name="connsiteX7" fmla="*/ 761327 w 844062"/>
                                  <a:gd name="connsiteY7" fmla="*/ 7777 h 433971"/>
                                  <a:gd name="connsiteX8" fmla="*/ 790274 w 844062"/>
                                  <a:gd name="connsiteY8" fmla="*/ 305681 h 433971"/>
                                  <a:gd name="connsiteX9" fmla="*/ 844062 w 844062"/>
                                  <a:gd name="connsiteY9" fmla="*/ 305706 h 433971"/>
                                  <a:gd name="connsiteX10" fmla="*/ 844062 w 844062"/>
                                  <a:gd name="connsiteY10" fmla="*/ 433971 h 433971"/>
                                  <a:gd name="connsiteX11" fmla="*/ 0 w 844062"/>
                                  <a:gd name="connsiteY11" fmla="*/ 433971 h 433971"/>
                                  <a:gd name="connsiteX12" fmla="*/ 0 w 844062"/>
                                  <a:gd name="connsiteY12" fmla="*/ 305706 h 433971"/>
                                  <a:gd name="connsiteX0" fmla="*/ 0 w 844062"/>
                                  <a:gd name="connsiteY0" fmla="*/ 305706 h 433971"/>
                                  <a:gd name="connsiteX1" fmla="*/ 167948 w 844062"/>
                                  <a:gd name="connsiteY1" fmla="*/ 304774 h 433971"/>
                                  <a:gd name="connsiteX2" fmla="*/ 164535 w 844062"/>
                                  <a:gd name="connsiteY2" fmla="*/ 28459 h 433971"/>
                                  <a:gd name="connsiteX3" fmla="*/ 290956 w 844062"/>
                                  <a:gd name="connsiteY3" fmla="*/ 26795 h 433971"/>
                                  <a:gd name="connsiteX4" fmla="*/ 289552 w 844062"/>
                                  <a:gd name="connsiteY4" fmla="*/ 301567 h 433971"/>
                                  <a:gd name="connsiteX5" fmla="*/ 616496 w 844062"/>
                                  <a:gd name="connsiteY5" fmla="*/ 301544 h 433971"/>
                                  <a:gd name="connsiteX6" fmla="*/ 607640 w 844062"/>
                                  <a:gd name="connsiteY6" fmla="*/ 23397 h 433971"/>
                                  <a:gd name="connsiteX7" fmla="*/ 761327 w 844062"/>
                                  <a:gd name="connsiteY7" fmla="*/ 7777 h 433971"/>
                                  <a:gd name="connsiteX8" fmla="*/ 790274 w 844062"/>
                                  <a:gd name="connsiteY8" fmla="*/ 305681 h 433971"/>
                                  <a:gd name="connsiteX9" fmla="*/ 844062 w 844062"/>
                                  <a:gd name="connsiteY9" fmla="*/ 305706 h 433971"/>
                                  <a:gd name="connsiteX10" fmla="*/ 844062 w 844062"/>
                                  <a:gd name="connsiteY10" fmla="*/ 433971 h 433971"/>
                                  <a:gd name="connsiteX11" fmla="*/ 0 w 844062"/>
                                  <a:gd name="connsiteY11" fmla="*/ 433971 h 433971"/>
                                  <a:gd name="connsiteX12" fmla="*/ 0 w 844062"/>
                                  <a:gd name="connsiteY12" fmla="*/ 305706 h 433971"/>
                                  <a:gd name="connsiteX0" fmla="*/ 0 w 844062"/>
                                  <a:gd name="connsiteY0" fmla="*/ 305706 h 433971"/>
                                  <a:gd name="connsiteX1" fmla="*/ 167948 w 844062"/>
                                  <a:gd name="connsiteY1" fmla="*/ 304774 h 433971"/>
                                  <a:gd name="connsiteX2" fmla="*/ 164535 w 844062"/>
                                  <a:gd name="connsiteY2" fmla="*/ 28459 h 433971"/>
                                  <a:gd name="connsiteX3" fmla="*/ 290956 w 844062"/>
                                  <a:gd name="connsiteY3" fmla="*/ 26795 h 433971"/>
                                  <a:gd name="connsiteX4" fmla="*/ 289552 w 844062"/>
                                  <a:gd name="connsiteY4" fmla="*/ 301567 h 433971"/>
                                  <a:gd name="connsiteX5" fmla="*/ 616496 w 844062"/>
                                  <a:gd name="connsiteY5" fmla="*/ 301544 h 433971"/>
                                  <a:gd name="connsiteX6" fmla="*/ 607640 w 844062"/>
                                  <a:gd name="connsiteY6" fmla="*/ 23397 h 433971"/>
                                  <a:gd name="connsiteX7" fmla="*/ 761327 w 844062"/>
                                  <a:gd name="connsiteY7" fmla="*/ 7777 h 433971"/>
                                  <a:gd name="connsiteX8" fmla="*/ 790274 w 844062"/>
                                  <a:gd name="connsiteY8" fmla="*/ 305681 h 433971"/>
                                  <a:gd name="connsiteX9" fmla="*/ 844062 w 844062"/>
                                  <a:gd name="connsiteY9" fmla="*/ 305706 h 433971"/>
                                  <a:gd name="connsiteX10" fmla="*/ 844062 w 844062"/>
                                  <a:gd name="connsiteY10" fmla="*/ 433971 h 433971"/>
                                  <a:gd name="connsiteX11" fmla="*/ 0 w 844062"/>
                                  <a:gd name="connsiteY11" fmla="*/ 433971 h 433971"/>
                                  <a:gd name="connsiteX12" fmla="*/ 0 w 844062"/>
                                  <a:gd name="connsiteY12" fmla="*/ 305706 h 433971"/>
                                  <a:gd name="connsiteX0" fmla="*/ 0 w 844062"/>
                                  <a:gd name="connsiteY0" fmla="*/ 305706 h 433971"/>
                                  <a:gd name="connsiteX1" fmla="*/ 167948 w 844062"/>
                                  <a:gd name="connsiteY1" fmla="*/ 304774 h 433971"/>
                                  <a:gd name="connsiteX2" fmla="*/ 164535 w 844062"/>
                                  <a:gd name="connsiteY2" fmla="*/ 28459 h 433971"/>
                                  <a:gd name="connsiteX3" fmla="*/ 290956 w 844062"/>
                                  <a:gd name="connsiteY3" fmla="*/ 26795 h 433971"/>
                                  <a:gd name="connsiteX4" fmla="*/ 289552 w 844062"/>
                                  <a:gd name="connsiteY4" fmla="*/ 301567 h 433971"/>
                                  <a:gd name="connsiteX5" fmla="*/ 616496 w 844062"/>
                                  <a:gd name="connsiteY5" fmla="*/ 301544 h 433971"/>
                                  <a:gd name="connsiteX6" fmla="*/ 607640 w 844062"/>
                                  <a:gd name="connsiteY6" fmla="*/ 23397 h 433971"/>
                                  <a:gd name="connsiteX7" fmla="*/ 761327 w 844062"/>
                                  <a:gd name="connsiteY7" fmla="*/ 7777 h 433971"/>
                                  <a:gd name="connsiteX8" fmla="*/ 790274 w 844062"/>
                                  <a:gd name="connsiteY8" fmla="*/ 305681 h 433971"/>
                                  <a:gd name="connsiteX9" fmla="*/ 844062 w 844062"/>
                                  <a:gd name="connsiteY9" fmla="*/ 305706 h 433971"/>
                                  <a:gd name="connsiteX10" fmla="*/ 844062 w 844062"/>
                                  <a:gd name="connsiteY10" fmla="*/ 433971 h 433971"/>
                                  <a:gd name="connsiteX11" fmla="*/ 0 w 844062"/>
                                  <a:gd name="connsiteY11" fmla="*/ 433971 h 433971"/>
                                  <a:gd name="connsiteX12" fmla="*/ 0 w 844062"/>
                                  <a:gd name="connsiteY12" fmla="*/ 305706 h 433971"/>
                                  <a:gd name="connsiteX0" fmla="*/ 0 w 844062"/>
                                  <a:gd name="connsiteY0" fmla="*/ 305706 h 433971"/>
                                  <a:gd name="connsiteX1" fmla="*/ 167948 w 844062"/>
                                  <a:gd name="connsiteY1" fmla="*/ 304774 h 433971"/>
                                  <a:gd name="connsiteX2" fmla="*/ 164535 w 844062"/>
                                  <a:gd name="connsiteY2" fmla="*/ 28459 h 433971"/>
                                  <a:gd name="connsiteX3" fmla="*/ 290956 w 844062"/>
                                  <a:gd name="connsiteY3" fmla="*/ 26795 h 433971"/>
                                  <a:gd name="connsiteX4" fmla="*/ 289552 w 844062"/>
                                  <a:gd name="connsiteY4" fmla="*/ 301567 h 433971"/>
                                  <a:gd name="connsiteX5" fmla="*/ 616496 w 844062"/>
                                  <a:gd name="connsiteY5" fmla="*/ 301544 h 433971"/>
                                  <a:gd name="connsiteX6" fmla="*/ 607640 w 844062"/>
                                  <a:gd name="connsiteY6" fmla="*/ 23397 h 433971"/>
                                  <a:gd name="connsiteX7" fmla="*/ 761327 w 844062"/>
                                  <a:gd name="connsiteY7" fmla="*/ 7777 h 433971"/>
                                  <a:gd name="connsiteX8" fmla="*/ 790274 w 844062"/>
                                  <a:gd name="connsiteY8" fmla="*/ 305681 h 433971"/>
                                  <a:gd name="connsiteX9" fmla="*/ 844062 w 844062"/>
                                  <a:gd name="connsiteY9" fmla="*/ 305706 h 433971"/>
                                  <a:gd name="connsiteX10" fmla="*/ 844062 w 844062"/>
                                  <a:gd name="connsiteY10" fmla="*/ 433971 h 433971"/>
                                  <a:gd name="connsiteX11" fmla="*/ 0 w 844062"/>
                                  <a:gd name="connsiteY11" fmla="*/ 433971 h 433971"/>
                                  <a:gd name="connsiteX12" fmla="*/ 0 w 844062"/>
                                  <a:gd name="connsiteY12" fmla="*/ 305706 h 433971"/>
                                  <a:gd name="connsiteX0" fmla="*/ 0 w 844062"/>
                                  <a:gd name="connsiteY0" fmla="*/ 297929 h 426194"/>
                                  <a:gd name="connsiteX1" fmla="*/ 167948 w 844062"/>
                                  <a:gd name="connsiteY1" fmla="*/ 296997 h 426194"/>
                                  <a:gd name="connsiteX2" fmla="*/ 164535 w 844062"/>
                                  <a:gd name="connsiteY2" fmla="*/ 20682 h 426194"/>
                                  <a:gd name="connsiteX3" fmla="*/ 290956 w 844062"/>
                                  <a:gd name="connsiteY3" fmla="*/ 19018 h 426194"/>
                                  <a:gd name="connsiteX4" fmla="*/ 289552 w 844062"/>
                                  <a:gd name="connsiteY4" fmla="*/ 293790 h 426194"/>
                                  <a:gd name="connsiteX5" fmla="*/ 616496 w 844062"/>
                                  <a:gd name="connsiteY5" fmla="*/ 293767 h 426194"/>
                                  <a:gd name="connsiteX6" fmla="*/ 607640 w 844062"/>
                                  <a:gd name="connsiteY6" fmla="*/ 15620 h 426194"/>
                                  <a:gd name="connsiteX7" fmla="*/ 761327 w 844062"/>
                                  <a:gd name="connsiteY7" fmla="*/ 0 h 426194"/>
                                  <a:gd name="connsiteX8" fmla="*/ 790274 w 844062"/>
                                  <a:gd name="connsiteY8" fmla="*/ 297904 h 426194"/>
                                  <a:gd name="connsiteX9" fmla="*/ 844062 w 844062"/>
                                  <a:gd name="connsiteY9" fmla="*/ 297929 h 426194"/>
                                  <a:gd name="connsiteX10" fmla="*/ 844062 w 844062"/>
                                  <a:gd name="connsiteY10" fmla="*/ 426194 h 426194"/>
                                  <a:gd name="connsiteX11" fmla="*/ 0 w 844062"/>
                                  <a:gd name="connsiteY11" fmla="*/ 426194 h 426194"/>
                                  <a:gd name="connsiteX12" fmla="*/ 0 w 844062"/>
                                  <a:gd name="connsiteY12" fmla="*/ 297929 h 426194"/>
                                  <a:gd name="connsiteX0" fmla="*/ 0 w 844062"/>
                                  <a:gd name="connsiteY0" fmla="*/ 297929 h 426194"/>
                                  <a:gd name="connsiteX1" fmla="*/ 167948 w 844062"/>
                                  <a:gd name="connsiteY1" fmla="*/ 296997 h 426194"/>
                                  <a:gd name="connsiteX2" fmla="*/ 164535 w 844062"/>
                                  <a:gd name="connsiteY2" fmla="*/ 20682 h 426194"/>
                                  <a:gd name="connsiteX3" fmla="*/ 290956 w 844062"/>
                                  <a:gd name="connsiteY3" fmla="*/ 19018 h 426194"/>
                                  <a:gd name="connsiteX4" fmla="*/ 289552 w 844062"/>
                                  <a:gd name="connsiteY4" fmla="*/ 293790 h 426194"/>
                                  <a:gd name="connsiteX5" fmla="*/ 616496 w 844062"/>
                                  <a:gd name="connsiteY5" fmla="*/ 293767 h 426194"/>
                                  <a:gd name="connsiteX6" fmla="*/ 602749 w 844062"/>
                                  <a:gd name="connsiteY6" fmla="*/ 15620 h 426194"/>
                                  <a:gd name="connsiteX7" fmla="*/ 761327 w 844062"/>
                                  <a:gd name="connsiteY7" fmla="*/ 0 h 426194"/>
                                  <a:gd name="connsiteX8" fmla="*/ 790274 w 844062"/>
                                  <a:gd name="connsiteY8" fmla="*/ 297904 h 426194"/>
                                  <a:gd name="connsiteX9" fmla="*/ 844062 w 844062"/>
                                  <a:gd name="connsiteY9" fmla="*/ 297929 h 426194"/>
                                  <a:gd name="connsiteX10" fmla="*/ 844062 w 844062"/>
                                  <a:gd name="connsiteY10" fmla="*/ 426194 h 426194"/>
                                  <a:gd name="connsiteX11" fmla="*/ 0 w 844062"/>
                                  <a:gd name="connsiteY11" fmla="*/ 426194 h 426194"/>
                                  <a:gd name="connsiteX12" fmla="*/ 0 w 844062"/>
                                  <a:gd name="connsiteY12" fmla="*/ 297929 h 426194"/>
                                  <a:gd name="connsiteX0" fmla="*/ 0 w 844062"/>
                                  <a:gd name="connsiteY0" fmla="*/ 297929 h 426194"/>
                                  <a:gd name="connsiteX1" fmla="*/ 167948 w 844062"/>
                                  <a:gd name="connsiteY1" fmla="*/ 296997 h 426194"/>
                                  <a:gd name="connsiteX2" fmla="*/ 164535 w 844062"/>
                                  <a:gd name="connsiteY2" fmla="*/ 20682 h 426194"/>
                                  <a:gd name="connsiteX3" fmla="*/ 290956 w 844062"/>
                                  <a:gd name="connsiteY3" fmla="*/ 19018 h 426194"/>
                                  <a:gd name="connsiteX4" fmla="*/ 289552 w 844062"/>
                                  <a:gd name="connsiteY4" fmla="*/ 293790 h 426194"/>
                                  <a:gd name="connsiteX5" fmla="*/ 616496 w 844062"/>
                                  <a:gd name="connsiteY5" fmla="*/ 293767 h 426194"/>
                                  <a:gd name="connsiteX6" fmla="*/ 602749 w 844062"/>
                                  <a:gd name="connsiteY6" fmla="*/ 15620 h 426194"/>
                                  <a:gd name="connsiteX7" fmla="*/ 761327 w 844062"/>
                                  <a:gd name="connsiteY7" fmla="*/ 0 h 426194"/>
                                  <a:gd name="connsiteX8" fmla="*/ 790274 w 844062"/>
                                  <a:gd name="connsiteY8" fmla="*/ 297904 h 426194"/>
                                  <a:gd name="connsiteX9" fmla="*/ 844062 w 844062"/>
                                  <a:gd name="connsiteY9" fmla="*/ 297929 h 426194"/>
                                  <a:gd name="connsiteX10" fmla="*/ 844062 w 844062"/>
                                  <a:gd name="connsiteY10" fmla="*/ 426194 h 426194"/>
                                  <a:gd name="connsiteX11" fmla="*/ 0 w 844062"/>
                                  <a:gd name="connsiteY11" fmla="*/ 426194 h 426194"/>
                                  <a:gd name="connsiteX12" fmla="*/ 0 w 844062"/>
                                  <a:gd name="connsiteY12" fmla="*/ 297929 h 426194"/>
                                  <a:gd name="connsiteX0" fmla="*/ 0 w 844062"/>
                                  <a:gd name="connsiteY0" fmla="*/ 297929 h 426194"/>
                                  <a:gd name="connsiteX1" fmla="*/ 167948 w 844062"/>
                                  <a:gd name="connsiteY1" fmla="*/ 296997 h 426194"/>
                                  <a:gd name="connsiteX2" fmla="*/ 164535 w 844062"/>
                                  <a:gd name="connsiteY2" fmla="*/ 20682 h 426194"/>
                                  <a:gd name="connsiteX3" fmla="*/ 290956 w 844062"/>
                                  <a:gd name="connsiteY3" fmla="*/ 19018 h 426194"/>
                                  <a:gd name="connsiteX4" fmla="*/ 289552 w 844062"/>
                                  <a:gd name="connsiteY4" fmla="*/ 293790 h 426194"/>
                                  <a:gd name="connsiteX5" fmla="*/ 658068 w 844062"/>
                                  <a:gd name="connsiteY5" fmla="*/ 292522 h 426194"/>
                                  <a:gd name="connsiteX6" fmla="*/ 602749 w 844062"/>
                                  <a:gd name="connsiteY6" fmla="*/ 15620 h 426194"/>
                                  <a:gd name="connsiteX7" fmla="*/ 761327 w 844062"/>
                                  <a:gd name="connsiteY7" fmla="*/ 0 h 426194"/>
                                  <a:gd name="connsiteX8" fmla="*/ 790274 w 844062"/>
                                  <a:gd name="connsiteY8" fmla="*/ 297904 h 426194"/>
                                  <a:gd name="connsiteX9" fmla="*/ 844062 w 844062"/>
                                  <a:gd name="connsiteY9" fmla="*/ 297929 h 426194"/>
                                  <a:gd name="connsiteX10" fmla="*/ 844062 w 844062"/>
                                  <a:gd name="connsiteY10" fmla="*/ 426194 h 426194"/>
                                  <a:gd name="connsiteX11" fmla="*/ 0 w 844062"/>
                                  <a:gd name="connsiteY11" fmla="*/ 426194 h 426194"/>
                                  <a:gd name="connsiteX12" fmla="*/ 0 w 844062"/>
                                  <a:gd name="connsiteY12" fmla="*/ 297929 h 426194"/>
                                  <a:gd name="connsiteX0" fmla="*/ 0 w 844062"/>
                                  <a:gd name="connsiteY0" fmla="*/ 297929 h 426194"/>
                                  <a:gd name="connsiteX1" fmla="*/ 167948 w 844062"/>
                                  <a:gd name="connsiteY1" fmla="*/ 296997 h 426194"/>
                                  <a:gd name="connsiteX2" fmla="*/ 164535 w 844062"/>
                                  <a:gd name="connsiteY2" fmla="*/ 20682 h 426194"/>
                                  <a:gd name="connsiteX3" fmla="*/ 290956 w 844062"/>
                                  <a:gd name="connsiteY3" fmla="*/ 19018 h 426194"/>
                                  <a:gd name="connsiteX4" fmla="*/ 289552 w 844062"/>
                                  <a:gd name="connsiteY4" fmla="*/ 293790 h 426194"/>
                                  <a:gd name="connsiteX5" fmla="*/ 658068 w 844062"/>
                                  <a:gd name="connsiteY5" fmla="*/ 292522 h 426194"/>
                                  <a:gd name="connsiteX6" fmla="*/ 602749 w 844062"/>
                                  <a:gd name="connsiteY6" fmla="*/ 15620 h 426194"/>
                                  <a:gd name="connsiteX7" fmla="*/ 761327 w 844062"/>
                                  <a:gd name="connsiteY7" fmla="*/ 0 h 426194"/>
                                  <a:gd name="connsiteX8" fmla="*/ 790274 w 844062"/>
                                  <a:gd name="connsiteY8" fmla="*/ 297904 h 426194"/>
                                  <a:gd name="connsiteX9" fmla="*/ 844062 w 844062"/>
                                  <a:gd name="connsiteY9" fmla="*/ 297929 h 426194"/>
                                  <a:gd name="connsiteX10" fmla="*/ 844062 w 844062"/>
                                  <a:gd name="connsiteY10" fmla="*/ 426194 h 426194"/>
                                  <a:gd name="connsiteX11" fmla="*/ 0 w 844062"/>
                                  <a:gd name="connsiteY11" fmla="*/ 426194 h 426194"/>
                                  <a:gd name="connsiteX12" fmla="*/ 0 w 844062"/>
                                  <a:gd name="connsiteY12" fmla="*/ 297929 h 426194"/>
                                  <a:gd name="connsiteX0" fmla="*/ 0 w 844062"/>
                                  <a:gd name="connsiteY0" fmla="*/ 297929 h 426194"/>
                                  <a:gd name="connsiteX1" fmla="*/ 167948 w 844062"/>
                                  <a:gd name="connsiteY1" fmla="*/ 296997 h 426194"/>
                                  <a:gd name="connsiteX2" fmla="*/ 164535 w 844062"/>
                                  <a:gd name="connsiteY2" fmla="*/ 20682 h 426194"/>
                                  <a:gd name="connsiteX3" fmla="*/ 290956 w 844062"/>
                                  <a:gd name="connsiteY3" fmla="*/ 19018 h 426194"/>
                                  <a:gd name="connsiteX4" fmla="*/ 289552 w 844062"/>
                                  <a:gd name="connsiteY4" fmla="*/ 293790 h 426194"/>
                                  <a:gd name="connsiteX5" fmla="*/ 631169 w 844062"/>
                                  <a:gd name="connsiteY5" fmla="*/ 290076 h 426194"/>
                                  <a:gd name="connsiteX6" fmla="*/ 602749 w 844062"/>
                                  <a:gd name="connsiteY6" fmla="*/ 15620 h 426194"/>
                                  <a:gd name="connsiteX7" fmla="*/ 761327 w 844062"/>
                                  <a:gd name="connsiteY7" fmla="*/ 0 h 426194"/>
                                  <a:gd name="connsiteX8" fmla="*/ 790274 w 844062"/>
                                  <a:gd name="connsiteY8" fmla="*/ 297904 h 426194"/>
                                  <a:gd name="connsiteX9" fmla="*/ 844062 w 844062"/>
                                  <a:gd name="connsiteY9" fmla="*/ 297929 h 426194"/>
                                  <a:gd name="connsiteX10" fmla="*/ 844062 w 844062"/>
                                  <a:gd name="connsiteY10" fmla="*/ 426194 h 426194"/>
                                  <a:gd name="connsiteX11" fmla="*/ 0 w 844062"/>
                                  <a:gd name="connsiteY11" fmla="*/ 426194 h 426194"/>
                                  <a:gd name="connsiteX12" fmla="*/ 0 w 844062"/>
                                  <a:gd name="connsiteY12" fmla="*/ 297929 h 426194"/>
                                  <a:gd name="connsiteX0" fmla="*/ 0 w 844062"/>
                                  <a:gd name="connsiteY0" fmla="*/ 297929 h 426194"/>
                                  <a:gd name="connsiteX1" fmla="*/ 167948 w 844062"/>
                                  <a:gd name="connsiteY1" fmla="*/ 296997 h 426194"/>
                                  <a:gd name="connsiteX2" fmla="*/ 164535 w 844062"/>
                                  <a:gd name="connsiteY2" fmla="*/ 20682 h 426194"/>
                                  <a:gd name="connsiteX3" fmla="*/ 290956 w 844062"/>
                                  <a:gd name="connsiteY3" fmla="*/ 19018 h 426194"/>
                                  <a:gd name="connsiteX4" fmla="*/ 289552 w 844062"/>
                                  <a:gd name="connsiteY4" fmla="*/ 293790 h 426194"/>
                                  <a:gd name="connsiteX5" fmla="*/ 631169 w 844062"/>
                                  <a:gd name="connsiteY5" fmla="*/ 290076 h 426194"/>
                                  <a:gd name="connsiteX6" fmla="*/ 602749 w 844062"/>
                                  <a:gd name="connsiteY6" fmla="*/ 15620 h 426194"/>
                                  <a:gd name="connsiteX7" fmla="*/ 761327 w 844062"/>
                                  <a:gd name="connsiteY7" fmla="*/ 0 h 426194"/>
                                  <a:gd name="connsiteX8" fmla="*/ 790274 w 844062"/>
                                  <a:gd name="connsiteY8" fmla="*/ 297904 h 426194"/>
                                  <a:gd name="connsiteX9" fmla="*/ 844062 w 844062"/>
                                  <a:gd name="connsiteY9" fmla="*/ 297929 h 426194"/>
                                  <a:gd name="connsiteX10" fmla="*/ 844062 w 844062"/>
                                  <a:gd name="connsiteY10" fmla="*/ 426194 h 426194"/>
                                  <a:gd name="connsiteX11" fmla="*/ 0 w 844062"/>
                                  <a:gd name="connsiteY11" fmla="*/ 426194 h 426194"/>
                                  <a:gd name="connsiteX12" fmla="*/ 0 w 844062"/>
                                  <a:gd name="connsiteY12" fmla="*/ 297929 h 426194"/>
                                  <a:gd name="connsiteX0" fmla="*/ 0 w 844062"/>
                                  <a:gd name="connsiteY0" fmla="*/ 297929 h 426194"/>
                                  <a:gd name="connsiteX1" fmla="*/ 167948 w 844062"/>
                                  <a:gd name="connsiteY1" fmla="*/ 296997 h 426194"/>
                                  <a:gd name="connsiteX2" fmla="*/ 164535 w 844062"/>
                                  <a:gd name="connsiteY2" fmla="*/ 20682 h 426194"/>
                                  <a:gd name="connsiteX3" fmla="*/ 290956 w 844062"/>
                                  <a:gd name="connsiteY3" fmla="*/ 19018 h 426194"/>
                                  <a:gd name="connsiteX4" fmla="*/ 289552 w 844062"/>
                                  <a:gd name="connsiteY4" fmla="*/ 293790 h 426194"/>
                                  <a:gd name="connsiteX5" fmla="*/ 631169 w 844062"/>
                                  <a:gd name="connsiteY5" fmla="*/ 290076 h 426194"/>
                                  <a:gd name="connsiteX6" fmla="*/ 624757 w 844062"/>
                                  <a:gd name="connsiteY6" fmla="*/ 27847 h 426194"/>
                                  <a:gd name="connsiteX7" fmla="*/ 761327 w 844062"/>
                                  <a:gd name="connsiteY7" fmla="*/ 0 h 426194"/>
                                  <a:gd name="connsiteX8" fmla="*/ 790274 w 844062"/>
                                  <a:gd name="connsiteY8" fmla="*/ 297904 h 426194"/>
                                  <a:gd name="connsiteX9" fmla="*/ 844062 w 844062"/>
                                  <a:gd name="connsiteY9" fmla="*/ 297929 h 426194"/>
                                  <a:gd name="connsiteX10" fmla="*/ 844062 w 844062"/>
                                  <a:gd name="connsiteY10" fmla="*/ 426194 h 426194"/>
                                  <a:gd name="connsiteX11" fmla="*/ 0 w 844062"/>
                                  <a:gd name="connsiteY11" fmla="*/ 426194 h 426194"/>
                                  <a:gd name="connsiteX12" fmla="*/ 0 w 844062"/>
                                  <a:gd name="connsiteY12" fmla="*/ 297929 h 426194"/>
                                  <a:gd name="connsiteX0" fmla="*/ 0 w 844062"/>
                                  <a:gd name="connsiteY0" fmla="*/ 280811 h 409076"/>
                                  <a:gd name="connsiteX1" fmla="*/ 167948 w 844062"/>
                                  <a:gd name="connsiteY1" fmla="*/ 279879 h 409076"/>
                                  <a:gd name="connsiteX2" fmla="*/ 164535 w 844062"/>
                                  <a:gd name="connsiteY2" fmla="*/ 3564 h 409076"/>
                                  <a:gd name="connsiteX3" fmla="*/ 290956 w 844062"/>
                                  <a:gd name="connsiteY3" fmla="*/ 1900 h 409076"/>
                                  <a:gd name="connsiteX4" fmla="*/ 289552 w 844062"/>
                                  <a:gd name="connsiteY4" fmla="*/ 276672 h 409076"/>
                                  <a:gd name="connsiteX5" fmla="*/ 631169 w 844062"/>
                                  <a:gd name="connsiteY5" fmla="*/ 272958 h 409076"/>
                                  <a:gd name="connsiteX6" fmla="*/ 624757 w 844062"/>
                                  <a:gd name="connsiteY6" fmla="*/ 10729 h 409076"/>
                                  <a:gd name="connsiteX7" fmla="*/ 766217 w 844062"/>
                                  <a:gd name="connsiteY7" fmla="*/ 0 h 409076"/>
                                  <a:gd name="connsiteX8" fmla="*/ 790274 w 844062"/>
                                  <a:gd name="connsiteY8" fmla="*/ 280786 h 409076"/>
                                  <a:gd name="connsiteX9" fmla="*/ 844062 w 844062"/>
                                  <a:gd name="connsiteY9" fmla="*/ 280811 h 409076"/>
                                  <a:gd name="connsiteX10" fmla="*/ 844062 w 844062"/>
                                  <a:gd name="connsiteY10" fmla="*/ 409076 h 409076"/>
                                  <a:gd name="connsiteX11" fmla="*/ 0 w 844062"/>
                                  <a:gd name="connsiteY11" fmla="*/ 409076 h 409076"/>
                                  <a:gd name="connsiteX12" fmla="*/ 0 w 844062"/>
                                  <a:gd name="connsiteY12" fmla="*/ 280811 h 409076"/>
                                  <a:gd name="connsiteX0" fmla="*/ 0 w 844062"/>
                                  <a:gd name="connsiteY0" fmla="*/ 280811 h 409076"/>
                                  <a:gd name="connsiteX1" fmla="*/ 167948 w 844062"/>
                                  <a:gd name="connsiteY1" fmla="*/ 279879 h 409076"/>
                                  <a:gd name="connsiteX2" fmla="*/ 164535 w 844062"/>
                                  <a:gd name="connsiteY2" fmla="*/ 3564 h 409076"/>
                                  <a:gd name="connsiteX3" fmla="*/ 290956 w 844062"/>
                                  <a:gd name="connsiteY3" fmla="*/ 1900 h 409076"/>
                                  <a:gd name="connsiteX4" fmla="*/ 289552 w 844062"/>
                                  <a:gd name="connsiteY4" fmla="*/ 276672 h 409076"/>
                                  <a:gd name="connsiteX5" fmla="*/ 631169 w 844062"/>
                                  <a:gd name="connsiteY5" fmla="*/ 272958 h 409076"/>
                                  <a:gd name="connsiteX6" fmla="*/ 546506 w 844062"/>
                                  <a:gd name="connsiteY6" fmla="*/ 0 h 409076"/>
                                  <a:gd name="connsiteX7" fmla="*/ 766217 w 844062"/>
                                  <a:gd name="connsiteY7" fmla="*/ 0 h 409076"/>
                                  <a:gd name="connsiteX8" fmla="*/ 790274 w 844062"/>
                                  <a:gd name="connsiteY8" fmla="*/ 280786 h 409076"/>
                                  <a:gd name="connsiteX9" fmla="*/ 844062 w 844062"/>
                                  <a:gd name="connsiteY9" fmla="*/ 280811 h 409076"/>
                                  <a:gd name="connsiteX10" fmla="*/ 844062 w 844062"/>
                                  <a:gd name="connsiteY10" fmla="*/ 409076 h 409076"/>
                                  <a:gd name="connsiteX11" fmla="*/ 0 w 844062"/>
                                  <a:gd name="connsiteY11" fmla="*/ 409076 h 409076"/>
                                  <a:gd name="connsiteX12" fmla="*/ 0 w 844062"/>
                                  <a:gd name="connsiteY12" fmla="*/ 280811 h 409076"/>
                                  <a:gd name="connsiteX0" fmla="*/ 0 w 844062"/>
                                  <a:gd name="connsiteY0" fmla="*/ 282393 h 410658"/>
                                  <a:gd name="connsiteX1" fmla="*/ 167948 w 844062"/>
                                  <a:gd name="connsiteY1" fmla="*/ 281461 h 410658"/>
                                  <a:gd name="connsiteX2" fmla="*/ 164535 w 844062"/>
                                  <a:gd name="connsiteY2" fmla="*/ 5146 h 410658"/>
                                  <a:gd name="connsiteX3" fmla="*/ 290956 w 844062"/>
                                  <a:gd name="connsiteY3" fmla="*/ 3482 h 410658"/>
                                  <a:gd name="connsiteX4" fmla="*/ 289552 w 844062"/>
                                  <a:gd name="connsiteY4" fmla="*/ 278254 h 410658"/>
                                  <a:gd name="connsiteX5" fmla="*/ 631169 w 844062"/>
                                  <a:gd name="connsiteY5" fmla="*/ 274540 h 410658"/>
                                  <a:gd name="connsiteX6" fmla="*/ 546506 w 844062"/>
                                  <a:gd name="connsiteY6" fmla="*/ 1582 h 410658"/>
                                  <a:gd name="connsiteX7" fmla="*/ 766217 w 844062"/>
                                  <a:gd name="connsiteY7" fmla="*/ 1582 h 410658"/>
                                  <a:gd name="connsiteX8" fmla="*/ 790274 w 844062"/>
                                  <a:gd name="connsiteY8" fmla="*/ 282368 h 410658"/>
                                  <a:gd name="connsiteX9" fmla="*/ 844062 w 844062"/>
                                  <a:gd name="connsiteY9" fmla="*/ 282393 h 410658"/>
                                  <a:gd name="connsiteX10" fmla="*/ 844062 w 844062"/>
                                  <a:gd name="connsiteY10" fmla="*/ 410658 h 410658"/>
                                  <a:gd name="connsiteX11" fmla="*/ 0 w 844062"/>
                                  <a:gd name="connsiteY11" fmla="*/ 410658 h 410658"/>
                                  <a:gd name="connsiteX12" fmla="*/ 0 w 844062"/>
                                  <a:gd name="connsiteY12" fmla="*/ 282393 h 410658"/>
                                  <a:gd name="connsiteX0" fmla="*/ 0 w 844062"/>
                                  <a:gd name="connsiteY0" fmla="*/ 282393 h 410658"/>
                                  <a:gd name="connsiteX1" fmla="*/ 167948 w 844062"/>
                                  <a:gd name="connsiteY1" fmla="*/ 281461 h 410658"/>
                                  <a:gd name="connsiteX2" fmla="*/ 164535 w 844062"/>
                                  <a:gd name="connsiteY2" fmla="*/ 5146 h 410658"/>
                                  <a:gd name="connsiteX3" fmla="*/ 290956 w 844062"/>
                                  <a:gd name="connsiteY3" fmla="*/ 3482 h 410658"/>
                                  <a:gd name="connsiteX4" fmla="*/ 289552 w 844062"/>
                                  <a:gd name="connsiteY4" fmla="*/ 278254 h 410658"/>
                                  <a:gd name="connsiteX5" fmla="*/ 631169 w 844062"/>
                                  <a:gd name="connsiteY5" fmla="*/ 274540 h 410658"/>
                                  <a:gd name="connsiteX6" fmla="*/ 546506 w 844062"/>
                                  <a:gd name="connsiteY6" fmla="*/ 1582 h 410658"/>
                                  <a:gd name="connsiteX7" fmla="*/ 766217 w 844062"/>
                                  <a:gd name="connsiteY7" fmla="*/ 1582 h 410658"/>
                                  <a:gd name="connsiteX8" fmla="*/ 790274 w 844062"/>
                                  <a:gd name="connsiteY8" fmla="*/ 282368 h 410658"/>
                                  <a:gd name="connsiteX9" fmla="*/ 844062 w 844062"/>
                                  <a:gd name="connsiteY9" fmla="*/ 282393 h 410658"/>
                                  <a:gd name="connsiteX10" fmla="*/ 844062 w 844062"/>
                                  <a:gd name="connsiteY10" fmla="*/ 410658 h 410658"/>
                                  <a:gd name="connsiteX11" fmla="*/ 0 w 844062"/>
                                  <a:gd name="connsiteY11" fmla="*/ 410658 h 410658"/>
                                  <a:gd name="connsiteX12" fmla="*/ 0 w 844062"/>
                                  <a:gd name="connsiteY12" fmla="*/ 282393 h 410658"/>
                                  <a:gd name="connsiteX0" fmla="*/ 0 w 844062"/>
                                  <a:gd name="connsiteY0" fmla="*/ 282393 h 410658"/>
                                  <a:gd name="connsiteX1" fmla="*/ 167948 w 844062"/>
                                  <a:gd name="connsiteY1" fmla="*/ 281461 h 410658"/>
                                  <a:gd name="connsiteX2" fmla="*/ 164535 w 844062"/>
                                  <a:gd name="connsiteY2" fmla="*/ 5146 h 410658"/>
                                  <a:gd name="connsiteX3" fmla="*/ 290956 w 844062"/>
                                  <a:gd name="connsiteY3" fmla="*/ 3482 h 410658"/>
                                  <a:gd name="connsiteX4" fmla="*/ 289552 w 844062"/>
                                  <a:gd name="connsiteY4" fmla="*/ 278254 h 410658"/>
                                  <a:gd name="connsiteX5" fmla="*/ 631169 w 844062"/>
                                  <a:gd name="connsiteY5" fmla="*/ 274540 h 410658"/>
                                  <a:gd name="connsiteX6" fmla="*/ 546506 w 844062"/>
                                  <a:gd name="connsiteY6" fmla="*/ 1582 h 410658"/>
                                  <a:gd name="connsiteX7" fmla="*/ 766217 w 844062"/>
                                  <a:gd name="connsiteY7" fmla="*/ 1582 h 410658"/>
                                  <a:gd name="connsiteX8" fmla="*/ 790274 w 844062"/>
                                  <a:gd name="connsiteY8" fmla="*/ 282368 h 410658"/>
                                  <a:gd name="connsiteX9" fmla="*/ 844062 w 844062"/>
                                  <a:gd name="connsiteY9" fmla="*/ 282393 h 410658"/>
                                  <a:gd name="connsiteX10" fmla="*/ 844062 w 844062"/>
                                  <a:gd name="connsiteY10" fmla="*/ 410658 h 410658"/>
                                  <a:gd name="connsiteX11" fmla="*/ 0 w 844062"/>
                                  <a:gd name="connsiteY11" fmla="*/ 410658 h 410658"/>
                                  <a:gd name="connsiteX12" fmla="*/ 0 w 844062"/>
                                  <a:gd name="connsiteY12" fmla="*/ 282393 h 410658"/>
                                  <a:gd name="connsiteX0" fmla="*/ 0 w 844062"/>
                                  <a:gd name="connsiteY0" fmla="*/ 280811 h 409076"/>
                                  <a:gd name="connsiteX1" fmla="*/ 167948 w 844062"/>
                                  <a:gd name="connsiteY1" fmla="*/ 279879 h 409076"/>
                                  <a:gd name="connsiteX2" fmla="*/ 164535 w 844062"/>
                                  <a:gd name="connsiteY2" fmla="*/ 3564 h 409076"/>
                                  <a:gd name="connsiteX3" fmla="*/ 290956 w 844062"/>
                                  <a:gd name="connsiteY3" fmla="*/ 1900 h 409076"/>
                                  <a:gd name="connsiteX4" fmla="*/ 289552 w 844062"/>
                                  <a:gd name="connsiteY4" fmla="*/ 276672 h 409076"/>
                                  <a:gd name="connsiteX5" fmla="*/ 631169 w 844062"/>
                                  <a:gd name="connsiteY5" fmla="*/ 272958 h 409076"/>
                                  <a:gd name="connsiteX6" fmla="*/ 546506 w 844062"/>
                                  <a:gd name="connsiteY6" fmla="*/ 0 h 409076"/>
                                  <a:gd name="connsiteX7" fmla="*/ 775999 w 844062"/>
                                  <a:gd name="connsiteY7" fmla="*/ 4894 h 409076"/>
                                  <a:gd name="connsiteX8" fmla="*/ 790274 w 844062"/>
                                  <a:gd name="connsiteY8" fmla="*/ 280786 h 409076"/>
                                  <a:gd name="connsiteX9" fmla="*/ 844062 w 844062"/>
                                  <a:gd name="connsiteY9" fmla="*/ 280811 h 409076"/>
                                  <a:gd name="connsiteX10" fmla="*/ 844062 w 844062"/>
                                  <a:gd name="connsiteY10" fmla="*/ 409076 h 409076"/>
                                  <a:gd name="connsiteX11" fmla="*/ 0 w 844062"/>
                                  <a:gd name="connsiteY11" fmla="*/ 409076 h 409076"/>
                                  <a:gd name="connsiteX12" fmla="*/ 0 w 844062"/>
                                  <a:gd name="connsiteY12" fmla="*/ 280811 h 409076"/>
                                  <a:gd name="connsiteX0" fmla="*/ 0 w 844062"/>
                                  <a:gd name="connsiteY0" fmla="*/ 280811 h 409076"/>
                                  <a:gd name="connsiteX1" fmla="*/ 167948 w 844062"/>
                                  <a:gd name="connsiteY1" fmla="*/ 279879 h 409076"/>
                                  <a:gd name="connsiteX2" fmla="*/ 164535 w 844062"/>
                                  <a:gd name="connsiteY2" fmla="*/ 3564 h 409076"/>
                                  <a:gd name="connsiteX3" fmla="*/ 290956 w 844062"/>
                                  <a:gd name="connsiteY3" fmla="*/ 1900 h 409076"/>
                                  <a:gd name="connsiteX4" fmla="*/ 289552 w 844062"/>
                                  <a:gd name="connsiteY4" fmla="*/ 276672 h 409076"/>
                                  <a:gd name="connsiteX5" fmla="*/ 631169 w 844062"/>
                                  <a:gd name="connsiteY5" fmla="*/ 272958 h 409076"/>
                                  <a:gd name="connsiteX6" fmla="*/ 546506 w 844062"/>
                                  <a:gd name="connsiteY6" fmla="*/ 0 h 409076"/>
                                  <a:gd name="connsiteX7" fmla="*/ 775999 w 844062"/>
                                  <a:gd name="connsiteY7" fmla="*/ 4894 h 409076"/>
                                  <a:gd name="connsiteX8" fmla="*/ 773157 w 844062"/>
                                  <a:gd name="connsiteY8" fmla="*/ 275424 h 409076"/>
                                  <a:gd name="connsiteX9" fmla="*/ 844062 w 844062"/>
                                  <a:gd name="connsiteY9" fmla="*/ 280811 h 409076"/>
                                  <a:gd name="connsiteX10" fmla="*/ 844062 w 844062"/>
                                  <a:gd name="connsiteY10" fmla="*/ 409076 h 409076"/>
                                  <a:gd name="connsiteX11" fmla="*/ 0 w 844062"/>
                                  <a:gd name="connsiteY11" fmla="*/ 409076 h 409076"/>
                                  <a:gd name="connsiteX12" fmla="*/ 0 w 844062"/>
                                  <a:gd name="connsiteY12" fmla="*/ 280811 h 409076"/>
                                  <a:gd name="connsiteX0" fmla="*/ 0 w 844062"/>
                                  <a:gd name="connsiteY0" fmla="*/ 283257 h 411522"/>
                                  <a:gd name="connsiteX1" fmla="*/ 167948 w 844062"/>
                                  <a:gd name="connsiteY1" fmla="*/ 282325 h 411522"/>
                                  <a:gd name="connsiteX2" fmla="*/ 164535 w 844062"/>
                                  <a:gd name="connsiteY2" fmla="*/ 6010 h 411522"/>
                                  <a:gd name="connsiteX3" fmla="*/ 290956 w 844062"/>
                                  <a:gd name="connsiteY3" fmla="*/ 4346 h 411522"/>
                                  <a:gd name="connsiteX4" fmla="*/ 289552 w 844062"/>
                                  <a:gd name="connsiteY4" fmla="*/ 279118 h 411522"/>
                                  <a:gd name="connsiteX5" fmla="*/ 631169 w 844062"/>
                                  <a:gd name="connsiteY5" fmla="*/ 275404 h 411522"/>
                                  <a:gd name="connsiteX6" fmla="*/ 619867 w 844062"/>
                                  <a:gd name="connsiteY6" fmla="*/ 0 h 411522"/>
                                  <a:gd name="connsiteX7" fmla="*/ 775999 w 844062"/>
                                  <a:gd name="connsiteY7" fmla="*/ 7340 h 411522"/>
                                  <a:gd name="connsiteX8" fmla="*/ 773157 w 844062"/>
                                  <a:gd name="connsiteY8" fmla="*/ 277870 h 411522"/>
                                  <a:gd name="connsiteX9" fmla="*/ 844062 w 844062"/>
                                  <a:gd name="connsiteY9" fmla="*/ 283257 h 411522"/>
                                  <a:gd name="connsiteX10" fmla="*/ 844062 w 844062"/>
                                  <a:gd name="connsiteY10" fmla="*/ 411522 h 411522"/>
                                  <a:gd name="connsiteX11" fmla="*/ 0 w 844062"/>
                                  <a:gd name="connsiteY11" fmla="*/ 411522 h 411522"/>
                                  <a:gd name="connsiteX12" fmla="*/ 0 w 844062"/>
                                  <a:gd name="connsiteY12" fmla="*/ 283257 h 411522"/>
                                  <a:gd name="connsiteX0" fmla="*/ 0 w 844062"/>
                                  <a:gd name="connsiteY0" fmla="*/ 278911 h 407176"/>
                                  <a:gd name="connsiteX1" fmla="*/ 167948 w 844062"/>
                                  <a:gd name="connsiteY1" fmla="*/ 277979 h 407176"/>
                                  <a:gd name="connsiteX2" fmla="*/ 164535 w 844062"/>
                                  <a:gd name="connsiteY2" fmla="*/ 1664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5999 w 844062"/>
                                  <a:gd name="connsiteY7" fmla="*/ 2994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67948 w 844062"/>
                                  <a:gd name="connsiteY1" fmla="*/ 277979 h 407176"/>
                                  <a:gd name="connsiteX2" fmla="*/ 164535 w 844062"/>
                                  <a:gd name="connsiteY2" fmla="*/ 1664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67948 w 844062"/>
                                  <a:gd name="connsiteY1" fmla="*/ 277979 h 407176"/>
                                  <a:gd name="connsiteX2" fmla="*/ 164535 w 844062"/>
                                  <a:gd name="connsiteY2" fmla="*/ 1664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67948 w 844062"/>
                                  <a:gd name="connsiteY1" fmla="*/ 277979 h 407176"/>
                                  <a:gd name="connsiteX2" fmla="*/ 164535 w 844062"/>
                                  <a:gd name="connsiteY2" fmla="*/ 1664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67948 w 844062"/>
                                  <a:gd name="connsiteY1" fmla="*/ 277979 h 407176"/>
                                  <a:gd name="connsiteX2" fmla="*/ 164535 w 844062"/>
                                  <a:gd name="connsiteY2" fmla="*/ 1664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67948 w 844062"/>
                                  <a:gd name="connsiteY1" fmla="*/ 277979 h 407176"/>
                                  <a:gd name="connsiteX2" fmla="*/ 164535 w 844062"/>
                                  <a:gd name="connsiteY2" fmla="*/ 1664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67948 w 844062"/>
                                  <a:gd name="connsiteY1" fmla="*/ 277979 h 407176"/>
                                  <a:gd name="connsiteX2" fmla="*/ 164535 w 844062"/>
                                  <a:gd name="connsiteY2" fmla="*/ 1664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67948 w 844062"/>
                                  <a:gd name="connsiteY1" fmla="*/ 277979 h 407176"/>
                                  <a:gd name="connsiteX2" fmla="*/ 164535 w 844062"/>
                                  <a:gd name="connsiteY2" fmla="*/ 1664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67948 w 844062"/>
                                  <a:gd name="connsiteY1" fmla="*/ 277979 h 407176"/>
                                  <a:gd name="connsiteX2" fmla="*/ 162089 w 844062"/>
                                  <a:gd name="connsiteY2" fmla="*/ 6555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67948 w 844062"/>
                                  <a:gd name="connsiteY1" fmla="*/ 277979 h 407176"/>
                                  <a:gd name="connsiteX2" fmla="*/ 162089 w 844062"/>
                                  <a:gd name="connsiteY2" fmla="*/ 6555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229082 w 844062"/>
                                  <a:gd name="connsiteY1" fmla="*/ 287763 h 407176"/>
                                  <a:gd name="connsiteX2" fmla="*/ 162089 w 844062"/>
                                  <a:gd name="connsiteY2" fmla="*/ 6555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229082 w 844062"/>
                                  <a:gd name="connsiteY1" fmla="*/ 287763 h 407176"/>
                                  <a:gd name="connsiteX2" fmla="*/ 162089 w 844062"/>
                                  <a:gd name="connsiteY2" fmla="*/ 6555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229082 w 844062"/>
                                  <a:gd name="connsiteY1" fmla="*/ 287763 h 407176"/>
                                  <a:gd name="connsiteX2" fmla="*/ 162089 w 844062"/>
                                  <a:gd name="connsiteY2" fmla="*/ 6555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229082 w 844062"/>
                                  <a:gd name="connsiteY1" fmla="*/ 287763 h 407176"/>
                                  <a:gd name="connsiteX2" fmla="*/ 162089 w 844062"/>
                                  <a:gd name="connsiteY2" fmla="*/ 6555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97292 w 844062"/>
                                  <a:gd name="connsiteY1" fmla="*/ 280425 h 407176"/>
                                  <a:gd name="connsiteX2" fmla="*/ 162089 w 844062"/>
                                  <a:gd name="connsiteY2" fmla="*/ 6555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97292 w 844062"/>
                                  <a:gd name="connsiteY1" fmla="*/ 280425 h 407176"/>
                                  <a:gd name="connsiteX2" fmla="*/ 162089 w 844062"/>
                                  <a:gd name="connsiteY2" fmla="*/ 6555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97292 w 844062"/>
                                  <a:gd name="connsiteY1" fmla="*/ 280425 h 407176"/>
                                  <a:gd name="connsiteX2" fmla="*/ 184097 w 844062"/>
                                  <a:gd name="connsiteY2" fmla="*/ 4109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97292 w 844062"/>
                                  <a:gd name="connsiteY1" fmla="*/ 280425 h 407176"/>
                                  <a:gd name="connsiteX2" fmla="*/ 184097 w 844062"/>
                                  <a:gd name="connsiteY2" fmla="*/ 4109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8911 h 407176"/>
                                  <a:gd name="connsiteX1" fmla="*/ 197292 w 844062"/>
                                  <a:gd name="connsiteY1" fmla="*/ 280425 h 407176"/>
                                  <a:gd name="connsiteX2" fmla="*/ 196324 w 844062"/>
                                  <a:gd name="connsiteY2" fmla="*/ 6555 h 407176"/>
                                  <a:gd name="connsiteX3" fmla="*/ 290956 w 844062"/>
                                  <a:gd name="connsiteY3" fmla="*/ 0 h 407176"/>
                                  <a:gd name="connsiteX4" fmla="*/ 289552 w 844062"/>
                                  <a:gd name="connsiteY4" fmla="*/ 274772 h 407176"/>
                                  <a:gd name="connsiteX5" fmla="*/ 631169 w 844062"/>
                                  <a:gd name="connsiteY5" fmla="*/ 271058 h 407176"/>
                                  <a:gd name="connsiteX6" fmla="*/ 617422 w 844062"/>
                                  <a:gd name="connsiteY6" fmla="*/ 7880 h 407176"/>
                                  <a:gd name="connsiteX7" fmla="*/ 771108 w 844062"/>
                                  <a:gd name="connsiteY7" fmla="*/ 10332 h 407176"/>
                                  <a:gd name="connsiteX8" fmla="*/ 773157 w 844062"/>
                                  <a:gd name="connsiteY8" fmla="*/ 273524 h 407176"/>
                                  <a:gd name="connsiteX9" fmla="*/ 844062 w 844062"/>
                                  <a:gd name="connsiteY9" fmla="*/ 278911 h 407176"/>
                                  <a:gd name="connsiteX10" fmla="*/ 844062 w 844062"/>
                                  <a:gd name="connsiteY10" fmla="*/ 407176 h 407176"/>
                                  <a:gd name="connsiteX11" fmla="*/ 0 w 844062"/>
                                  <a:gd name="connsiteY11" fmla="*/ 407176 h 407176"/>
                                  <a:gd name="connsiteX12" fmla="*/ 0 w 844062"/>
                                  <a:gd name="connsiteY12" fmla="*/ 278911 h 407176"/>
                                  <a:gd name="connsiteX0" fmla="*/ 0 w 844062"/>
                                  <a:gd name="connsiteY0" fmla="*/ 274019 h 402284"/>
                                  <a:gd name="connsiteX1" fmla="*/ 197292 w 844062"/>
                                  <a:gd name="connsiteY1" fmla="*/ 275533 h 402284"/>
                                  <a:gd name="connsiteX2" fmla="*/ 196324 w 844062"/>
                                  <a:gd name="connsiteY2" fmla="*/ 1663 h 402284"/>
                                  <a:gd name="connsiteX3" fmla="*/ 293401 w 844062"/>
                                  <a:gd name="connsiteY3" fmla="*/ 0 h 402284"/>
                                  <a:gd name="connsiteX4" fmla="*/ 289552 w 844062"/>
                                  <a:gd name="connsiteY4" fmla="*/ 269880 h 402284"/>
                                  <a:gd name="connsiteX5" fmla="*/ 631169 w 844062"/>
                                  <a:gd name="connsiteY5" fmla="*/ 266166 h 402284"/>
                                  <a:gd name="connsiteX6" fmla="*/ 617422 w 844062"/>
                                  <a:gd name="connsiteY6" fmla="*/ 2988 h 402284"/>
                                  <a:gd name="connsiteX7" fmla="*/ 771108 w 844062"/>
                                  <a:gd name="connsiteY7" fmla="*/ 5440 h 402284"/>
                                  <a:gd name="connsiteX8" fmla="*/ 773157 w 844062"/>
                                  <a:gd name="connsiteY8" fmla="*/ 268632 h 402284"/>
                                  <a:gd name="connsiteX9" fmla="*/ 844062 w 844062"/>
                                  <a:gd name="connsiteY9" fmla="*/ 274019 h 402284"/>
                                  <a:gd name="connsiteX10" fmla="*/ 844062 w 844062"/>
                                  <a:gd name="connsiteY10" fmla="*/ 402284 h 402284"/>
                                  <a:gd name="connsiteX11" fmla="*/ 0 w 844062"/>
                                  <a:gd name="connsiteY11" fmla="*/ 402284 h 402284"/>
                                  <a:gd name="connsiteX12" fmla="*/ 0 w 844062"/>
                                  <a:gd name="connsiteY12" fmla="*/ 274019 h 402284"/>
                                  <a:gd name="connsiteX0" fmla="*/ 0 w 844062"/>
                                  <a:gd name="connsiteY0" fmla="*/ 274019 h 402284"/>
                                  <a:gd name="connsiteX1" fmla="*/ 197292 w 844062"/>
                                  <a:gd name="connsiteY1" fmla="*/ 275533 h 402284"/>
                                  <a:gd name="connsiteX2" fmla="*/ 196324 w 844062"/>
                                  <a:gd name="connsiteY2" fmla="*/ 1663 h 402284"/>
                                  <a:gd name="connsiteX3" fmla="*/ 293401 w 844062"/>
                                  <a:gd name="connsiteY3" fmla="*/ 0 h 402284"/>
                                  <a:gd name="connsiteX4" fmla="*/ 289552 w 844062"/>
                                  <a:gd name="connsiteY4" fmla="*/ 269880 h 402284"/>
                                  <a:gd name="connsiteX5" fmla="*/ 631169 w 844062"/>
                                  <a:gd name="connsiteY5" fmla="*/ 266166 h 402284"/>
                                  <a:gd name="connsiteX6" fmla="*/ 617422 w 844062"/>
                                  <a:gd name="connsiteY6" fmla="*/ 2988 h 402284"/>
                                  <a:gd name="connsiteX7" fmla="*/ 771108 w 844062"/>
                                  <a:gd name="connsiteY7" fmla="*/ 5440 h 402284"/>
                                  <a:gd name="connsiteX8" fmla="*/ 773157 w 844062"/>
                                  <a:gd name="connsiteY8" fmla="*/ 268632 h 402284"/>
                                  <a:gd name="connsiteX9" fmla="*/ 844062 w 844062"/>
                                  <a:gd name="connsiteY9" fmla="*/ 274019 h 402284"/>
                                  <a:gd name="connsiteX10" fmla="*/ 844062 w 844062"/>
                                  <a:gd name="connsiteY10" fmla="*/ 402284 h 402284"/>
                                  <a:gd name="connsiteX11" fmla="*/ 0 w 844062"/>
                                  <a:gd name="connsiteY11" fmla="*/ 402284 h 402284"/>
                                  <a:gd name="connsiteX12" fmla="*/ 0 w 844062"/>
                                  <a:gd name="connsiteY12" fmla="*/ 274019 h 402284"/>
                                  <a:gd name="connsiteX0" fmla="*/ 0 w 844062"/>
                                  <a:gd name="connsiteY0" fmla="*/ 274637 h 402902"/>
                                  <a:gd name="connsiteX1" fmla="*/ 197292 w 844062"/>
                                  <a:gd name="connsiteY1" fmla="*/ 276151 h 402902"/>
                                  <a:gd name="connsiteX2" fmla="*/ 196324 w 844062"/>
                                  <a:gd name="connsiteY2" fmla="*/ 2281 h 402902"/>
                                  <a:gd name="connsiteX3" fmla="*/ 293401 w 844062"/>
                                  <a:gd name="connsiteY3" fmla="*/ 618 h 402902"/>
                                  <a:gd name="connsiteX4" fmla="*/ 289552 w 844062"/>
                                  <a:gd name="connsiteY4" fmla="*/ 270498 h 402902"/>
                                  <a:gd name="connsiteX5" fmla="*/ 631169 w 844062"/>
                                  <a:gd name="connsiteY5" fmla="*/ 266784 h 402902"/>
                                  <a:gd name="connsiteX6" fmla="*/ 617422 w 844062"/>
                                  <a:gd name="connsiteY6" fmla="*/ 3606 h 402902"/>
                                  <a:gd name="connsiteX7" fmla="*/ 771108 w 844062"/>
                                  <a:gd name="connsiteY7" fmla="*/ 6058 h 402902"/>
                                  <a:gd name="connsiteX8" fmla="*/ 773157 w 844062"/>
                                  <a:gd name="connsiteY8" fmla="*/ 269250 h 402902"/>
                                  <a:gd name="connsiteX9" fmla="*/ 844062 w 844062"/>
                                  <a:gd name="connsiteY9" fmla="*/ 274637 h 402902"/>
                                  <a:gd name="connsiteX10" fmla="*/ 844062 w 844062"/>
                                  <a:gd name="connsiteY10" fmla="*/ 402902 h 402902"/>
                                  <a:gd name="connsiteX11" fmla="*/ 0 w 844062"/>
                                  <a:gd name="connsiteY11" fmla="*/ 402902 h 402902"/>
                                  <a:gd name="connsiteX12" fmla="*/ 0 w 844062"/>
                                  <a:gd name="connsiteY12" fmla="*/ 274637 h 402902"/>
                                  <a:gd name="connsiteX0" fmla="*/ 0 w 844062"/>
                                  <a:gd name="connsiteY0" fmla="*/ 274637 h 402902"/>
                                  <a:gd name="connsiteX1" fmla="*/ 197292 w 844062"/>
                                  <a:gd name="connsiteY1" fmla="*/ 276151 h 402902"/>
                                  <a:gd name="connsiteX2" fmla="*/ 196324 w 844062"/>
                                  <a:gd name="connsiteY2" fmla="*/ 2281 h 402902"/>
                                  <a:gd name="connsiteX3" fmla="*/ 293401 w 844062"/>
                                  <a:gd name="connsiteY3" fmla="*/ 618 h 402902"/>
                                  <a:gd name="connsiteX4" fmla="*/ 299333 w 844062"/>
                                  <a:gd name="connsiteY4" fmla="*/ 265605 h 402902"/>
                                  <a:gd name="connsiteX5" fmla="*/ 631169 w 844062"/>
                                  <a:gd name="connsiteY5" fmla="*/ 266784 h 402902"/>
                                  <a:gd name="connsiteX6" fmla="*/ 617422 w 844062"/>
                                  <a:gd name="connsiteY6" fmla="*/ 3606 h 402902"/>
                                  <a:gd name="connsiteX7" fmla="*/ 771108 w 844062"/>
                                  <a:gd name="connsiteY7" fmla="*/ 6058 h 402902"/>
                                  <a:gd name="connsiteX8" fmla="*/ 773157 w 844062"/>
                                  <a:gd name="connsiteY8" fmla="*/ 269250 h 402902"/>
                                  <a:gd name="connsiteX9" fmla="*/ 844062 w 844062"/>
                                  <a:gd name="connsiteY9" fmla="*/ 274637 h 402902"/>
                                  <a:gd name="connsiteX10" fmla="*/ 844062 w 844062"/>
                                  <a:gd name="connsiteY10" fmla="*/ 402902 h 402902"/>
                                  <a:gd name="connsiteX11" fmla="*/ 0 w 844062"/>
                                  <a:gd name="connsiteY11" fmla="*/ 402902 h 402902"/>
                                  <a:gd name="connsiteX12" fmla="*/ 0 w 844062"/>
                                  <a:gd name="connsiteY12" fmla="*/ 274637 h 402902"/>
                                  <a:gd name="connsiteX0" fmla="*/ 0 w 844062"/>
                                  <a:gd name="connsiteY0" fmla="*/ 274637 h 402902"/>
                                  <a:gd name="connsiteX1" fmla="*/ 194847 w 844062"/>
                                  <a:gd name="connsiteY1" fmla="*/ 263917 h 402902"/>
                                  <a:gd name="connsiteX2" fmla="*/ 196324 w 844062"/>
                                  <a:gd name="connsiteY2" fmla="*/ 2281 h 402902"/>
                                  <a:gd name="connsiteX3" fmla="*/ 293401 w 844062"/>
                                  <a:gd name="connsiteY3" fmla="*/ 618 h 402902"/>
                                  <a:gd name="connsiteX4" fmla="*/ 299333 w 844062"/>
                                  <a:gd name="connsiteY4" fmla="*/ 265605 h 402902"/>
                                  <a:gd name="connsiteX5" fmla="*/ 631169 w 844062"/>
                                  <a:gd name="connsiteY5" fmla="*/ 266784 h 402902"/>
                                  <a:gd name="connsiteX6" fmla="*/ 617422 w 844062"/>
                                  <a:gd name="connsiteY6" fmla="*/ 3606 h 402902"/>
                                  <a:gd name="connsiteX7" fmla="*/ 771108 w 844062"/>
                                  <a:gd name="connsiteY7" fmla="*/ 6058 h 402902"/>
                                  <a:gd name="connsiteX8" fmla="*/ 773157 w 844062"/>
                                  <a:gd name="connsiteY8" fmla="*/ 269250 h 402902"/>
                                  <a:gd name="connsiteX9" fmla="*/ 844062 w 844062"/>
                                  <a:gd name="connsiteY9" fmla="*/ 274637 h 402902"/>
                                  <a:gd name="connsiteX10" fmla="*/ 844062 w 844062"/>
                                  <a:gd name="connsiteY10" fmla="*/ 402902 h 402902"/>
                                  <a:gd name="connsiteX11" fmla="*/ 0 w 844062"/>
                                  <a:gd name="connsiteY11" fmla="*/ 402902 h 402902"/>
                                  <a:gd name="connsiteX12" fmla="*/ 0 w 844062"/>
                                  <a:gd name="connsiteY12" fmla="*/ 274637 h 402902"/>
                                  <a:gd name="connsiteX0" fmla="*/ 0 w 844062"/>
                                  <a:gd name="connsiteY0" fmla="*/ 268206 h 402902"/>
                                  <a:gd name="connsiteX1" fmla="*/ 194847 w 844062"/>
                                  <a:gd name="connsiteY1" fmla="*/ 263917 h 402902"/>
                                  <a:gd name="connsiteX2" fmla="*/ 196324 w 844062"/>
                                  <a:gd name="connsiteY2" fmla="*/ 2281 h 402902"/>
                                  <a:gd name="connsiteX3" fmla="*/ 293401 w 844062"/>
                                  <a:gd name="connsiteY3" fmla="*/ 618 h 402902"/>
                                  <a:gd name="connsiteX4" fmla="*/ 299333 w 844062"/>
                                  <a:gd name="connsiteY4" fmla="*/ 265605 h 402902"/>
                                  <a:gd name="connsiteX5" fmla="*/ 631169 w 844062"/>
                                  <a:gd name="connsiteY5" fmla="*/ 266784 h 402902"/>
                                  <a:gd name="connsiteX6" fmla="*/ 617422 w 844062"/>
                                  <a:gd name="connsiteY6" fmla="*/ 3606 h 402902"/>
                                  <a:gd name="connsiteX7" fmla="*/ 771108 w 844062"/>
                                  <a:gd name="connsiteY7" fmla="*/ 6058 h 402902"/>
                                  <a:gd name="connsiteX8" fmla="*/ 773157 w 844062"/>
                                  <a:gd name="connsiteY8" fmla="*/ 269250 h 402902"/>
                                  <a:gd name="connsiteX9" fmla="*/ 844062 w 844062"/>
                                  <a:gd name="connsiteY9" fmla="*/ 274637 h 402902"/>
                                  <a:gd name="connsiteX10" fmla="*/ 844062 w 844062"/>
                                  <a:gd name="connsiteY10" fmla="*/ 402902 h 402902"/>
                                  <a:gd name="connsiteX11" fmla="*/ 0 w 844062"/>
                                  <a:gd name="connsiteY11" fmla="*/ 402902 h 402902"/>
                                  <a:gd name="connsiteX12" fmla="*/ 0 w 844062"/>
                                  <a:gd name="connsiteY12" fmla="*/ 268206 h 402902"/>
                                  <a:gd name="connsiteX0" fmla="*/ 0 w 844062"/>
                                  <a:gd name="connsiteY0" fmla="*/ 268206 h 410243"/>
                                  <a:gd name="connsiteX1" fmla="*/ 194847 w 844062"/>
                                  <a:gd name="connsiteY1" fmla="*/ 263917 h 410243"/>
                                  <a:gd name="connsiteX2" fmla="*/ 196324 w 844062"/>
                                  <a:gd name="connsiteY2" fmla="*/ 2281 h 410243"/>
                                  <a:gd name="connsiteX3" fmla="*/ 293401 w 844062"/>
                                  <a:gd name="connsiteY3" fmla="*/ 618 h 410243"/>
                                  <a:gd name="connsiteX4" fmla="*/ 299333 w 844062"/>
                                  <a:gd name="connsiteY4" fmla="*/ 265605 h 410243"/>
                                  <a:gd name="connsiteX5" fmla="*/ 631169 w 844062"/>
                                  <a:gd name="connsiteY5" fmla="*/ 266784 h 410243"/>
                                  <a:gd name="connsiteX6" fmla="*/ 617422 w 844062"/>
                                  <a:gd name="connsiteY6" fmla="*/ 3606 h 410243"/>
                                  <a:gd name="connsiteX7" fmla="*/ 771108 w 844062"/>
                                  <a:gd name="connsiteY7" fmla="*/ 6058 h 410243"/>
                                  <a:gd name="connsiteX8" fmla="*/ 773157 w 844062"/>
                                  <a:gd name="connsiteY8" fmla="*/ 269250 h 410243"/>
                                  <a:gd name="connsiteX9" fmla="*/ 844062 w 844062"/>
                                  <a:gd name="connsiteY9" fmla="*/ 274637 h 410243"/>
                                  <a:gd name="connsiteX10" fmla="*/ 844062 w 844062"/>
                                  <a:gd name="connsiteY10" fmla="*/ 402902 h 410243"/>
                                  <a:gd name="connsiteX11" fmla="*/ 4891 w 844062"/>
                                  <a:gd name="connsiteY11" fmla="*/ 410243 h 410243"/>
                                  <a:gd name="connsiteX12" fmla="*/ 0 w 844062"/>
                                  <a:gd name="connsiteY12" fmla="*/ 268206 h 410243"/>
                                  <a:gd name="connsiteX0" fmla="*/ 0 w 849955"/>
                                  <a:gd name="connsiteY0" fmla="*/ 268206 h 410243"/>
                                  <a:gd name="connsiteX1" fmla="*/ 194847 w 849955"/>
                                  <a:gd name="connsiteY1" fmla="*/ 263917 h 410243"/>
                                  <a:gd name="connsiteX2" fmla="*/ 196324 w 849955"/>
                                  <a:gd name="connsiteY2" fmla="*/ 2281 h 410243"/>
                                  <a:gd name="connsiteX3" fmla="*/ 293401 w 849955"/>
                                  <a:gd name="connsiteY3" fmla="*/ 618 h 410243"/>
                                  <a:gd name="connsiteX4" fmla="*/ 299333 w 849955"/>
                                  <a:gd name="connsiteY4" fmla="*/ 265605 h 410243"/>
                                  <a:gd name="connsiteX5" fmla="*/ 631169 w 849955"/>
                                  <a:gd name="connsiteY5" fmla="*/ 266784 h 410243"/>
                                  <a:gd name="connsiteX6" fmla="*/ 617422 w 849955"/>
                                  <a:gd name="connsiteY6" fmla="*/ 3606 h 410243"/>
                                  <a:gd name="connsiteX7" fmla="*/ 771108 w 849955"/>
                                  <a:gd name="connsiteY7" fmla="*/ 6058 h 410243"/>
                                  <a:gd name="connsiteX8" fmla="*/ 773157 w 849955"/>
                                  <a:gd name="connsiteY8" fmla="*/ 269250 h 410243"/>
                                  <a:gd name="connsiteX9" fmla="*/ 844062 w 849955"/>
                                  <a:gd name="connsiteY9" fmla="*/ 274637 h 410243"/>
                                  <a:gd name="connsiteX10" fmla="*/ 849955 w 849955"/>
                                  <a:gd name="connsiteY10" fmla="*/ 385786 h 410243"/>
                                  <a:gd name="connsiteX11" fmla="*/ 4891 w 849955"/>
                                  <a:gd name="connsiteY11" fmla="*/ 410243 h 410243"/>
                                  <a:gd name="connsiteX12" fmla="*/ 0 w 849955"/>
                                  <a:gd name="connsiteY12" fmla="*/ 268206 h 410243"/>
                                  <a:gd name="connsiteX0" fmla="*/ 0 w 849955"/>
                                  <a:gd name="connsiteY0" fmla="*/ 268206 h 400462"/>
                                  <a:gd name="connsiteX1" fmla="*/ 194847 w 849955"/>
                                  <a:gd name="connsiteY1" fmla="*/ 263917 h 400462"/>
                                  <a:gd name="connsiteX2" fmla="*/ 196324 w 849955"/>
                                  <a:gd name="connsiteY2" fmla="*/ 2281 h 400462"/>
                                  <a:gd name="connsiteX3" fmla="*/ 293401 w 849955"/>
                                  <a:gd name="connsiteY3" fmla="*/ 618 h 400462"/>
                                  <a:gd name="connsiteX4" fmla="*/ 299333 w 849955"/>
                                  <a:gd name="connsiteY4" fmla="*/ 265605 h 400462"/>
                                  <a:gd name="connsiteX5" fmla="*/ 631169 w 849955"/>
                                  <a:gd name="connsiteY5" fmla="*/ 266784 h 400462"/>
                                  <a:gd name="connsiteX6" fmla="*/ 617422 w 849955"/>
                                  <a:gd name="connsiteY6" fmla="*/ 3606 h 400462"/>
                                  <a:gd name="connsiteX7" fmla="*/ 771108 w 849955"/>
                                  <a:gd name="connsiteY7" fmla="*/ 6058 h 400462"/>
                                  <a:gd name="connsiteX8" fmla="*/ 773157 w 849955"/>
                                  <a:gd name="connsiteY8" fmla="*/ 269250 h 400462"/>
                                  <a:gd name="connsiteX9" fmla="*/ 844062 w 849955"/>
                                  <a:gd name="connsiteY9" fmla="*/ 274637 h 400462"/>
                                  <a:gd name="connsiteX10" fmla="*/ 849955 w 849955"/>
                                  <a:gd name="connsiteY10" fmla="*/ 385786 h 400462"/>
                                  <a:gd name="connsiteX11" fmla="*/ 4891 w 849955"/>
                                  <a:gd name="connsiteY11" fmla="*/ 400462 h 400462"/>
                                  <a:gd name="connsiteX12" fmla="*/ 0 w 849955"/>
                                  <a:gd name="connsiteY12" fmla="*/ 268206 h 400462"/>
                                  <a:gd name="connsiteX0" fmla="*/ 0 w 849955"/>
                                  <a:gd name="connsiteY0" fmla="*/ 268206 h 400462"/>
                                  <a:gd name="connsiteX1" fmla="*/ 194847 w 849955"/>
                                  <a:gd name="connsiteY1" fmla="*/ 263917 h 400462"/>
                                  <a:gd name="connsiteX2" fmla="*/ 196324 w 849955"/>
                                  <a:gd name="connsiteY2" fmla="*/ 2281 h 400462"/>
                                  <a:gd name="connsiteX3" fmla="*/ 293401 w 849955"/>
                                  <a:gd name="connsiteY3" fmla="*/ 618 h 400462"/>
                                  <a:gd name="connsiteX4" fmla="*/ 299333 w 849955"/>
                                  <a:gd name="connsiteY4" fmla="*/ 265605 h 400462"/>
                                  <a:gd name="connsiteX5" fmla="*/ 631169 w 849955"/>
                                  <a:gd name="connsiteY5" fmla="*/ 259442 h 400462"/>
                                  <a:gd name="connsiteX6" fmla="*/ 617422 w 849955"/>
                                  <a:gd name="connsiteY6" fmla="*/ 3606 h 400462"/>
                                  <a:gd name="connsiteX7" fmla="*/ 771108 w 849955"/>
                                  <a:gd name="connsiteY7" fmla="*/ 6058 h 400462"/>
                                  <a:gd name="connsiteX8" fmla="*/ 773157 w 849955"/>
                                  <a:gd name="connsiteY8" fmla="*/ 269250 h 400462"/>
                                  <a:gd name="connsiteX9" fmla="*/ 844062 w 849955"/>
                                  <a:gd name="connsiteY9" fmla="*/ 274637 h 400462"/>
                                  <a:gd name="connsiteX10" fmla="*/ 849955 w 849955"/>
                                  <a:gd name="connsiteY10" fmla="*/ 385786 h 400462"/>
                                  <a:gd name="connsiteX11" fmla="*/ 4891 w 849955"/>
                                  <a:gd name="connsiteY11" fmla="*/ 400462 h 400462"/>
                                  <a:gd name="connsiteX12" fmla="*/ 0 w 849955"/>
                                  <a:gd name="connsiteY12" fmla="*/ 268206 h 400462"/>
                                  <a:gd name="connsiteX0" fmla="*/ 0 w 850132"/>
                                  <a:gd name="connsiteY0" fmla="*/ 268206 h 400462"/>
                                  <a:gd name="connsiteX1" fmla="*/ 194847 w 850132"/>
                                  <a:gd name="connsiteY1" fmla="*/ 263917 h 400462"/>
                                  <a:gd name="connsiteX2" fmla="*/ 196324 w 850132"/>
                                  <a:gd name="connsiteY2" fmla="*/ 2281 h 400462"/>
                                  <a:gd name="connsiteX3" fmla="*/ 293401 w 850132"/>
                                  <a:gd name="connsiteY3" fmla="*/ 618 h 400462"/>
                                  <a:gd name="connsiteX4" fmla="*/ 299333 w 850132"/>
                                  <a:gd name="connsiteY4" fmla="*/ 265605 h 400462"/>
                                  <a:gd name="connsiteX5" fmla="*/ 631169 w 850132"/>
                                  <a:gd name="connsiteY5" fmla="*/ 259442 h 400462"/>
                                  <a:gd name="connsiteX6" fmla="*/ 617422 w 850132"/>
                                  <a:gd name="connsiteY6" fmla="*/ 3606 h 400462"/>
                                  <a:gd name="connsiteX7" fmla="*/ 771108 w 850132"/>
                                  <a:gd name="connsiteY7" fmla="*/ 6058 h 400462"/>
                                  <a:gd name="connsiteX8" fmla="*/ 773157 w 850132"/>
                                  <a:gd name="connsiteY8" fmla="*/ 269250 h 400462"/>
                                  <a:gd name="connsiteX9" fmla="*/ 850132 w 850132"/>
                                  <a:gd name="connsiteY9" fmla="*/ 262399 h 400462"/>
                                  <a:gd name="connsiteX10" fmla="*/ 849955 w 850132"/>
                                  <a:gd name="connsiteY10" fmla="*/ 385786 h 400462"/>
                                  <a:gd name="connsiteX11" fmla="*/ 4891 w 850132"/>
                                  <a:gd name="connsiteY11" fmla="*/ 400462 h 400462"/>
                                  <a:gd name="connsiteX12" fmla="*/ 0 w 850132"/>
                                  <a:gd name="connsiteY12" fmla="*/ 268206 h 400462"/>
                                  <a:gd name="connsiteX0" fmla="*/ 0 w 850132"/>
                                  <a:gd name="connsiteY0" fmla="*/ 268206 h 400462"/>
                                  <a:gd name="connsiteX1" fmla="*/ 194847 w 850132"/>
                                  <a:gd name="connsiteY1" fmla="*/ 263917 h 400462"/>
                                  <a:gd name="connsiteX2" fmla="*/ 196324 w 850132"/>
                                  <a:gd name="connsiteY2" fmla="*/ 2281 h 400462"/>
                                  <a:gd name="connsiteX3" fmla="*/ 293401 w 850132"/>
                                  <a:gd name="connsiteY3" fmla="*/ 618 h 400462"/>
                                  <a:gd name="connsiteX4" fmla="*/ 299333 w 850132"/>
                                  <a:gd name="connsiteY4" fmla="*/ 265605 h 400462"/>
                                  <a:gd name="connsiteX5" fmla="*/ 631169 w 850132"/>
                                  <a:gd name="connsiteY5" fmla="*/ 259442 h 400462"/>
                                  <a:gd name="connsiteX6" fmla="*/ 617422 w 850132"/>
                                  <a:gd name="connsiteY6" fmla="*/ 3606 h 400462"/>
                                  <a:gd name="connsiteX7" fmla="*/ 771108 w 850132"/>
                                  <a:gd name="connsiteY7" fmla="*/ 6058 h 400462"/>
                                  <a:gd name="connsiteX8" fmla="*/ 773157 w 850132"/>
                                  <a:gd name="connsiteY8" fmla="*/ 269250 h 400462"/>
                                  <a:gd name="connsiteX9" fmla="*/ 850132 w 850132"/>
                                  <a:gd name="connsiteY9" fmla="*/ 262399 h 400462"/>
                                  <a:gd name="connsiteX10" fmla="*/ 849955 w 850132"/>
                                  <a:gd name="connsiteY10" fmla="*/ 385786 h 400462"/>
                                  <a:gd name="connsiteX11" fmla="*/ 4891 w 850132"/>
                                  <a:gd name="connsiteY11" fmla="*/ 400462 h 400462"/>
                                  <a:gd name="connsiteX12" fmla="*/ 0 w 850132"/>
                                  <a:gd name="connsiteY12" fmla="*/ 268206 h 400462"/>
                                  <a:gd name="connsiteX0" fmla="*/ 0 w 850132"/>
                                  <a:gd name="connsiteY0" fmla="*/ 268206 h 400462"/>
                                  <a:gd name="connsiteX1" fmla="*/ 194847 w 850132"/>
                                  <a:gd name="connsiteY1" fmla="*/ 263917 h 400462"/>
                                  <a:gd name="connsiteX2" fmla="*/ 196324 w 850132"/>
                                  <a:gd name="connsiteY2" fmla="*/ 2281 h 400462"/>
                                  <a:gd name="connsiteX3" fmla="*/ 293401 w 850132"/>
                                  <a:gd name="connsiteY3" fmla="*/ 618 h 400462"/>
                                  <a:gd name="connsiteX4" fmla="*/ 299333 w 850132"/>
                                  <a:gd name="connsiteY4" fmla="*/ 265605 h 400462"/>
                                  <a:gd name="connsiteX5" fmla="*/ 631169 w 850132"/>
                                  <a:gd name="connsiteY5" fmla="*/ 259442 h 400462"/>
                                  <a:gd name="connsiteX6" fmla="*/ 617422 w 850132"/>
                                  <a:gd name="connsiteY6" fmla="*/ 3606 h 400462"/>
                                  <a:gd name="connsiteX7" fmla="*/ 771108 w 850132"/>
                                  <a:gd name="connsiteY7" fmla="*/ 6058 h 400462"/>
                                  <a:gd name="connsiteX8" fmla="*/ 773157 w 850132"/>
                                  <a:gd name="connsiteY8" fmla="*/ 269250 h 400462"/>
                                  <a:gd name="connsiteX9" fmla="*/ 850132 w 850132"/>
                                  <a:gd name="connsiteY9" fmla="*/ 262399 h 400462"/>
                                  <a:gd name="connsiteX10" fmla="*/ 849955 w 850132"/>
                                  <a:gd name="connsiteY10" fmla="*/ 385786 h 400462"/>
                                  <a:gd name="connsiteX11" fmla="*/ 4891 w 850132"/>
                                  <a:gd name="connsiteY11" fmla="*/ 400462 h 400462"/>
                                  <a:gd name="connsiteX12" fmla="*/ 0 w 850132"/>
                                  <a:gd name="connsiteY12" fmla="*/ 268206 h 400462"/>
                                  <a:gd name="connsiteX0" fmla="*/ 0 w 850132"/>
                                  <a:gd name="connsiteY0" fmla="*/ 268206 h 400462"/>
                                  <a:gd name="connsiteX1" fmla="*/ 194847 w 850132"/>
                                  <a:gd name="connsiteY1" fmla="*/ 263917 h 400462"/>
                                  <a:gd name="connsiteX2" fmla="*/ 196324 w 850132"/>
                                  <a:gd name="connsiteY2" fmla="*/ 2281 h 400462"/>
                                  <a:gd name="connsiteX3" fmla="*/ 293401 w 850132"/>
                                  <a:gd name="connsiteY3" fmla="*/ 618 h 400462"/>
                                  <a:gd name="connsiteX4" fmla="*/ 299333 w 850132"/>
                                  <a:gd name="connsiteY4" fmla="*/ 265605 h 400462"/>
                                  <a:gd name="connsiteX5" fmla="*/ 631169 w 850132"/>
                                  <a:gd name="connsiteY5" fmla="*/ 259442 h 400462"/>
                                  <a:gd name="connsiteX6" fmla="*/ 617422 w 850132"/>
                                  <a:gd name="connsiteY6" fmla="*/ 3606 h 400462"/>
                                  <a:gd name="connsiteX7" fmla="*/ 771108 w 850132"/>
                                  <a:gd name="connsiteY7" fmla="*/ 6058 h 400462"/>
                                  <a:gd name="connsiteX8" fmla="*/ 773157 w 850132"/>
                                  <a:gd name="connsiteY8" fmla="*/ 269250 h 400462"/>
                                  <a:gd name="connsiteX9" fmla="*/ 850132 w 850132"/>
                                  <a:gd name="connsiteY9" fmla="*/ 262399 h 400462"/>
                                  <a:gd name="connsiteX10" fmla="*/ 849955 w 850132"/>
                                  <a:gd name="connsiteY10" fmla="*/ 385786 h 400462"/>
                                  <a:gd name="connsiteX11" fmla="*/ 4891 w 850132"/>
                                  <a:gd name="connsiteY11" fmla="*/ 400462 h 400462"/>
                                  <a:gd name="connsiteX12" fmla="*/ 0 w 850132"/>
                                  <a:gd name="connsiteY12" fmla="*/ 268206 h 400462"/>
                                  <a:gd name="connsiteX0" fmla="*/ 0 w 850132"/>
                                  <a:gd name="connsiteY0" fmla="*/ 268206 h 400462"/>
                                  <a:gd name="connsiteX1" fmla="*/ 194847 w 850132"/>
                                  <a:gd name="connsiteY1" fmla="*/ 263917 h 400462"/>
                                  <a:gd name="connsiteX2" fmla="*/ 196324 w 850132"/>
                                  <a:gd name="connsiteY2" fmla="*/ 2281 h 400462"/>
                                  <a:gd name="connsiteX3" fmla="*/ 293401 w 850132"/>
                                  <a:gd name="connsiteY3" fmla="*/ 618 h 400462"/>
                                  <a:gd name="connsiteX4" fmla="*/ 299333 w 850132"/>
                                  <a:gd name="connsiteY4" fmla="*/ 265605 h 400462"/>
                                  <a:gd name="connsiteX5" fmla="*/ 631169 w 850132"/>
                                  <a:gd name="connsiteY5" fmla="*/ 259442 h 400462"/>
                                  <a:gd name="connsiteX6" fmla="*/ 617422 w 850132"/>
                                  <a:gd name="connsiteY6" fmla="*/ 3606 h 400462"/>
                                  <a:gd name="connsiteX7" fmla="*/ 771108 w 850132"/>
                                  <a:gd name="connsiteY7" fmla="*/ 6058 h 400462"/>
                                  <a:gd name="connsiteX8" fmla="*/ 773157 w 850132"/>
                                  <a:gd name="connsiteY8" fmla="*/ 269250 h 400462"/>
                                  <a:gd name="connsiteX9" fmla="*/ 850132 w 850132"/>
                                  <a:gd name="connsiteY9" fmla="*/ 262399 h 400462"/>
                                  <a:gd name="connsiteX10" fmla="*/ 849955 w 850132"/>
                                  <a:gd name="connsiteY10" fmla="*/ 385786 h 400462"/>
                                  <a:gd name="connsiteX11" fmla="*/ 4891 w 850132"/>
                                  <a:gd name="connsiteY11" fmla="*/ 400462 h 400462"/>
                                  <a:gd name="connsiteX12" fmla="*/ 0 w 850132"/>
                                  <a:gd name="connsiteY12" fmla="*/ 268206 h 400462"/>
                                  <a:gd name="connsiteX0" fmla="*/ 0 w 850132"/>
                                  <a:gd name="connsiteY0" fmla="*/ 269359 h 401615"/>
                                  <a:gd name="connsiteX1" fmla="*/ 194847 w 850132"/>
                                  <a:gd name="connsiteY1" fmla="*/ 265070 h 401615"/>
                                  <a:gd name="connsiteX2" fmla="*/ 196324 w 850132"/>
                                  <a:gd name="connsiteY2" fmla="*/ 3434 h 401615"/>
                                  <a:gd name="connsiteX3" fmla="*/ 293401 w 850132"/>
                                  <a:gd name="connsiteY3" fmla="*/ 1771 h 401615"/>
                                  <a:gd name="connsiteX4" fmla="*/ 299333 w 850132"/>
                                  <a:gd name="connsiteY4" fmla="*/ 266758 h 401615"/>
                                  <a:gd name="connsiteX5" fmla="*/ 631169 w 850132"/>
                                  <a:gd name="connsiteY5" fmla="*/ 260595 h 401615"/>
                                  <a:gd name="connsiteX6" fmla="*/ 617422 w 850132"/>
                                  <a:gd name="connsiteY6" fmla="*/ 4759 h 401615"/>
                                  <a:gd name="connsiteX7" fmla="*/ 773555 w 850132"/>
                                  <a:gd name="connsiteY7" fmla="*/ 1153 h 401615"/>
                                  <a:gd name="connsiteX8" fmla="*/ 773157 w 850132"/>
                                  <a:gd name="connsiteY8" fmla="*/ 270403 h 401615"/>
                                  <a:gd name="connsiteX9" fmla="*/ 850132 w 850132"/>
                                  <a:gd name="connsiteY9" fmla="*/ 263552 h 401615"/>
                                  <a:gd name="connsiteX10" fmla="*/ 849955 w 850132"/>
                                  <a:gd name="connsiteY10" fmla="*/ 386939 h 401615"/>
                                  <a:gd name="connsiteX11" fmla="*/ 4891 w 850132"/>
                                  <a:gd name="connsiteY11" fmla="*/ 401615 h 401615"/>
                                  <a:gd name="connsiteX12" fmla="*/ 0 w 850132"/>
                                  <a:gd name="connsiteY12" fmla="*/ 269359 h 401615"/>
                                  <a:gd name="connsiteX0" fmla="*/ 0 w 850132"/>
                                  <a:gd name="connsiteY0" fmla="*/ 269359 h 401615"/>
                                  <a:gd name="connsiteX1" fmla="*/ 194847 w 850132"/>
                                  <a:gd name="connsiteY1" fmla="*/ 265070 h 401615"/>
                                  <a:gd name="connsiteX2" fmla="*/ 196324 w 850132"/>
                                  <a:gd name="connsiteY2" fmla="*/ 3434 h 401615"/>
                                  <a:gd name="connsiteX3" fmla="*/ 293401 w 850132"/>
                                  <a:gd name="connsiteY3" fmla="*/ 1771 h 401615"/>
                                  <a:gd name="connsiteX4" fmla="*/ 299333 w 850132"/>
                                  <a:gd name="connsiteY4" fmla="*/ 266758 h 401615"/>
                                  <a:gd name="connsiteX5" fmla="*/ 631169 w 850132"/>
                                  <a:gd name="connsiteY5" fmla="*/ 260595 h 401615"/>
                                  <a:gd name="connsiteX6" fmla="*/ 624761 w 850132"/>
                                  <a:gd name="connsiteY6" fmla="*/ 4759 h 401615"/>
                                  <a:gd name="connsiteX7" fmla="*/ 773555 w 850132"/>
                                  <a:gd name="connsiteY7" fmla="*/ 1153 h 401615"/>
                                  <a:gd name="connsiteX8" fmla="*/ 773157 w 850132"/>
                                  <a:gd name="connsiteY8" fmla="*/ 270403 h 401615"/>
                                  <a:gd name="connsiteX9" fmla="*/ 850132 w 850132"/>
                                  <a:gd name="connsiteY9" fmla="*/ 263552 h 401615"/>
                                  <a:gd name="connsiteX10" fmla="*/ 849955 w 850132"/>
                                  <a:gd name="connsiteY10" fmla="*/ 386939 h 401615"/>
                                  <a:gd name="connsiteX11" fmla="*/ 4891 w 850132"/>
                                  <a:gd name="connsiteY11" fmla="*/ 401615 h 401615"/>
                                  <a:gd name="connsiteX12" fmla="*/ 0 w 850132"/>
                                  <a:gd name="connsiteY12" fmla="*/ 269359 h 401615"/>
                                  <a:gd name="connsiteX0" fmla="*/ 0 w 850132"/>
                                  <a:gd name="connsiteY0" fmla="*/ 279279 h 411535"/>
                                  <a:gd name="connsiteX1" fmla="*/ 194847 w 850132"/>
                                  <a:gd name="connsiteY1" fmla="*/ 274990 h 411535"/>
                                  <a:gd name="connsiteX2" fmla="*/ 196324 w 850132"/>
                                  <a:gd name="connsiteY2" fmla="*/ 13354 h 411535"/>
                                  <a:gd name="connsiteX3" fmla="*/ 293401 w 850132"/>
                                  <a:gd name="connsiteY3" fmla="*/ 11691 h 411535"/>
                                  <a:gd name="connsiteX4" fmla="*/ 299333 w 850132"/>
                                  <a:gd name="connsiteY4" fmla="*/ 276678 h 411535"/>
                                  <a:gd name="connsiteX5" fmla="*/ 631169 w 850132"/>
                                  <a:gd name="connsiteY5" fmla="*/ 270515 h 411535"/>
                                  <a:gd name="connsiteX6" fmla="*/ 624761 w 850132"/>
                                  <a:gd name="connsiteY6" fmla="*/ 0 h 411535"/>
                                  <a:gd name="connsiteX7" fmla="*/ 773555 w 850132"/>
                                  <a:gd name="connsiteY7" fmla="*/ 11073 h 411535"/>
                                  <a:gd name="connsiteX8" fmla="*/ 773157 w 850132"/>
                                  <a:gd name="connsiteY8" fmla="*/ 280323 h 411535"/>
                                  <a:gd name="connsiteX9" fmla="*/ 850132 w 850132"/>
                                  <a:gd name="connsiteY9" fmla="*/ 273472 h 411535"/>
                                  <a:gd name="connsiteX10" fmla="*/ 849955 w 850132"/>
                                  <a:gd name="connsiteY10" fmla="*/ 396859 h 411535"/>
                                  <a:gd name="connsiteX11" fmla="*/ 4891 w 850132"/>
                                  <a:gd name="connsiteY11" fmla="*/ 411535 h 411535"/>
                                  <a:gd name="connsiteX12" fmla="*/ 0 w 850132"/>
                                  <a:gd name="connsiteY12" fmla="*/ 279279 h 411535"/>
                                  <a:gd name="connsiteX0" fmla="*/ 0 w 850132"/>
                                  <a:gd name="connsiteY0" fmla="*/ 280861 h 413117"/>
                                  <a:gd name="connsiteX1" fmla="*/ 194847 w 850132"/>
                                  <a:gd name="connsiteY1" fmla="*/ 276572 h 413117"/>
                                  <a:gd name="connsiteX2" fmla="*/ 196324 w 850132"/>
                                  <a:gd name="connsiteY2" fmla="*/ 14936 h 413117"/>
                                  <a:gd name="connsiteX3" fmla="*/ 293401 w 850132"/>
                                  <a:gd name="connsiteY3" fmla="*/ 13273 h 413117"/>
                                  <a:gd name="connsiteX4" fmla="*/ 299333 w 850132"/>
                                  <a:gd name="connsiteY4" fmla="*/ 278260 h 413117"/>
                                  <a:gd name="connsiteX5" fmla="*/ 631169 w 850132"/>
                                  <a:gd name="connsiteY5" fmla="*/ 272097 h 413117"/>
                                  <a:gd name="connsiteX6" fmla="*/ 624761 w 850132"/>
                                  <a:gd name="connsiteY6" fmla="*/ 1582 h 413117"/>
                                  <a:gd name="connsiteX7" fmla="*/ 773555 w 850132"/>
                                  <a:gd name="connsiteY7" fmla="*/ 1582 h 413117"/>
                                  <a:gd name="connsiteX8" fmla="*/ 773157 w 850132"/>
                                  <a:gd name="connsiteY8" fmla="*/ 281905 h 413117"/>
                                  <a:gd name="connsiteX9" fmla="*/ 850132 w 850132"/>
                                  <a:gd name="connsiteY9" fmla="*/ 275054 h 413117"/>
                                  <a:gd name="connsiteX10" fmla="*/ 849955 w 850132"/>
                                  <a:gd name="connsiteY10" fmla="*/ 398441 h 413117"/>
                                  <a:gd name="connsiteX11" fmla="*/ 4891 w 850132"/>
                                  <a:gd name="connsiteY11" fmla="*/ 413117 h 413117"/>
                                  <a:gd name="connsiteX12" fmla="*/ 0 w 850132"/>
                                  <a:gd name="connsiteY12" fmla="*/ 280861 h 413117"/>
                                  <a:gd name="connsiteX0" fmla="*/ 0 w 850132"/>
                                  <a:gd name="connsiteY0" fmla="*/ 280861 h 413117"/>
                                  <a:gd name="connsiteX1" fmla="*/ 194847 w 850132"/>
                                  <a:gd name="connsiteY1" fmla="*/ 276572 h 413117"/>
                                  <a:gd name="connsiteX2" fmla="*/ 184092 w 850132"/>
                                  <a:gd name="connsiteY2" fmla="*/ 17383 h 413117"/>
                                  <a:gd name="connsiteX3" fmla="*/ 293401 w 850132"/>
                                  <a:gd name="connsiteY3" fmla="*/ 13273 h 413117"/>
                                  <a:gd name="connsiteX4" fmla="*/ 299333 w 850132"/>
                                  <a:gd name="connsiteY4" fmla="*/ 278260 h 413117"/>
                                  <a:gd name="connsiteX5" fmla="*/ 631169 w 850132"/>
                                  <a:gd name="connsiteY5" fmla="*/ 272097 h 413117"/>
                                  <a:gd name="connsiteX6" fmla="*/ 624761 w 850132"/>
                                  <a:gd name="connsiteY6" fmla="*/ 1582 h 413117"/>
                                  <a:gd name="connsiteX7" fmla="*/ 773555 w 850132"/>
                                  <a:gd name="connsiteY7" fmla="*/ 1582 h 413117"/>
                                  <a:gd name="connsiteX8" fmla="*/ 773157 w 850132"/>
                                  <a:gd name="connsiteY8" fmla="*/ 281905 h 413117"/>
                                  <a:gd name="connsiteX9" fmla="*/ 850132 w 850132"/>
                                  <a:gd name="connsiteY9" fmla="*/ 275054 h 413117"/>
                                  <a:gd name="connsiteX10" fmla="*/ 849955 w 850132"/>
                                  <a:gd name="connsiteY10" fmla="*/ 398441 h 413117"/>
                                  <a:gd name="connsiteX11" fmla="*/ 4891 w 850132"/>
                                  <a:gd name="connsiteY11" fmla="*/ 413117 h 413117"/>
                                  <a:gd name="connsiteX12" fmla="*/ 0 w 850132"/>
                                  <a:gd name="connsiteY12" fmla="*/ 280861 h 413117"/>
                                  <a:gd name="connsiteX0" fmla="*/ 0 w 850132"/>
                                  <a:gd name="connsiteY0" fmla="*/ 280861 h 413117"/>
                                  <a:gd name="connsiteX1" fmla="*/ 194847 w 850132"/>
                                  <a:gd name="connsiteY1" fmla="*/ 276572 h 413117"/>
                                  <a:gd name="connsiteX2" fmla="*/ 184092 w 850132"/>
                                  <a:gd name="connsiteY2" fmla="*/ 17383 h 413117"/>
                                  <a:gd name="connsiteX3" fmla="*/ 293401 w 850132"/>
                                  <a:gd name="connsiteY3" fmla="*/ 13273 h 413117"/>
                                  <a:gd name="connsiteX4" fmla="*/ 299333 w 850132"/>
                                  <a:gd name="connsiteY4" fmla="*/ 278260 h 413117"/>
                                  <a:gd name="connsiteX5" fmla="*/ 631169 w 850132"/>
                                  <a:gd name="connsiteY5" fmla="*/ 272097 h 413117"/>
                                  <a:gd name="connsiteX6" fmla="*/ 624761 w 850132"/>
                                  <a:gd name="connsiteY6" fmla="*/ 1582 h 413117"/>
                                  <a:gd name="connsiteX7" fmla="*/ 773555 w 850132"/>
                                  <a:gd name="connsiteY7" fmla="*/ 1582 h 413117"/>
                                  <a:gd name="connsiteX8" fmla="*/ 773157 w 850132"/>
                                  <a:gd name="connsiteY8" fmla="*/ 281905 h 413117"/>
                                  <a:gd name="connsiteX9" fmla="*/ 850132 w 850132"/>
                                  <a:gd name="connsiteY9" fmla="*/ 275054 h 413117"/>
                                  <a:gd name="connsiteX10" fmla="*/ 849955 w 850132"/>
                                  <a:gd name="connsiteY10" fmla="*/ 398441 h 413117"/>
                                  <a:gd name="connsiteX11" fmla="*/ 4891 w 850132"/>
                                  <a:gd name="connsiteY11" fmla="*/ 413117 h 413117"/>
                                  <a:gd name="connsiteX12" fmla="*/ 0 w 850132"/>
                                  <a:gd name="connsiteY12" fmla="*/ 280861 h 413117"/>
                                  <a:gd name="connsiteX0" fmla="*/ 0 w 850132"/>
                                  <a:gd name="connsiteY0" fmla="*/ 280861 h 413117"/>
                                  <a:gd name="connsiteX1" fmla="*/ 194847 w 850132"/>
                                  <a:gd name="connsiteY1" fmla="*/ 276572 h 413117"/>
                                  <a:gd name="connsiteX2" fmla="*/ 184092 w 850132"/>
                                  <a:gd name="connsiteY2" fmla="*/ 17383 h 413117"/>
                                  <a:gd name="connsiteX3" fmla="*/ 293401 w 850132"/>
                                  <a:gd name="connsiteY3" fmla="*/ 13273 h 413117"/>
                                  <a:gd name="connsiteX4" fmla="*/ 291994 w 850132"/>
                                  <a:gd name="connsiteY4" fmla="*/ 273366 h 413117"/>
                                  <a:gd name="connsiteX5" fmla="*/ 631169 w 850132"/>
                                  <a:gd name="connsiteY5" fmla="*/ 272097 h 413117"/>
                                  <a:gd name="connsiteX6" fmla="*/ 624761 w 850132"/>
                                  <a:gd name="connsiteY6" fmla="*/ 1582 h 413117"/>
                                  <a:gd name="connsiteX7" fmla="*/ 773555 w 850132"/>
                                  <a:gd name="connsiteY7" fmla="*/ 1582 h 413117"/>
                                  <a:gd name="connsiteX8" fmla="*/ 773157 w 850132"/>
                                  <a:gd name="connsiteY8" fmla="*/ 281905 h 413117"/>
                                  <a:gd name="connsiteX9" fmla="*/ 850132 w 850132"/>
                                  <a:gd name="connsiteY9" fmla="*/ 275054 h 413117"/>
                                  <a:gd name="connsiteX10" fmla="*/ 849955 w 850132"/>
                                  <a:gd name="connsiteY10" fmla="*/ 398441 h 413117"/>
                                  <a:gd name="connsiteX11" fmla="*/ 4891 w 850132"/>
                                  <a:gd name="connsiteY11" fmla="*/ 413117 h 413117"/>
                                  <a:gd name="connsiteX12" fmla="*/ 0 w 850132"/>
                                  <a:gd name="connsiteY12" fmla="*/ 280861 h 413117"/>
                                  <a:gd name="connsiteX0" fmla="*/ 0 w 850132"/>
                                  <a:gd name="connsiteY0" fmla="*/ 280861 h 413117"/>
                                  <a:gd name="connsiteX1" fmla="*/ 189954 w 850132"/>
                                  <a:gd name="connsiteY1" fmla="*/ 276572 h 413117"/>
                                  <a:gd name="connsiteX2" fmla="*/ 184092 w 850132"/>
                                  <a:gd name="connsiteY2" fmla="*/ 17383 h 413117"/>
                                  <a:gd name="connsiteX3" fmla="*/ 293401 w 850132"/>
                                  <a:gd name="connsiteY3" fmla="*/ 13273 h 413117"/>
                                  <a:gd name="connsiteX4" fmla="*/ 291994 w 850132"/>
                                  <a:gd name="connsiteY4" fmla="*/ 273366 h 413117"/>
                                  <a:gd name="connsiteX5" fmla="*/ 631169 w 850132"/>
                                  <a:gd name="connsiteY5" fmla="*/ 272097 h 413117"/>
                                  <a:gd name="connsiteX6" fmla="*/ 624761 w 850132"/>
                                  <a:gd name="connsiteY6" fmla="*/ 1582 h 413117"/>
                                  <a:gd name="connsiteX7" fmla="*/ 773555 w 850132"/>
                                  <a:gd name="connsiteY7" fmla="*/ 1582 h 413117"/>
                                  <a:gd name="connsiteX8" fmla="*/ 773157 w 850132"/>
                                  <a:gd name="connsiteY8" fmla="*/ 281905 h 413117"/>
                                  <a:gd name="connsiteX9" fmla="*/ 850132 w 850132"/>
                                  <a:gd name="connsiteY9" fmla="*/ 275054 h 413117"/>
                                  <a:gd name="connsiteX10" fmla="*/ 849955 w 850132"/>
                                  <a:gd name="connsiteY10" fmla="*/ 398441 h 413117"/>
                                  <a:gd name="connsiteX11" fmla="*/ 4891 w 850132"/>
                                  <a:gd name="connsiteY11" fmla="*/ 413117 h 413117"/>
                                  <a:gd name="connsiteX12" fmla="*/ 0 w 850132"/>
                                  <a:gd name="connsiteY12" fmla="*/ 280861 h 413117"/>
                                  <a:gd name="connsiteX0" fmla="*/ 0 w 847686"/>
                                  <a:gd name="connsiteY0" fmla="*/ 278414 h 413117"/>
                                  <a:gd name="connsiteX1" fmla="*/ 187508 w 847686"/>
                                  <a:gd name="connsiteY1" fmla="*/ 276572 h 413117"/>
                                  <a:gd name="connsiteX2" fmla="*/ 181646 w 847686"/>
                                  <a:gd name="connsiteY2" fmla="*/ 17383 h 413117"/>
                                  <a:gd name="connsiteX3" fmla="*/ 290955 w 847686"/>
                                  <a:gd name="connsiteY3" fmla="*/ 13273 h 413117"/>
                                  <a:gd name="connsiteX4" fmla="*/ 289548 w 847686"/>
                                  <a:gd name="connsiteY4" fmla="*/ 273366 h 413117"/>
                                  <a:gd name="connsiteX5" fmla="*/ 628723 w 847686"/>
                                  <a:gd name="connsiteY5" fmla="*/ 272097 h 413117"/>
                                  <a:gd name="connsiteX6" fmla="*/ 622315 w 847686"/>
                                  <a:gd name="connsiteY6" fmla="*/ 1582 h 413117"/>
                                  <a:gd name="connsiteX7" fmla="*/ 771109 w 847686"/>
                                  <a:gd name="connsiteY7" fmla="*/ 1582 h 413117"/>
                                  <a:gd name="connsiteX8" fmla="*/ 770711 w 847686"/>
                                  <a:gd name="connsiteY8" fmla="*/ 281905 h 413117"/>
                                  <a:gd name="connsiteX9" fmla="*/ 847686 w 847686"/>
                                  <a:gd name="connsiteY9" fmla="*/ 275054 h 413117"/>
                                  <a:gd name="connsiteX10" fmla="*/ 847509 w 847686"/>
                                  <a:gd name="connsiteY10" fmla="*/ 398441 h 413117"/>
                                  <a:gd name="connsiteX11" fmla="*/ 2445 w 847686"/>
                                  <a:gd name="connsiteY11" fmla="*/ 413117 h 413117"/>
                                  <a:gd name="connsiteX12" fmla="*/ 0 w 847686"/>
                                  <a:gd name="connsiteY12" fmla="*/ 278414 h 413117"/>
                                  <a:gd name="connsiteX0" fmla="*/ 0 w 847686"/>
                                  <a:gd name="connsiteY0" fmla="*/ 278414 h 413117"/>
                                  <a:gd name="connsiteX1" fmla="*/ 187508 w 847686"/>
                                  <a:gd name="connsiteY1" fmla="*/ 276572 h 413117"/>
                                  <a:gd name="connsiteX2" fmla="*/ 181646 w 847686"/>
                                  <a:gd name="connsiteY2" fmla="*/ 17383 h 413117"/>
                                  <a:gd name="connsiteX3" fmla="*/ 290955 w 847686"/>
                                  <a:gd name="connsiteY3" fmla="*/ 13273 h 413117"/>
                                  <a:gd name="connsiteX4" fmla="*/ 289548 w 847686"/>
                                  <a:gd name="connsiteY4" fmla="*/ 273366 h 413117"/>
                                  <a:gd name="connsiteX5" fmla="*/ 628723 w 847686"/>
                                  <a:gd name="connsiteY5" fmla="*/ 272097 h 413117"/>
                                  <a:gd name="connsiteX6" fmla="*/ 622315 w 847686"/>
                                  <a:gd name="connsiteY6" fmla="*/ 1582 h 413117"/>
                                  <a:gd name="connsiteX7" fmla="*/ 771109 w 847686"/>
                                  <a:gd name="connsiteY7" fmla="*/ 1582 h 413117"/>
                                  <a:gd name="connsiteX8" fmla="*/ 770711 w 847686"/>
                                  <a:gd name="connsiteY8" fmla="*/ 272117 h 413117"/>
                                  <a:gd name="connsiteX9" fmla="*/ 847686 w 847686"/>
                                  <a:gd name="connsiteY9" fmla="*/ 275054 h 413117"/>
                                  <a:gd name="connsiteX10" fmla="*/ 847509 w 847686"/>
                                  <a:gd name="connsiteY10" fmla="*/ 398441 h 413117"/>
                                  <a:gd name="connsiteX11" fmla="*/ 2445 w 847686"/>
                                  <a:gd name="connsiteY11" fmla="*/ 413117 h 413117"/>
                                  <a:gd name="connsiteX12" fmla="*/ 0 w 847686"/>
                                  <a:gd name="connsiteY12" fmla="*/ 278414 h 413117"/>
                                  <a:gd name="connsiteX0" fmla="*/ 0 w 847958"/>
                                  <a:gd name="connsiteY0" fmla="*/ 278414 h 413117"/>
                                  <a:gd name="connsiteX1" fmla="*/ 187508 w 847958"/>
                                  <a:gd name="connsiteY1" fmla="*/ 276572 h 413117"/>
                                  <a:gd name="connsiteX2" fmla="*/ 181646 w 847958"/>
                                  <a:gd name="connsiteY2" fmla="*/ 17383 h 413117"/>
                                  <a:gd name="connsiteX3" fmla="*/ 290955 w 847958"/>
                                  <a:gd name="connsiteY3" fmla="*/ 13273 h 413117"/>
                                  <a:gd name="connsiteX4" fmla="*/ 289548 w 847958"/>
                                  <a:gd name="connsiteY4" fmla="*/ 273366 h 413117"/>
                                  <a:gd name="connsiteX5" fmla="*/ 628723 w 847958"/>
                                  <a:gd name="connsiteY5" fmla="*/ 272097 h 413117"/>
                                  <a:gd name="connsiteX6" fmla="*/ 622315 w 847958"/>
                                  <a:gd name="connsiteY6" fmla="*/ 1582 h 413117"/>
                                  <a:gd name="connsiteX7" fmla="*/ 771109 w 847958"/>
                                  <a:gd name="connsiteY7" fmla="*/ 1582 h 413117"/>
                                  <a:gd name="connsiteX8" fmla="*/ 770711 w 847958"/>
                                  <a:gd name="connsiteY8" fmla="*/ 272117 h 413117"/>
                                  <a:gd name="connsiteX9" fmla="*/ 847958 w 847958"/>
                                  <a:gd name="connsiteY9" fmla="*/ 265266 h 413117"/>
                                  <a:gd name="connsiteX10" fmla="*/ 847509 w 847958"/>
                                  <a:gd name="connsiteY10" fmla="*/ 398441 h 413117"/>
                                  <a:gd name="connsiteX11" fmla="*/ 2445 w 847958"/>
                                  <a:gd name="connsiteY11" fmla="*/ 413117 h 413117"/>
                                  <a:gd name="connsiteX12" fmla="*/ 0 w 847958"/>
                                  <a:gd name="connsiteY12" fmla="*/ 278414 h 413117"/>
                                  <a:gd name="connsiteX0" fmla="*/ 0 w 847958"/>
                                  <a:gd name="connsiteY0" fmla="*/ 278414 h 413117"/>
                                  <a:gd name="connsiteX1" fmla="*/ 187508 w 847958"/>
                                  <a:gd name="connsiteY1" fmla="*/ 276572 h 413117"/>
                                  <a:gd name="connsiteX2" fmla="*/ 181646 w 847958"/>
                                  <a:gd name="connsiteY2" fmla="*/ 17383 h 413117"/>
                                  <a:gd name="connsiteX3" fmla="*/ 290955 w 847958"/>
                                  <a:gd name="connsiteY3" fmla="*/ 13273 h 413117"/>
                                  <a:gd name="connsiteX4" fmla="*/ 289548 w 847958"/>
                                  <a:gd name="connsiteY4" fmla="*/ 273366 h 413117"/>
                                  <a:gd name="connsiteX5" fmla="*/ 628723 w 847958"/>
                                  <a:gd name="connsiteY5" fmla="*/ 272097 h 413117"/>
                                  <a:gd name="connsiteX6" fmla="*/ 622315 w 847958"/>
                                  <a:gd name="connsiteY6" fmla="*/ 1582 h 413117"/>
                                  <a:gd name="connsiteX7" fmla="*/ 771109 w 847958"/>
                                  <a:gd name="connsiteY7" fmla="*/ 1582 h 413117"/>
                                  <a:gd name="connsiteX8" fmla="*/ 760928 w 847958"/>
                                  <a:gd name="connsiteY8" fmla="*/ 267222 h 413117"/>
                                  <a:gd name="connsiteX9" fmla="*/ 847958 w 847958"/>
                                  <a:gd name="connsiteY9" fmla="*/ 265266 h 413117"/>
                                  <a:gd name="connsiteX10" fmla="*/ 847509 w 847958"/>
                                  <a:gd name="connsiteY10" fmla="*/ 398441 h 413117"/>
                                  <a:gd name="connsiteX11" fmla="*/ 2445 w 847958"/>
                                  <a:gd name="connsiteY11" fmla="*/ 413117 h 413117"/>
                                  <a:gd name="connsiteX12" fmla="*/ 0 w 847958"/>
                                  <a:gd name="connsiteY12" fmla="*/ 278414 h 413117"/>
                                  <a:gd name="connsiteX0" fmla="*/ 0 w 847958"/>
                                  <a:gd name="connsiteY0" fmla="*/ 278414 h 413117"/>
                                  <a:gd name="connsiteX1" fmla="*/ 187508 w 847958"/>
                                  <a:gd name="connsiteY1" fmla="*/ 276572 h 413117"/>
                                  <a:gd name="connsiteX2" fmla="*/ 181646 w 847958"/>
                                  <a:gd name="connsiteY2" fmla="*/ 17383 h 413117"/>
                                  <a:gd name="connsiteX3" fmla="*/ 290955 w 847958"/>
                                  <a:gd name="connsiteY3" fmla="*/ 13273 h 413117"/>
                                  <a:gd name="connsiteX4" fmla="*/ 289548 w 847958"/>
                                  <a:gd name="connsiteY4" fmla="*/ 273366 h 413117"/>
                                  <a:gd name="connsiteX5" fmla="*/ 628723 w 847958"/>
                                  <a:gd name="connsiteY5" fmla="*/ 272097 h 413117"/>
                                  <a:gd name="connsiteX6" fmla="*/ 622315 w 847958"/>
                                  <a:gd name="connsiteY6" fmla="*/ 1582 h 413117"/>
                                  <a:gd name="connsiteX7" fmla="*/ 771109 w 847958"/>
                                  <a:gd name="connsiteY7" fmla="*/ 1582 h 413117"/>
                                  <a:gd name="connsiteX8" fmla="*/ 768265 w 847958"/>
                                  <a:gd name="connsiteY8" fmla="*/ 262328 h 413117"/>
                                  <a:gd name="connsiteX9" fmla="*/ 847958 w 847958"/>
                                  <a:gd name="connsiteY9" fmla="*/ 265266 h 413117"/>
                                  <a:gd name="connsiteX10" fmla="*/ 847509 w 847958"/>
                                  <a:gd name="connsiteY10" fmla="*/ 398441 h 413117"/>
                                  <a:gd name="connsiteX11" fmla="*/ 2445 w 847958"/>
                                  <a:gd name="connsiteY11" fmla="*/ 413117 h 413117"/>
                                  <a:gd name="connsiteX12" fmla="*/ 0 w 847958"/>
                                  <a:gd name="connsiteY12" fmla="*/ 278414 h 413117"/>
                                  <a:gd name="connsiteX0" fmla="*/ 0 w 847958"/>
                                  <a:gd name="connsiteY0" fmla="*/ 278414 h 413117"/>
                                  <a:gd name="connsiteX1" fmla="*/ 187508 w 847958"/>
                                  <a:gd name="connsiteY1" fmla="*/ 276572 h 413117"/>
                                  <a:gd name="connsiteX2" fmla="*/ 181646 w 847958"/>
                                  <a:gd name="connsiteY2" fmla="*/ 17383 h 413117"/>
                                  <a:gd name="connsiteX3" fmla="*/ 290955 w 847958"/>
                                  <a:gd name="connsiteY3" fmla="*/ 13273 h 413117"/>
                                  <a:gd name="connsiteX4" fmla="*/ 289548 w 847958"/>
                                  <a:gd name="connsiteY4" fmla="*/ 273366 h 413117"/>
                                  <a:gd name="connsiteX5" fmla="*/ 628723 w 847958"/>
                                  <a:gd name="connsiteY5" fmla="*/ 272097 h 413117"/>
                                  <a:gd name="connsiteX6" fmla="*/ 622315 w 847958"/>
                                  <a:gd name="connsiteY6" fmla="*/ 1582 h 413117"/>
                                  <a:gd name="connsiteX7" fmla="*/ 771109 w 847958"/>
                                  <a:gd name="connsiteY7" fmla="*/ 1582 h 413117"/>
                                  <a:gd name="connsiteX8" fmla="*/ 768265 w 847958"/>
                                  <a:gd name="connsiteY8" fmla="*/ 264775 h 413117"/>
                                  <a:gd name="connsiteX9" fmla="*/ 847958 w 847958"/>
                                  <a:gd name="connsiteY9" fmla="*/ 265266 h 413117"/>
                                  <a:gd name="connsiteX10" fmla="*/ 847509 w 847958"/>
                                  <a:gd name="connsiteY10" fmla="*/ 398441 h 413117"/>
                                  <a:gd name="connsiteX11" fmla="*/ 2445 w 847958"/>
                                  <a:gd name="connsiteY11" fmla="*/ 413117 h 413117"/>
                                  <a:gd name="connsiteX12" fmla="*/ 0 w 847958"/>
                                  <a:gd name="connsiteY12" fmla="*/ 278414 h 413117"/>
                                  <a:gd name="connsiteX0" fmla="*/ 0 w 850404"/>
                                  <a:gd name="connsiteY0" fmla="*/ 278414 h 413117"/>
                                  <a:gd name="connsiteX1" fmla="*/ 187508 w 850404"/>
                                  <a:gd name="connsiteY1" fmla="*/ 276572 h 413117"/>
                                  <a:gd name="connsiteX2" fmla="*/ 181646 w 850404"/>
                                  <a:gd name="connsiteY2" fmla="*/ 17383 h 413117"/>
                                  <a:gd name="connsiteX3" fmla="*/ 290955 w 850404"/>
                                  <a:gd name="connsiteY3" fmla="*/ 13273 h 413117"/>
                                  <a:gd name="connsiteX4" fmla="*/ 289548 w 850404"/>
                                  <a:gd name="connsiteY4" fmla="*/ 273366 h 413117"/>
                                  <a:gd name="connsiteX5" fmla="*/ 628723 w 850404"/>
                                  <a:gd name="connsiteY5" fmla="*/ 272097 h 413117"/>
                                  <a:gd name="connsiteX6" fmla="*/ 622315 w 850404"/>
                                  <a:gd name="connsiteY6" fmla="*/ 1582 h 413117"/>
                                  <a:gd name="connsiteX7" fmla="*/ 771109 w 850404"/>
                                  <a:gd name="connsiteY7" fmla="*/ 1582 h 413117"/>
                                  <a:gd name="connsiteX8" fmla="*/ 768265 w 850404"/>
                                  <a:gd name="connsiteY8" fmla="*/ 264775 h 413117"/>
                                  <a:gd name="connsiteX9" fmla="*/ 850404 w 850404"/>
                                  <a:gd name="connsiteY9" fmla="*/ 257924 h 413117"/>
                                  <a:gd name="connsiteX10" fmla="*/ 847509 w 850404"/>
                                  <a:gd name="connsiteY10" fmla="*/ 398441 h 413117"/>
                                  <a:gd name="connsiteX11" fmla="*/ 2445 w 850404"/>
                                  <a:gd name="connsiteY11" fmla="*/ 413117 h 413117"/>
                                  <a:gd name="connsiteX12" fmla="*/ 0 w 850404"/>
                                  <a:gd name="connsiteY12" fmla="*/ 278414 h 413117"/>
                                  <a:gd name="connsiteX0" fmla="*/ 0 w 850683"/>
                                  <a:gd name="connsiteY0" fmla="*/ 278414 h 413117"/>
                                  <a:gd name="connsiteX1" fmla="*/ 187508 w 850683"/>
                                  <a:gd name="connsiteY1" fmla="*/ 276572 h 413117"/>
                                  <a:gd name="connsiteX2" fmla="*/ 181646 w 850683"/>
                                  <a:gd name="connsiteY2" fmla="*/ 17383 h 413117"/>
                                  <a:gd name="connsiteX3" fmla="*/ 290955 w 850683"/>
                                  <a:gd name="connsiteY3" fmla="*/ 13273 h 413117"/>
                                  <a:gd name="connsiteX4" fmla="*/ 289548 w 850683"/>
                                  <a:gd name="connsiteY4" fmla="*/ 273366 h 413117"/>
                                  <a:gd name="connsiteX5" fmla="*/ 628723 w 850683"/>
                                  <a:gd name="connsiteY5" fmla="*/ 272097 h 413117"/>
                                  <a:gd name="connsiteX6" fmla="*/ 622315 w 850683"/>
                                  <a:gd name="connsiteY6" fmla="*/ 1582 h 413117"/>
                                  <a:gd name="connsiteX7" fmla="*/ 771109 w 850683"/>
                                  <a:gd name="connsiteY7" fmla="*/ 1582 h 413117"/>
                                  <a:gd name="connsiteX8" fmla="*/ 768265 w 850683"/>
                                  <a:gd name="connsiteY8" fmla="*/ 264775 h 413117"/>
                                  <a:gd name="connsiteX9" fmla="*/ 850404 w 850683"/>
                                  <a:gd name="connsiteY9" fmla="*/ 257924 h 413117"/>
                                  <a:gd name="connsiteX10" fmla="*/ 847509 w 850683"/>
                                  <a:gd name="connsiteY10" fmla="*/ 398441 h 413117"/>
                                  <a:gd name="connsiteX11" fmla="*/ 2445 w 850683"/>
                                  <a:gd name="connsiteY11" fmla="*/ 413117 h 413117"/>
                                  <a:gd name="connsiteX12" fmla="*/ 0 w 850683"/>
                                  <a:gd name="connsiteY12" fmla="*/ 278414 h 413117"/>
                                  <a:gd name="connsiteX0" fmla="*/ 0 w 853539"/>
                                  <a:gd name="connsiteY0" fmla="*/ 278414 h 413117"/>
                                  <a:gd name="connsiteX1" fmla="*/ 187508 w 853539"/>
                                  <a:gd name="connsiteY1" fmla="*/ 276572 h 413117"/>
                                  <a:gd name="connsiteX2" fmla="*/ 181646 w 853539"/>
                                  <a:gd name="connsiteY2" fmla="*/ 17383 h 413117"/>
                                  <a:gd name="connsiteX3" fmla="*/ 290955 w 853539"/>
                                  <a:gd name="connsiteY3" fmla="*/ 13273 h 413117"/>
                                  <a:gd name="connsiteX4" fmla="*/ 289548 w 853539"/>
                                  <a:gd name="connsiteY4" fmla="*/ 273366 h 413117"/>
                                  <a:gd name="connsiteX5" fmla="*/ 628723 w 853539"/>
                                  <a:gd name="connsiteY5" fmla="*/ 272097 h 413117"/>
                                  <a:gd name="connsiteX6" fmla="*/ 622315 w 853539"/>
                                  <a:gd name="connsiteY6" fmla="*/ 1582 h 413117"/>
                                  <a:gd name="connsiteX7" fmla="*/ 771109 w 853539"/>
                                  <a:gd name="connsiteY7" fmla="*/ 1582 h 413117"/>
                                  <a:gd name="connsiteX8" fmla="*/ 768265 w 853539"/>
                                  <a:gd name="connsiteY8" fmla="*/ 264775 h 413117"/>
                                  <a:gd name="connsiteX9" fmla="*/ 850404 w 853539"/>
                                  <a:gd name="connsiteY9" fmla="*/ 257924 h 413117"/>
                                  <a:gd name="connsiteX10" fmla="*/ 847509 w 853539"/>
                                  <a:gd name="connsiteY10" fmla="*/ 398441 h 413117"/>
                                  <a:gd name="connsiteX11" fmla="*/ 2445 w 853539"/>
                                  <a:gd name="connsiteY11" fmla="*/ 413117 h 413117"/>
                                  <a:gd name="connsiteX12" fmla="*/ 0 w 853539"/>
                                  <a:gd name="connsiteY12" fmla="*/ 278414 h 413117"/>
                                  <a:gd name="connsiteX0" fmla="*/ 0 w 894343"/>
                                  <a:gd name="connsiteY0" fmla="*/ 278414 h 413117"/>
                                  <a:gd name="connsiteX1" fmla="*/ 187508 w 894343"/>
                                  <a:gd name="connsiteY1" fmla="*/ 276572 h 413117"/>
                                  <a:gd name="connsiteX2" fmla="*/ 181646 w 894343"/>
                                  <a:gd name="connsiteY2" fmla="*/ 17383 h 413117"/>
                                  <a:gd name="connsiteX3" fmla="*/ 290955 w 894343"/>
                                  <a:gd name="connsiteY3" fmla="*/ 13273 h 413117"/>
                                  <a:gd name="connsiteX4" fmla="*/ 289548 w 894343"/>
                                  <a:gd name="connsiteY4" fmla="*/ 273366 h 413117"/>
                                  <a:gd name="connsiteX5" fmla="*/ 628723 w 894343"/>
                                  <a:gd name="connsiteY5" fmla="*/ 272097 h 413117"/>
                                  <a:gd name="connsiteX6" fmla="*/ 622315 w 894343"/>
                                  <a:gd name="connsiteY6" fmla="*/ 1582 h 413117"/>
                                  <a:gd name="connsiteX7" fmla="*/ 771109 w 894343"/>
                                  <a:gd name="connsiteY7" fmla="*/ 1582 h 413117"/>
                                  <a:gd name="connsiteX8" fmla="*/ 768265 w 894343"/>
                                  <a:gd name="connsiteY8" fmla="*/ 264775 h 413117"/>
                                  <a:gd name="connsiteX9" fmla="*/ 891971 w 894343"/>
                                  <a:gd name="connsiteY9" fmla="*/ 287289 h 413117"/>
                                  <a:gd name="connsiteX10" fmla="*/ 847509 w 894343"/>
                                  <a:gd name="connsiteY10" fmla="*/ 398441 h 413117"/>
                                  <a:gd name="connsiteX11" fmla="*/ 2445 w 894343"/>
                                  <a:gd name="connsiteY11" fmla="*/ 413117 h 413117"/>
                                  <a:gd name="connsiteX12" fmla="*/ 0 w 894343"/>
                                  <a:gd name="connsiteY12" fmla="*/ 278414 h 413117"/>
                                  <a:gd name="connsiteX0" fmla="*/ 0 w 858308"/>
                                  <a:gd name="connsiteY0" fmla="*/ 278414 h 413117"/>
                                  <a:gd name="connsiteX1" fmla="*/ 187508 w 858308"/>
                                  <a:gd name="connsiteY1" fmla="*/ 276572 h 413117"/>
                                  <a:gd name="connsiteX2" fmla="*/ 181646 w 858308"/>
                                  <a:gd name="connsiteY2" fmla="*/ 17383 h 413117"/>
                                  <a:gd name="connsiteX3" fmla="*/ 290955 w 858308"/>
                                  <a:gd name="connsiteY3" fmla="*/ 13273 h 413117"/>
                                  <a:gd name="connsiteX4" fmla="*/ 289548 w 858308"/>
                                  <a:gd name="connsiteY4" fmla="*/ 273366 h 413117"/>
                                  <a:gd name="connsiteX5" fmla="*/ 628723 w 858308"/>
                                  <a:gd name="connsiteY5" fmla="*/ 272097 h 413117"/>
                                  <a:gd name="connsiteX6" fmla="*/ 622315 w 858308"/>
                                  <a:gd name="connsiteY6" fmla="*/ 1582 h 413117"/>
                                  <a:gd name="connsiteX7" fmla="*/ 771109 w 858308"/>
                                  <a:gd name="connsiteY7" fmla="*/ 1582 h 413117"/>
                                  <a:gd name="connsiteX8" fmla="*/ 768265 w 858308"/>
                                  <a:gd name="connsiteY8" fmla="*/ 264775 h 413117"/>
                                  <a:gd name="connsiteX9" fmla="*/ 855287 w 858308"/>
                                  <a:gd name="connsiteY9" fmla="*/ 294631 h 413117"/>
                                  <a:gd name="connsiteX10" fmla="*/ 847509 w 858308"/>
                                  <a:gd name="connsiteY10" fmla="*/ 398441 h 413117"/>
                                  <a:gd name="connsiteX11" fmla="*/ 2445 w 858308"/>
                                  <a:gd name="connsiteY11" fmla="*/ 413117 h 413117"/>
                                  <a:gd name="connsiteX12" fmla="*/ 0 w 858308"/>
                                  <a:gd name="connsiteY12" fmla="*/ 278414 h 413117"/>
                                  <a:gd name="connsiteX0" fmla="*/ 0 w 895582"/>
                                  <a:gd name="connsiteY0" fmla="*/ 278414 h 413117"/>
                                  <a:gd name="connsiteX1" fmla="*/ 187508 w 895582"/>
                                  <a:gd name="connsiteY1" fmla="*/ 276572 h 413117"/>
                                  <a:gd name="connsiteX2" fmla="*/ 181646 w 895582"/>
                                  <a:gd name="connsiteY2" fmla="*/ 17383 h 413117"/>
                                  <a:gd name="connsiteX3" fmla="*/ 290955 w 895582"/>
                                  <a:gd name="connsiteY3" fmla="*/ 13273 h 413117"/>
                                  <a:gd name="connsiteX4" fmla="*/ 289548 w 895582"/>
                                  <a:gd name="connsiteY4" fmla="*/ 273366 h 413117"/>
                                  <a:gd name="connsiteX5" fmla="*/ 628723 w 895582"/>
                                  <a:gd name="connsiteY5" fmla="*/ 272097 h 413117"/>
                                  <a:gd name="connsiteX6" fmla="*/ 622315 w 895582"/>
                                  <a:gd name="connsiteY6" fmla="*/ 1582 h 413117"/>
                                  <a:gd name="connsiteX7" fmla="*/ 771109 w 895582"/>
                                  <a:gd name="connsiteY7" fmla="*/ 1582 h 413117"/>
                                  <a:gd name="connsiteX8" fmla="*/ 768265 w 895582"/>
                                  <a:gd name="connsiteY8" fmla="*/ 264775 h 413117"/>
                                  <a:gd name="connsiteX9" fmla="*/ 855287 w 895582"/>
                                  <a:gd name="connsiteY9" fmla="*/ 294631 h 413117"/>
                                  <a:gd name="connsiteX10" fmla="*/ 847509 w 895582"/>
                                  <a:gd name="connsiteY10" fmla="*/ 398441 h 413117"/>
                                  <a:gd name="connsiteX11" fmla="*/ 2445 w 895582"/>
                                  <a:gd name="connsiteY11" fmla="*/ 413117 h 413117"/>
                                  <a:gd name="connsiteX12" fmla="*/ 0 w 895582"/>
                                  <a:gd name="connsiteY12" fmla="*/ 278414 h 413117"/>
                                  <a:gd name="connsiteX0" fmla="*/ 0 w 855334"/>
                                  <a:gd name="connsiteY0" fmla="*/ 278414 h 413117"/>
                                  <a:gd name="connsiteX1" fmla="*/ 187508 w 855334"/>
                                  <a:gd name="connsiteY1" fmla="*/ 276572 h 413117"/>
                                  <a:gd name="connsiteX2" fmla="*/ 181646 w 855334"/>
                                  <a:gd name="connsiteY2" fmla="*/ 17383 h 413117"/>
                                  <a:gd name="connsiteX3" fmla="*/ 290955 w 855334"/>
                                  <a:gd name="connsiteY3" fmla="*/ 13273 h 413117"/>
                                  <a:gd name="connsiteX4" fmla="*/ 289548 w 855334"/>
                                  <a:gd name="connsiteY4" fmla="*/ 273366 h 413117"/>
                                  <a:gd name="connsiteX5" fmla="*/ 628723 w 855334"/>
                                  <a:gd name="connsiteY5" fmla="*/ 272097 h 413117"/>
                                  <a:gd name="connsiteX6" fmla="*/ 622315 w 855334"/>
                                  <a:gd name="connsiteY6" fmla="*/ 1582 h 413117"/>
                                  <a:gd name="connsiteX7" fmla="*/ 771109 w 855334"/>
                                  <a:gd name="connsiteY7" fmla="*/ 1582 h 413117"/>
                                  <a:gd name="connsiteX8" fmla="*/ 768265 w 855334"/>
                                  <a:gd name="connsiteY8" fmla="*/ 264775 h 413117"/>
                                  <a:gd name="connsiteX9" fmla="*/ 855287 w 855334"/>
                                  <a:gd name="connsiteY9" fmla="*/ 294631 h 413117"/>
                                  <a:gd name="connsiteX10" fmla="*/ 847509 w 855334"/>
                                  <a:gd name="connsiteY10" fmla="*/ 398441 h 413117"/>
                                  <a:gd name="connsiteX11" fmla="*/ 2445 w 855334"/>
                                  <a:gd name="connsiteY11" fmla="*/ 413117 h 413117"/>
                                  <a:gd name="connsiteX12" fmla="*/ 0 w 855334"/>
                                  <a:gd name="connsiteY12" fmla="*/ 278414 h 413117"/>
                                  <a:gd name="connsiteX0" fmla="*/ 0 w 855381"/>
                                  <a:gd name="connsiteY0" fmla="*/ 278414 h 413117"/>
                                  <a:gd name="connsiteX1" fmla="*/ 187508 w 855381"/>
                                  <a:gd name="connsiteY1" fmla="*/ 276572 h 413117"/>
                                  <a:gd name="connsiteX2" fmla="*/ 181646 w 855381"/>
                                  <a:gd name="connsiteY2" fmla="*/ 17383 h 413117"/>
                                  <a:gd name="connsiteX3" fmla="*/ 290955 w 855381"/>
                                  <a:gd name="connsiteY3" fmla="*/ 13273 h 413117"/>
                                  <a:gd name="connsiteX4" fmla="*/ 289548 w 855381"/>
                                  <a:gd name="connsiteY4" fmla="*/ 273366 h 413117"/>
                                  <a:gd name="connsiteX5" fmla="*/ 628723 w 855381"/>
                                  <a:gd name="connsiteY5" fmla="*/ 272097 h 413117"/>
                                  <a:gd name="connsiteX6" fmla="*/ 622315 w 855381"/>
                                  <a:gd name="connsiteY6" fmla="*/ 1582 h 413117"/>
                                  <a:gd name="connsiteX7" fmla="*/ 771109 w 855381"/>
                                  <a:gd name="connsiteY7" fmla="*/ 1582 h 413117"/>
                                  <a:gd name="connsiteX8" fmla="*/ 768265 w 855381"/>
                                  <a:gd name="connsiteY8" fmla="*/ 264775 h 413117"/>
                                  <a:gd name="connsiteX9" fmla="*/ 855334 w 855381"/>
                                  <a:gd name="connsiteY9" fmla="*/ 270160 h 413117"/>
                                  <a:gd name="connsiteX10" fmla="*/ 847509 w 855381"/>
                                  <a:gd name="connsiteY10" fmla="*/ 398441 h 413117"/>
                                  <a:gd name="connsiteX11" fmla="*/ 2445 w 855381"/>
                                  <a:gd name="connsiteY11" fmla="*/ 413117 h 413117"/>
                                  <a:gd name="connsiteX12" fmla="*/ 0 w 855381"/>
                                  <a:gd name="connsiteY12" fmla="*/ 278414 h 413117"/>
                                  <a:gd name="connsiteX0" fmla="*/ 0 w 855428"/>
                                  <a:gd name="connsiteY0" fmla="*/ 278414 h 413117"/>
                                  <a:gd name="connsiteX1" fmla="*/ 187508 w 855428"/>
                                  <a:gd name="connsiteY1" fmla="*/ 276572 h 413117"/>
                                  <a:gd name="connsiteX2" fmla="*/ 181646 w 855428"/>
                                  <a:gd name="connsiteY2" fmla="*/ 17383 h 413117"/>
                                  <a:gd name="connsiteX3" fmla="*/ 290955 w 855428"/>
                                  <a:gd name="connsiteY3" fmla="*/ 13273 h 413117"/>
                                  <a:gd name="connsiteX4" fmla="*/ 289548 w 855428"/>
                                  <a:gd name="connsiteY4" fmla="*/ 273366 h 413117"/>
                                  <a:gd name="connsiteX5" fmla="*/ 628723 w 855428"/>
                                  <a:gd name="connsiteY5" fmla="*/ 272097 h 413117"/>
                                  <a:gd name="connsiteX6" fmla="*/ 622315 w 855428"/>
                                  <a:gd name="connsiteY6" fmla="*/ 1582 h 413117"/>
                                  <a:gd name="connsiteX7" fmla="*/ 771109 w 855428"/>
                                  <a:gd name="connsiteY7" fmla="*/ 1582 h 413117"/>
                                  <a:gd name="connsiteX8" fmla="*/ 768265 w 855428"/>
                                  <a:gd name="connsiteY8" fmla="*/ 264775 h 413117"/>
                                  <a:gd name="connsiteX9" fmla="*/ 855381 w 855428"/>
                                  <a:gd name="connsiteY9" fmla="*/ 257924 h 413117"/>
                                  <a:gd name="connsiteX10" fmla="*/ 847509 w 855428"/>
                                  <a:gd name="connsiteY10" fmla="*/ 398441 h 413117"/>
                                  <a:gd name="connsiteX11" fmla="*/ 2445 w 855428"/>
                                  <a:gd name="connsiteY11" fmla="*/ 413117 h 413117"/>
                                  <a:gd name="connsiteX12" fmla="*/ 0 w 855428"/>
                                  <a:gd name="connsiteY12" fmla="*/ 278414 h 413117"/>
                                  <a:gd name="connsiteX0" fmla="*/ 0 w 860935"/>
                                  <a:gd name="connsiteY0" fmla="*/ 278414 h 413117"/>
                                  <a:gd name="connsiteX1" fmla="*/ 187508 w 860935"/>
                                  <a:gd name="connsiteY1" fmla="*/ 276572 h 413117"/>
                                  <a:gd name="connsiteX2" fmla="*/ 181646 w 860935"/>
                                  <a:gd name="connsiteY2" fmla="*/ 17383 h 413117"/>
                                  <a:gd name="connsiteX3" fmla="*/ 290955 w 860935"/>
                                  <a:gd name="connsiteY3" fmla="*/ 13273 h 413117"/>
                                  <a:gd name="connsiteX4" fmla="*/ 289548 w 860935"/>
                                  <a:gd name="connsiteY4" fmla="*/ 273366 h 413117"/>
                                  <a:gd name="connsiteX5" fmla="*/ 628723 w 860935"/>
                                  <a:gd name="connsiteY5" fmla="*/ 272097 h 413117"/>
                                  <a:gd name="connsiteX6" fmla="*/ 622315 w 860935"/>
                                  <a:gd name="connsiteY6" fmla="*/ 1582 h 413117"/>
                                  <a:gd name="connsiteX7" fmla="*/ 771109 w 860935"/>
                                  <a:gd name="connsiteY7" fmla="*/ 1582 h 413117"/>
                                  <a:gd name="connsiteX8" fmla="*/ 768265 w 860935"/>
                                  <a:gd name="connsiteY8" fmla="*/ 264775 h 413117"/>
                                  <a:gd name="connsiteX9" fmla="*/ 855381 w 860935"/>
                                  <a:gd name="connsiteY9" fmla="*/ 257924 h 413117"/>
                                  <a:gd name="connsiteX10" fmla="*/ 852400 w 860935"/>
                                  <a:gd name="connsiteY10" fmla="*/ 393547 h 413117"/>
                                  <a:gd name="connsiteX11" fmla="*/ 2445 w 860935"/>
                                  <a:gd name="connsiteY11" fmla="*/ 413117 h 413117"/>
                                  <a:gd name="connsiteX12" fmla="*/ 0 w 860935"/>
                                  <a:gd name="connsiteY12" fmla="*/ 278414 h 413117"/>
                                  <a:gd name="connsiteX0" fmla="*/ 0 w 982304"/>
                                  <a:gd name="connsiteY0" fmla="*/ 278414 h 413117"/>
                                  <a:gd name="connsiteX1" fmla="*/ 187508 w 982304"/>
                                  <a:gd name="connsiteY1" fmla="*/ 276572 h 413117"/>
                                  <a:gd name="connsiteX2" fmla="*/ 181646 w 982304"/>
                                  <a:gd name="connsiteY2" fmla="*/ 17383 h 413117"/>
                                  <a:gd name="connsiteX3" fmla="*/ 290955 w 982304"/>
                                  <a:gd name="connsiteY3" fmla="*/ 13273 h 413117"/>
                                  <a:gd name="connsiteX4" fmla="*/ 289548 w 982304"/>
                                  <a:gd name="connsiteY4" fmla="*/ 273366 h 413117"/>
                                  <a:gd name="connsiteX5" fmla="*/ 628723 w 982304"/>
                                  <a:gd name="connsiteY5" fmla="*/ 272097 h 413117"/>
                                  <a:gd name="connsiteX6" fmla="*/ 622315 w 982304"/>
                                  <a:gd name="connsiteY6" fmla="*/ 1582 h 413117"/>
                                  <a:gd name="connsiteX7" fmla="*/ 771109 w 982304"/>
                                  <a:gd name="connsiteY7" fmla="*/ 1582 h 413117"/>
                                  <a:gd name="connsiteX8" fmla="*/ 768265 w 982304"/>
                                  <a:gd name="connsiteY8" fmla="*/ 264775 h 413117"/>
                                  <a:gd name="connsiteX9" fmla="*/ 855381 w 982304"/>
                                  <a:gd name="connsiteY9" fmla="*/ 257924 h 413117"/>
                                  <a:gd name="connsiteX10" fmla="*/ 852400 w 982304"/>
                                  <a:gd name="connsiteY10" fmla="*/ 393547 h 413117"/>
                                  <a:gd name="connsiteX11" fmla="*/ 2445 w 982304"/>
                                  <a:gd name="connsiteY11" fmla="*/ 413117 h 413117"/>
                                  <a:gd name="connsiteX12" fmla="*/ 0 w 982304"/>
                                  <a:gd name="connsiteY12" fmla="*/ 278414 h 413117"/>
                                  <a:gd name="connsiteX0" fmla="*/ 0 w 860078"/>
                                  <a:gd name="connsiteY0" fmla="*/ 278414 h 413117"/>
                                  <a:gd name="connsiteX1" fmla="*/ 187508 w 860078"/>
                                  <a:gd name="connsiteY1" fmla="*/ 276572 h 413117"/>
                                  <a:gd name="connsiteX2" fmla="*/ 181646 w 860078"/>
                                  <a:gd name="connsiteY2" fmla="*/ 17383 h 413117"/>
                                  <a:gd name="connsiteX3" fmla="*/ 290955 w 860078"/>
                                  <a:gd name="connsiteY3" fmla="*/ 13273 h 413117"/>
                                  <a:gd name="connsiteX4" fmla="*/ 289548 w 860078"/>
                                  <a:gd name="connsiteY4" fmla="*/ 273366 h 413117"/>
                                  <a:gd name="connsiteX5" fmla="*/ 628723 w 860078"/>
                                  <a:gd name="connsiteY5" fmla="*/ 272097 h 413117"/>
                                  <a:gd name="connsiteX6" fmla="*/ 622315 w 860078"/>
                                  <a:gd name="connsiteY6" fmla="*/ 1582 h 413117"/>
                                  <a:gd name="connsiteX7" fmla="*/ 771109 w 860078"/>
                                  <a:gd name="connsiteY7" fmla="*/ 1582 h 413117"/>
                                  <a:gd name="connsiteX8" fmla="*/ 768265 w 860078"/>
                                  <a:gd name="connsiteY8" fmla="*/ 264775 h 413117"/>
                                  <a:gd name="connsiteX9" fmla="*/ 855381 w 860078"/>
                                  <a:gd name="connsiteY9" fmla="*/ 257924 h 413117"/>
                                  <a:gd name="connsiteX10" fmla="*/ 852400 w 860078"/>
                                  <a:gd name="connsiteY10" fmla="*/ 393547 h 413117"/>
                                  <a:gd name="connsiteX11" fmla="*/ 2445 w 860078"/>
                                  <a:gd name="connsiteY11" fmla="*/ 413117 h 413117"/>
                                  <a:gd name="connsiteX12" fmla="*/ 0 w 860078"/>
                                  <a:gd name="connsiteY12" fmla="*/ 278414 h 413117"/>
                                  <a:gd name="connsiteX0" fmla="*/ 0 w 864666"/>
                                  <a:gd name="connsiteY0" fmla="*/ 278414 h 413117"/>
                                  <a:gd name="connsiteX1" fmla="*/ 187508 w 864666"/>
                                  <a:gd name="connsiteY1" fmla="*/ 276572 h 413117"/>
                                  <a:gd name="connsiteX2" fmla="*/ 181646 w 864666"/>
                                  <a:gd name="connsiteY2" fmla="*/ 17383 h 413117"/>
                                  <a:gd name="connsiteX3" fmla="*/ 290955 w 864666"/>
                                  <a:gd name="connsiteY3" fmla="*/ 13273 h 413117"/>
                                  <a:gd name="connsiteX4" fmla="*/ 289548 w 864666"/>
                                  <a:gd name="connsiteY4" fmla="*/ 273366 h 413117"/>
                                  <a:gd name="connsiteX5" fmla="*/ 628723 w 864666"/>
                                  <a:gd name="connsiteY5" fmla="*/ 272097 h 413117"/>
                                  <a:gd name="connsiteX6" fmla="*/ 622315 w 864666"/>
                                  <a:gd name="connsiteY6" fmla="*/ 1582 h 413117"/>
                                  <a:gd name="connsiteX7" fmla="*/ 771109 w 864666"/>
                                  <a:gd name="connsiteY7" fmla="*/ 1582 h 413117"/>
                                  <a:gd name="connsiteX8" fmla="*/ 768265 w 864666"/>
                                  <a:gd name="connsiteY8" fmla="*/ 264775 h 413117"/>
                                  <a:gd name="connsiteX9" fmla="*/ 855381 w 864666"/>
                                  <a:gd name="connsiteY9" fmla="*/ 257924 h 413117"/>
                                  <a:gd name="connsiteX10" fmla="*/ 864630 w 864666"/>
                                  <a:gd name="connsiteY10" fmla="*/ 393547 h 413117"/>
                                  <a:gd name="connsiteX11" fmla="*/ 2445 w 864666"/>
                                  <a:gd name="connsiteY11" fmla="*/ 413117 h 413117"/>
                                  <a:gd name="connsiteX12" fmla="*/ 0 w 864666"/>
                                  <a:gd name="connsiteY12" fmla="*/ 278414 h 413117"/>
                                  <a:gd name="connsiteX0" fmla="*/ 0 w 898971"/>
                                  <a:gd name="connsiteY0" fmla="*/ 278414 h 439363"/>
                                  <a:gd name="connsiteX1" fmla="*/ 187508 w 898971"/>
                                  <a:gd name="connsiteY1" fmla="*/ 276572 h 439363"/>
                                  <a:gd name="connsiteX2" fmla="*/ 181646 w 898971"/>
                                  <a:gd name="connsiteY2" fmla="*/ 17383 h 439363"/>
                                  <a:gd name="connsiteX3" fmla="*/ 290955 w 898971"/>
                                  <a:gd name="connsiteY3" fmla="*/ 13273 h 439363"/>
                                  <a:gd name="connsiteX4" fmla="*/ 289548 w 898971"/>
                                  <a:gd name="connsiteY4" fmla="*/ 273366 h 439363"/>
                                  <a:gd name="connsiteX5" fmla="*/ 628723 w 898971"/>
                                  <a:gd name="connsiteY5" fmla="*/ 272097 h 439363"/>
                                  <a:gd name="connsiteX6" fmla="*/ 622315 w 898971"/>
                                  <a:gd name="connsiteY6" fmla="*/ 1582 h 439363"/>
                                  <a:gd name="connsiteX7" fmla="*/ 771109 w 898971"/>
                                  <a:gd name="connsiteY7" fmla="*/ 1582 h 439363"/>
                                  <a:gd name="connsiteX8" fmla="*/ 768265 w 898971"/>
                                  <a:gd name="connsiteY8" fmla="*/ 264775 h 439363"/>
                                  <a:gd name="connsiteX9" fmla="*/ 855381 w 898971"/>
                                  <a:gd name="connsiteY9" fmla="*/ 257924 h 439363"/>
                                  <a:gd name="connsiteX10" fmla="*/ 898937 w 898971"/>
                                  <a:gd name="connsiteY10" fmla="*/ 439307 h 439363"/>
                                  <a:gd name="connsiteX11" fmla="*/ 2445 w 898971"/>
                                  <a:gd name="connsiteY11" fmla="*/ 413117 h 439363"/>
                                  <a:gd name="connsiteX12" fmla="*/ 0 w 898971"/>
                                  <a:gd name="connsiteY12" fmla="*/ 278414 h 439363"/>
                                  <a:gd name="connsiteX0" fmla="*/ 0 w 863224"/>
                                  <a:gd name="connsiteY0" fmla="*/ 278414 h 413117"/>
                                  <a:gd name="connsiteX1" fmla="*/ 187508 w 863224"/>
                                  <a:gd name="connsiteY1" fmla="*/ 276572 h 413117"/>
                                  <a:gd name="connsiteX2" fmla="*/ 181646 w 863224"/>
                                  <a:gd name="connsiteY2" fmla="*/ 17383 h 413117"/>
                                  <a:gd name="connsiteX3" fmla="*/ 290955 w 863224"/>
                                  <a:gd name="connsiteY3" fmla="*/ 13273 h 413117"/>
                                  <a:gd name="connsiteX4" fmla="*/ 289548 w 863224"/>
                                  <a:gd name="connsiteY4" fmla="*/ 273366 h 413117"/>
                                  <a:gd name="connsiteX5" fmla="*/ 628723 w 863224"/>
                                  <a:gd name="connsiteY5" fmla="*/ 272097 h 413117"/>
                                  <a:gd name="connsiteX6" fmla="*/ 622315 w 863224"/>
                                  <a:gd name="connsiteY6" fmla="*/ 1582 h 413117"/>
                                  <a:gd name="connsiteX7" fmla="*/ 771109 w 863224"/>
                                  <a:gd name="connsiteY7" fmla="*/ 1582 h 413117"/>
                                  <a:gd name="connsiteX8" fmla="*/ 768265 w 863224"/>
                                  <a:gd name="connsiteY8" fmla="*/ 264775 h 413117"/>
                                  <a:gd name="connsiteX9" fmla="*/ 855381 w 863224"/>
                                  <a:gd name="connsiteY9" fmla="*/ 257924 h 413117"/>
                                  <a:gd name="connsiteX10" fmla="*/ 862724 w 863224"/>
                                  <a:gd name="connsiteY10" fmla="*/ 410694 h 413117"/>
                                  <a:gd name="connsiteX11" fmla="*/ 2445 w 863224"/>
                                  <a:gd name="connsiteY11" fmla="*/ 413117 h 413117"/>
                                  <a:gd name="connsiteX12" fmla="*/ 0 w 863224"/>
                                  <a:gd name="connsiteY12" fmla="*/ 278414 h 413117"/>
                                  <a:gd name="connsiteX0" fmla="*/ 0 w 863437"/>
                                  <a:gd name="connsiteY0" fmla="*/ 278414 h 413117"/>
                                  <a:gd name="connsiteX1" fmla="*/ 187508 w 863437"/>
                                  <a:gd name="connsiteY1" fmla="*/ 276572 h 413117"/>
                                  <a:gd name="connsiteX2" fmla="*/ 181646 w 863437"/>
                                  <a:gd name="connsiteY2" fmla="*/ 17383 h 413117"/>
                                  <a:gd name="connsiteX3" fmla="*/ 290955 w 863437"/>
                                  <a:gd name="connsiteY3" fmla="*/ 13273 h 413117"/>
                                  <a:gd name="connsiteX4" fmla="*/ 289548 w 863437"/>
                                  <a:gd name="connsiteY4" fmla="*/ 273366 h 413117"/>
                                  <a:gd name="connsiteX5" fmla="*/ 628723 w 863437"/>
                                  <a:gd name="connsiteY5" fmla="*/ 272097 h 413117"/>
                                  <a:gd name="connsiteX6" fmla="*/ 622315 w 863437"/>
                                  <a:gd name="connsiteY6" fmla="*/ 1582 h 413117"/>
                                  <a:gd name="connsiteX7" fmla="*/ 771109 w 863437"/>
                                  <a:gd name="connsiteY7" fmla="*/ 1582 h 413117"/>
                                  <a:gd name="connsiteX8" fmla="*/ 768265 w 863437"/>
                                  <a:gd name="connsiteY8" fmla="*/ 264775 h 413117"/>
                                  <a:gd name="connsiteX9" fmla="*/ 855381 w 863437"/>
                                  <a:gd name="connsiteY9" fmla="*/ 257924 h 413117"/>
                                  <a:gd name="connsiteX10" fmla="*/ 863224 w 863437"/>
                                  <a:gd name="connsiteY10" fmla="*/ 385907 h 413117"/>
                                  <a:gd name="connsiteX11" fmla="*/ 2445 w 863437"/>
                                  <a:gd name="connsiteY11" fmla="*/ 413117 h 413117"/>
                                  <a:gd name="connsiteX12" fmla="*/ 0 w 863437"/>
                                  <a:gd name="connsiteY12" fmla="*/ 278414 h 413117"/>
                                  <a:gd name="connsiteX0" fmla="*/ 0 w 863437"/>
                                  <a:gd name="connsiteY0" fmla="*/ 278414 h 413117"/>
                                  <a:gd name="connsiteX1" fmla="*/ 187508 w 863437"/>
                                  <a:gd name="connsiteY1" fmla="*/ 276572 h 413117"/>
                                  <a:gd name="connsiteX2" fmla="*/ 181646 w 863437"/>
                                  <a:gd name="connsiteY2" fmla="*/ 17383 h 413117"/>
                                  <a:gd name="connsiteX3" fmla="*/ 290955 w 863437"/>
                                  <a:gd name="connsiteY3" fmla="*/ 13273 h 413117"/>
                                  <a:gd name="connsiteX4" fmla="*/ 289548 w 863437"/>
                                  <a:gd name="connsiteY4" fmla="*/ 273366 h 413117"/>
                                  <a:gd name="connsiteX5" fmla="*/ 628723 w 863437"/>
                                  <a:gd name="connsiteY5" fmla="*/ 272097 h 413117"/>
                                  <a:gd name="connsiteX6" fmla="*/ 622315 w 863437"/>
                                  <a:gd name="connsiteY6" fmla="*/ 1582 h 413117"/>
                                  <a:gd name="connsiteX7" fmla="*/ 771109 w 863437"/>
                                  <a:gd name="connsiteY7" fmla="*/ 1582 h 413117"/>
                                  <a:gd name="connsiteX8" fmla="*/ 768265 w 863437"/>
                                  <a:gd name="connsiteY8" fmla="*/ 257148 h 413117"/>
                                  <a:gd name="connsiteX9" fmla="*/ 855381 w 863437"/>
                                  <a:gd name="connsiteY9" fmla="*/ 257924 h 413117"/>
                                  <a:gd name="connsiteX10" fmla="*/ 863224 w 863437"/>
                                  <a:gd name="connsiteY10" fmla="*/ 385907 h 413117"/>
                                  <a:gd name="connsiteX11" fmla="*/ 2445 w 863437"/>
                                  <a:gd name="connsiteY11" fmla="*/ 413117 h 413117"/>
                                  <a:gd name="connsiteX12" fmla="*/ 0 w 863437"/>
                                  <a:gd name="connsiteY12" fmla="*/ 278414 h 413117"/>
                                  <a:gd name="connsiteX0" fmla="*/ 0 w 863437"/>
                                  <a:gd name="connsiteY0" fmla="*/ 278414 h 413117"/>
                                  <a:gd name="connsiteX1" fmla="*/ 187508 w 863437"/>
                                  <a:gd name="connsiteY1" fmla="*/ 276572 h 413117"/>
                                  <a:gd name="connsiteX2" fmla="*/ 181646 w 863437"/>
                                  <a:gd name="connsiteY2" fmla="*/ 17383 h 413117"/>
                                  <a:gd name="connsiteX3" fmla="*/ 290955 w 863437"/>
                                  <a:gd name="connsiteY3" fmla="*/ 13273 h 413117"/>
                                  <a:gd name="connsiteX4" fmla="*/ 289548 w 863437"/>
                                  <a:gd name="connsiteY4" fmla="*/ 273366 h 413117"/>
                                  <a:gd name="connsiteX5" fmla="*/ 628723 w 863437"/>
                                  <a:gd name="connsiteY5" fmla="*/ 272097 h 413117"/>
                                  <a:gd name="connsiteX6" fmla="*/ 622315 w 863437"/>
                                  <a:gd name="connsiteY6" fmla="*/ 1582 h 413117"/>
                                  <a:gd name="connsiteX7" fmla="*/ 771109 w 863437"/>
                                  <a:gd name="connsiteY7" fmla="*/ 1582 h 413117"/>
                                  <a:gd name="connsiteX8" fmla="*/ 768265 w 863437"/>
                                  <a:gd name="connsiteY8" fmla="*/ 257148 h 413117"/>
                                  <a:gd name="connsiteX9" fmla="*/ 855381 w 863437"/>
                                  <a:gd name="connsiteY9" fmla="*/ 257924 h 413117"/>
                                  <a:gd name="connsiteX10" fmla="*/ 863224 w 863437"/>
                                  <a:gd name="connsiteY10" fmla="*/ 385907 h 413117"/>
                                  <a:gd name="connsiteX11" fmla="*/ 2445 w 863437"/>
                                  <a:gd name="connsiteY11" fmla="*/ 413117 h 413117"/>
                                  <a:gd name="connsiteX12" fmla="*/ 0 w 863437"/>
                                  <a:gd name="connsiteY12" fmla="*/ 278414 h 413117"/>
                                  <a:gd name="connsiteX0" fmla="*/ 0 w 863260"/>
                                  <a:gd name="connsiteY0" fmla="*/ 278414 h 413117"/>
                                  <a:gd name="connsiteX1" fmla="*/ 187508 w 863260"/>
                                  <a:gd name="connsiteY1" fmla="*/ 276572 h 413117"/>
                                  <a:gd name="connsiteX2" fmla="*/ 181646 w 863260"/>
                                  <a:gd name="connsiteY2" fmla="*/ 17383 h 413117"/>
                                  <a:gd name="connsiteX3" fmla="*/ 290955 w 863260"/>
                                  <a:gd name="connsiteY3" fmla="*/ 13273 h 413117"/>
                                  <a:gd name="connsiteX4" fmla="*/ 289548 w 863260"/>
                                  <a:gd name="connsiteY4" fmla="*/ 273366 h 413117"/>
                                  <a:gd name="connsiteX5" fmla="*/ 628723 w 863260"/>
                                  <a:gd name="connsiteY5" fmla="*/ 272097 h 413117"/>
                                  <a:gd name="connsiteX6" fmla="*/ 622315 w 863260"/>
                                  <a:gd name="connsiteY6" fmla="*/ 1582 h 413117"/>
                                  <a:gd name="connsiteX7" fmla="*/ 771109 w 863260"/>
                                  <a:gd name="connsiteY7" fmla="*/ 1582 h 413117"/>
                                  <a:gd name="connsiteX8" fmla="*/ 768265 w 863260"/>
                                  <a:gd name="connsiteY8" fmla="*/ 257148 h 413117"/>
                                  <a:gd name="connsiteX9" fmla="*/ 855381 w 863260"/>
                                  <a:gd name="connsiteY9" fmla="*/ 257924 h 413117"/>
                                  <a:gd name="connsiteX10" fmla="*/ 863224 w 863260"/>
                                  <a:gd name="connsiteY10" fmla="*/ 385907 h 413117"/>
                                  <a:gd name="connsiteX11" fmla="*/ 2445 w 863260"/>
                                  <a:gd name="connsiteY11" fmla="*/ 413117 h 413117"/>
                                  <a:gd name="connsiteX12" fmla="*/ 0 w 863260"/>
                                  <a:gd name="connsiteY12" fmla="*/ 278414 h 413117"/>
                                  <a:gd name="connsiteX0" fmla="*/ 0 w 922978"/>
                                  <a:gd name="connsiteY0" fmla="*/ 278414 h 413117"/>
                                  <a:gd name="connsiteX1" fmla="*/ 187508 w 922978"/>
                                  <a:gd name="connsiteY1" fmla="*/ 276572 h 413117"/>
                                  <a:gd name="connsiteX2" fmla="*/ 181646 w 922978"/>
                                  <a:gd name="connsiteY2" fmla="*/ 17383 h 413117"/>
                                  <a:gd name="connsiteX3" fmla="*/ 290955 w 922978"/>
                                  <a:gd name="connsiteY3" fmla="*/ 13273 h 413117"/>
                                  <a:gd name="connsiteX4" fmla="*/ 289548 w 922978"/>
                                  <a:gd name="connsiteY4" fmla="*/ 273366 h 413117"/>
                                  <a:gd name="connsiteX5" fmla="*/ 628723 w 922978"/>
                                  <a:gd name="connsiteY5" fmla="*/ 272097 h 413117"/>
                                  <a:gd name="connsiteX6" fmla="*/ 622315 w 922978"/>
                                  <a:gd name="connsiteY6" fmla="*/ 1582 h 413117"/>
                                  <a:gd name="connsiteX7" fmla="*/ 771109 w 922978"/>
                                  <a:gd name="connsiteY7" fmla="*/ 1582 h 413117"/>
                                  <a:gd name="connsiteX8" fmla="*/ 768265 w 922978"/>
                                  <a:gd name="connsiteY8" fmla="*/ 257148 h 413117"/>
                                  <a:gd name="connsiteX9" fmla="*/ 855381 w 922978"/>
                                  <a:gd name="connsiteY9" fmla="*/ 257924 h 413117"/>
                                  <a:gd name="connsiteX10" fmla="*/ 863224 w 922978"/>
                                  <a:gd name="connsiteY10" fmla="*/ 385907 h 413117"/>
                                  <a:gd name="connsiteX11" fmla="*/ 2445 w 922978"/>
                                  <a:gd name="connsiteY11" fmla="*/ 413117 h 413117"/>
                                  <a:gd name="connsiteX12" fmla="*/ 0 w 922978"/>
                                  <a:gd name="connsiteY12" fmla="*/ 278414 h 413117"/>
                                  <a:gd name="connsiteX0" fmla="*/ 0 w 934011"/>
                                  <a:gd name="connsiteY0" fmla="*/ 278414 h 413117"/>
                                  <a:gd name="connsiteX1" fmla="*/ 187508 w 934011"/>
                                  <a:gd name="connsiteY1" fmla="*/ 276572 h 413117"/>
                                  <a:gd name="connsiteX2" fmla="*/ 181646 w 934011"/>
                                  <a:gd name="connsiteY2" fmla="*/ 17383 h 413117"/>
                                  <a:gd name="connsiteX3" fmla="*/ 290955 w 934011"/>
                                  <a:gd name="connsiteY3" fmla="*/ 13273 h 413117"/>
                                  <a:gd name="connsiteX4" fmla="*/ 289548 w 934011"/>
                                  <a:gd name="connsiteY4" fmla="*/ 273366 h 413117"/>
                                  <a:gd name="connsiteX5" fmla="*/ 628723 w 934011"/>
                                  <a:gd name="connsiteY5" fmla="*/ 272097 h 413117"/>
                                  <a:gd name="connsiteX6" fmla="*/ 622315 w 934011"/>
                                  <a:gd name="connsiteY6" fmla="*/ 1582 h 413117"/>
                                  <a:gd name="connsiteX7" fmla="*/ 771109 w 934011"/>
                                  <a:gd name="connsiteY7" fmla="*/ 1582 h 413117"/>
                                  <a:gd name="connsiteX8" fmla="*/ 768265 w 934011"/>
                                  <a:gd name="connsiteY8" fmla="*/ 257148 h 413117"/>
                                  <a:gd name="connsiteX9" fmla="*/ 887778 w 934011"/>
                                  <a:gd name="connsiteY9" fmla="*/ 219790 h 413117"/>
                                  <a:gd name="connsiteX10" fmla="*/ 863224 w 934011"/>
                                  <a:gd name="connsiteY10" fmla="*/ 385907 h 413117"/>
                                  <a:gd name="connsiteX11" fmla="*/ 2445 w 934011"/>
                                  <a:gd name="connsiteY11" fmla="*/ 413117 h 413117"/>
                                  <a:gd name="connsiteX12" fmla="*/ 0 w 934011"/>
                                  <a:gd name="connsiteY12" fmla="*/ 278414 h 413117"/>
                                  <a:gd name="connsiteX0" fmla="*/ 0 w 935989"/>
                                  <a:gd name="connsiteY0" fmla="*/ 278414 h 413117"/>
                                  <a:gd name="connsiteX1" fmla="*/ 187508 w 935989"/>
                                  <a:gd name="connsiteY1" fmla="*/ 276572 h 413117"/>
                                  <a:gd name="connsiteX2" fmla="*/ 181646 w 935989"/>
                                  <a:gd name="connsiteY2" fmla="*/ 17383 h 413117"/>
                                  <a:gd name="connsiteX3" fmla="*/ 290955 w 935989"/>
                                  <a:gd name="connsiteY3" fmla="*/ 13273 h 413117"/>
                                  <a:gd name="connsiteX4" fmla="*/ 289548 w 935989"/>
                                  <a:gd name="connsiteY4" fmla="*/ 273366 h 413117"/>
                                  <a:gd name="connsiteX5" fmla="*/ 628723 w 935989"/>
                                  <a:gd name="connsiteY5" fmla="*/ 272097 h 413117"/>
                                  <a:gd name="connsiteX6" fmla="*/ 622315 w 935989"/>
                                  <a:gd name="connsiteY6" fmla="*/ 1582 h 413117"/>
                                  <a:gd name="connsiteX7" fmla="*/ 771109 w 935989"/>
                                  <a:gd name="connsiteY7" fmla="*/ 1582 h 413117"/>
                                  <a:gd name="connsiteX8" fmla="*/ 768265 w 935989"/>
                                  <a:gd name="connsiteY8" fmla="*/ 257148 h 413117"/>
                                  <a:gd name="connsiteX9" fmla="*/ 887778 w 935989"/>
                                  <a:gd name="connsiteY9" fmla="*/ 219790 h 413117"/>
                                  <a:gd name="connsiteX10" fmla="*/ 863224 w 935989"/>
                                  <a:gd name="connsiteY10" fmla="*/ 385907 h 413117"/>
                                  <a:gd name="connsiteX11" fmla="*/ 2445 w 935989"/>
                                  <a:gd name="connsiteY11" fmla="*/ 413117 h 413117"/>
                                  <a:gd name="connsiteX12" fmla="*/ 0 w 935989"/>
                                  <a:gd name="connsiteY12" fmla="*/ 278414 h 413117"/>
                                  <a:gd name="connsiteX0" fmla="*/ 0 w 935250"/>
                                  <a:gd name="connsiteY0" fmla="*/ 278414 h 413117"/>
                                  <a:gd name="connsiteX1" fmla="*/ 187508 w 935250"/>
                                  <a:gd name="connsiteY1" fmla="*/ 276572 h 413117"/>
                                  <a:gd name="connsiteX2" fmla="*/ 181646 w 935250"/>
                                  <a:gd name="connsiteY2" fmla="*/ 17383 h 413117"/>
                                  <a:gd name="connsiteX3" fmla="*/ 290955 w 935250"/>
                                  <a:gd name="connsiteY3" fmla="*/ 13273 h 413117"/>
                                  <a:gd name="connsiteX4" fmla="*/ 289548 w 935250"/>
                                  <a:gd name="connsiteY4" fmla="*/ 273366 h 413117"/>
                                  <a:gd name="connsiteX5" fmla="*/ 628723 w 935250"/>
                                  <a:gd name="connsiteY5" fmla="*/ 272097 h 413117"/>
                                  <a:gd name="connsiteX6" fmla="*/ 622315 w 935250"/>
                                  <a:gd name="connsiteY6" fmla="*/ 1582 h 413117"/>
                                  <a:gd name="connsiteX7" fmla="*/ 771109 w 935250"/>
                                  <a:gd name="connsiteY7" fmla="*/ 1582 h 413117"/>
                                  <a:gd name="connsiteX8" fmla="*/ 768265 w 935250"/>
                                  <a:gd name="connsiteY8" fmla="*/ 257148 h 413117"/>
                                  <a:gd name="connsiteX9" fmla="*/ 885872 w 935250"/>
                                  <a:gd name="connsiteY9" fmla="*/ 267458 h 413117"/>
                                  <a:gd name="connsiteX10" fmla="*/ 863224 w 935250"/>
                                  <a:gd name="connsiteY10" fmla="*/ 385907 h 413117"/>
                                  <a:gd name="connsiteX11" fmla="*/ 2445 w 935250"/>
                                  <a:gd name="connsiteY11" fmla="*/ 413117 h 413117"/>
                                  <a:gd name="connsiteX12" fmla="*/ 0 w 935250"/>
                                  <a:gd name="connsiteY12" fmla="*/ 278414 h 413117"/>
                                  <a:gd name="connsiteX0" fmla="*/ 0 w 933298"/>
                                  <a:gd name="connsiteY0" fmla="*/ 278414 h 413117"/>
                                  <a:gd name="connsiteX1" fmla="*/ 187508 w 933298"/>
                                  <a:gd name="connsiteY1" fmla="*/ 276572 h 413117"/>
                                  <a:gd name="connsiteX2" fmla="*/ 181646 w 933298"/>
                                  <a:gd name="connsiteY2" fmla="*/ 17383 h 413117"/>
                                  <a:gd name="connsiteX3" fmla="*/ 290955 w 933298"/>
                                  <a:gd name="connsiteY3" fmla="*/ 13273 h 413117"/>
                                  <a:gd name="connsiteX4" fmla="*/ 289548 w 933298"/>
                                  <a:gd name="connsiteY4" fmla="*/ 273366 h 413117"/>
                                  <a:gd name="connsiteX5" fmla="*/ 628723 w 933298"/>
                                  <a:gd name="connsiteY5" fmla="*/ 272097 h 413117"/>
                                  <a:gd name="connsiteX6" fmla="*/ 622315 w 933298"/>
                                  <a:gd name="connsiteY6" fmla="*/ 1582 h 413117"/>
                                  <a:gd name="connsiteX7" fmla="*/ 771109 w 933298"/>
                                  <a:gd name="connsiteY7" fmla="*/ 1582 h 413117"/>
                                  <a:gd name="connsiteX8" fmla="*/ 768265 w 933298"/>
                                  <a:gd name="connsiteY8" fmla="*/ 257148 h 413117"/>
                                  <a:gd name="connsiteX9" fmla="*/ 885872 w 933298"/>
                                  <a:gd name="connsiteY9" fmla="*/ 267458 h 413117"/>
                                  <a:gd name="connsiteX10" fmla="*/ 863224 w 933298"/>
                                  <a:gd name="connsiteY10" fmla="*/ 385907 h 413117"/>
                                  <a:gd name="connsiteX11" fmla="*/ 2445 w 933298"/>
                                  <a:gd name="connsiteY11" fmla="*/ 413117 h 413117"/>
                                  <a:gd name="connsiteX12" fmla="*/ 0 w 933298"/>
                                  <a:gd name="connsiteY12" fmla="*/ 278414 h 413117"/>
                                  <a:gd name="connsiteX0" fmla="*/ 0 w 886141"/>
                                  <a:gd name="connsiteY0" fmla="*/ 278414 h 413117"/>
                                  <a:gd name="connsiteX1" fmla="*/ 187508 w 886141"/>
                                  <a:gd name="connsiteY1" fmla="*/ 276572 h 413117"/>
                                  <a:gd name="connsiteX2" fmla="*/ 181646 w 886141"/>
                                  <a:gd name="connsiteY2" fmla="*/ 17383 h 413117"/>
                                  <a:gd name="connsiteX3" fmla="*/ 290955 w 886141"/>
                                  <a:gd name="connsiteY3" fmla="*/ 13273 h 413117"/>
                                  <a:gd name="connsiteX4" fmla="*/ 289548 w 886141"/>
                                  <a:gd name="connsiteY4" fmla="*/ 273366 h 413117"/>
                                  <a:gd name="connsiteX5" fmla="*/ 628723 w 886141"/>
                                  <a:gd name="connsiteY5" fmla="*/ 272097 h 413117"/>
                                  <a:gd name="connsiteX6" fmla="*/ 622315 w 886141"/>
                                  <a:gd name="connsiteY6" fmla="*/ 1582 h 413117"/>
                                  <a:gd name="connsiteX7" fmla="*/ 771109 w 886141"/>
                                  <a:gd name="connsiteY7" fmla="*/ 1582 h 413117"/>
                                  <a:gd name="connsiteX8" fmla="*/ 768265 w 886141"/>
                                  <a:gd name="connsiteY8" fmla="*/ 257148 h 413117"/>
                                  <a:gd name="connsiteX9" fmla="*/ 885872 w 886141"/>
                                  <a:gd name="connsiteY9" fmla="*/ 267458 h 413117"/>
                                  <a:gd name="connsiteX10" fmla="*/ 863224 w 886141"/>
                                  <a:gd name="connsiteY10" fmla="*/ 385907 h 413117"/>
                                  <a:gd name="connsiteX11" fmla="*/ 2445 w 886141"/>
                                  <a:gd name="connsiteY11" fmla="*/ 413117 h 413117"/>
                                  <a:gd name="connsiteX12" fmla="*/ 0 w 886141"/>
                                  <a:gd name="connsiteY12" fmla="*/ 278414 h 413117"/>
                                  <a:gd name="connsiteX0" fmla="*/ 0 w 931897"/>
                                  <a:gd name="connsiteY0" fmla="*/ 278414 h 413117"/>
                                  <a:gd name="connsiteX1" fmla="*/ 187508 w 931897"/>
                                  <a:gd name="connsiteY1" fmla="*/ 276572 h 413117"/>
                                  <a:gd name="connsiteX2" fmla="*/ 181646 w 931897"/>
                                  <a:gd name="connsiteY2" fmla="*/ 17383 h 413117"/>
                                  <a:gd name="connsiteX3" fmla="*/ 290955 w 931897"/>
                                  <a:gd name="connsiteY3" fmla="*/ 13273 h 413117"/>
                                  <a:gd name="connsiteX4" fmla="*/ 289548 w 931897"/>
                                  <a:gd name="connsiteY4" fmla="*/ 273366 h 413117"/>
                                  <a:gd name="connsiteX5" fmla="*/ 628723 w 931897"/>
                                  <a:gd name="connsiteY5" fmla="*/ 272097 h 413117"/>
                                  <a:gd name="connsiteX6" fmla="*/ 622315 w 931897"/>
                                  <a:gd name="connsiteY6" fmla="*/ 1582 h 413117"/>
                                  <a:gd name="connsiteX7" fmla="*/ 771109 w 931897"/>
                                  <a:gd name="connsiteY7" fmla="*/ 1582 h 413117"/>
                                  <a:gd name="connsiteX8" fmla="*/ 768265 w 931897"/>
                                  <a:gd name="connsiteY8" fmla="*/ 257148 h 413117"/>
                                  <a:gd name="connsiteX9" fmla="*/ 882061 w 931897"/>
                                  <a:gd name="connsiteY9" fmla="*/ 229324 h 413117"/>
                                  <a:gd name="connsiteX10" fmla="*/ 863224 w 931897"/>
                                  <a:gd name="connsiteY10" fmla="*/ 385907 h 413117"/>
                                  <a:gd name="connsiteX11" fmla="*/ 2445 w 931897"/>
                                  <a:gd name="connsiteY11" fmla="*/ 413117 h 413117"/>
                                  <a:gd name="connsiteX12" fmla="*/ 0 w 931897"/>
                                  <a:gd name="connsiteY12" fmla="*/ 278414 h 413117"/>
                                  <a:gd name="connsiteX0" fmla="*/ 0 w 932838"/>
                                  <a:gd name="connsiteY0" fmla="*/ 278414 h 413117"/>
                                  <a:gd name="connsiteX1" fmla="*/ 187508 w 932838"/>
                                  <a:gd name="connsiteY1" fmla="*/ 276572 h 413117"/>
                                  <a:gd name="connsiteX2" fmla="*/ 181646 w 932838"/>
                                  <a:gd name="connsiteY2" fmla="*/ 17383 h 413117"/>
                                  <a:gd name="connsiteX3" fmla="*/ 290955 w 932838"/>
                                  <a:gd name="connsiteY3" fmla="*/ 13273 h 413117"/>
                                  <a:gd name="connsiteX4" fmla="*/ 289548 w 932838"/>
                                  <a:gd name="connsiteY4" fmla="*/ 273366 h 413117"/>
                                  <a:gd name="connsiteX5" fmla="*/ 628723 w 932838"/>
                                  <a:gd name="connsiteY5" fmla="*/ 272097 h 413117"/>
                                  <a:gd name="connsiteX6" fmla="*/ 622315 w 932838"/>
                                  <a:gd name="connsiteY6" fmla="*/ 1582 h 413117"/>
                                  <a:gd name="connsiteX7" fmla="*/ 771109 w 932838"/>
                                  <a:gd name="connsiteY7" fmla="*/ 1582 h 413117"/>
                                  <a:gd name="connsiteX8" fmla="*/ 768265 w 932838"/>
                                  <a:gd name="connsiteY8" fmla="*/ 257148 h 413117"/>
                                  <a:gd name="connsiteX9" fmla="*/ 882061 w 932838"/>
                                  <a:gd name="connsiteY9" fmla="*/ 229324 h 413117"/>
                                  <a:gd name="connsiteX10" fmla="*/ 863224 w 932838"/>
                                  <a:gd name="connsiteY10" fmla="*/ 385907 h 413117"/>
                                  <a:gd name="connsiteX11" fmla="*/ 2445 w 932838"/>
                                  <a:gd name="connsiteY11" fmla="*/ 413117 h 413117"/>
                                  <a:gd name="connsiteX12" fmla="*/ 0 w 932838"/>
                                  <a:gd name="connsiteY12" fmla="*/ 278414 h 413117"/>
                                  <a:gd name="connsiteX0" fmla="*/ 0 w 932838"/>
                                  <a:gd name="connsiteY0" fmla="*/ 278414 h 413117"/>
                                  <a:gd name="connsiteX1" fmla="*/ 187508 w 932838"/>
                                  <a:gd name="connsiteY1" fmla="*/ 276572 h 413117"/>
                                  <a:gd name="connsiteX2" fmla="*/ 181646 w 932838"/>
                                  <a:gd name="connsiteY2" fmla="*/ 17383 h 413117"/>
                                  <a:gd name="connsiteX3" fmla="*/ 290955 w 932838"/>
                                  <a:gd name="connsiteY3" fmla="*/ 13273 h 413117"/>
                                  <a:gd name="connsiteX4" fmla="*/ 289548 w 932838"/>
                                  <a:gd name="connsiteY4" fmla="*/ 273366 h 413117"/>
                                  <a:gd name="connsiteX5" fmla="*/ 628723 w 932838"/>
                                  <a:gd name="connsiteY5" fmla="*/ 272097 h 413117"/>
                                  <a:gd name="connsiteX6" fmla="*/ 622315 w 932838"/>
                                  <a:gd name="connsiteY6" fmla="*/ 1582 h 413117"/>
                                  <a:gd name="connsiteX7" fmla="*/ 771109 w 932838"/>
                                  <a:gd name="connsiteY7" fmla="*/ 1582 h 413117"/>
                                  <a:gd name="connsiteX8" fmla="*/ 768265 w 932838"/>
                                  <a:gd name="connsiteY8" fmla="*/ 257148 h 413117"/>
                                  <a:gd name="connsiteX9" fmla="*/ 882061 w 932838"/>
                                  <a:gd name="connsiteY9" fmla="*/ 229324 h 413117"/>
                                  <a:gd name="connsiteX10" fmla="*/ 863224 w 932838"/>
                                  <a:gd name="connsiteY10" fmla="*/ 385907 h 413117"/>
                                  <a:gd name="connsiteX11" fmla="*/ 2445 w 932838"/>
                                  <a:gd name="connsiteY11" fmla="*/ 413117 h 413117"/>
                                  <a:gd name="connsiteX12" fmla="*/ 0 w 932838"/>
                                  <a:gd name="connsiteY12" fmla="*/ 278414 h 413117"/>
                                  <a:gd name="connsiteX0" fmla="*/ 0 w 932838"/>
                                  <a:gd name="connsiteY0" fmla="*/ 278414 h 413117"/>
                                  <a:gd name="connsiteX1" fmla="*/ 187508 w 932838"/>
                                  <a:gd name="connsiteY1" fmla="*/ 276572 h 413117"/>
                                  <a:gd name="connsiteX2" fmla="*/ 181646 w 932838"/>
                                  <a:gd name="connsiteY2" fmla="*/ 17383 h 413117"/>
                                  <a:gd name="connsiteX3" fmla="*/ 290955 w 932838"/>
                                  <a:gd name="connsiteY3" fmla="*/ 13273 h 413117"/>
                                  <a:gd name="connsiteX4" fmla="*/ 289548 w 932838"/>
                                  <a:gd name="connsiteY4" fmla="*/ 273366 h 413117"/>
                                  <a:gd name="connsiteX5" fmla="*/ 628723 w 932838"/>
                                  <a:gd name="connsiteY5" fmla="*/ 272097 h 413117"/>
                                  <a:gd name="connsiteX6" fmla="*/ 622315 w 932838"/>
                                  <a:gd name="connsiteY6" fmla="*/ 1582 h 413117"/>
                                  <a:gd name="connsiteX7" fmla="*/ 771109 w 932838"/>
                                  <a:gd name="connsiteY7" fmla="*/ 1582 h 413117"/>
                                  <a:gd name="connsiteX8" fmla="*/ 768265 w 932838"/>
                                  <a:gd name="connsiteY8" fmla="*/ 257148 h 413117"/>
                                  <a:gd name="connsiteX9" fmla="*/ 882061 w 932838"/>
                                  <a:gd name="connsiteY9" fmla="*/ 229324 h 413117"/>
                                  <a:gd name="connsiteX10" fmla="*/ 863224 w 932838"/>
                                  <a:gd name="connsiteY10" fmla="*/ 385907 h 413117"/>
                                  <a:gd name="connsiteX11" fmla="*/ 2445 w 932838"/>
                                  <a:gd name="connsiteY11" fmla="*/ 413117 h 413117"/>
                                  <a:gd name="connsiteX12" fmla="*/ 0 w 932838"/>
                                  <a:gd name="connsiteY12" fmla="*/ 278414 h 413117"/>
                                  <a:gd name="connsiteX0" fmla="*/ 0 w 932838"/>
                                  <a:gd name="connsiteY0" fmla="*/ 278414 h 413117"/>
                                  <a:gd name="connsiteX1" fmla="*/ 187508 w 932838"/>
                                  <a:gd name="connsiteY1" fmla="*/ 276572 h 413117"/>
                                  <a:gd name="connsiteX2" fmla="*/ 181646 w 932838"/>
                                  <a:gd name="connsiteY2" fmla="*/ 17383 h 413117"/>
                                  <a:gd name="connsiteX3" fmla="*/ 290955 w 932838"/>
                                  <a:gd name="connsiteY3" fmla="*/ 13273 h 413117"/>
                                  <a:gd name="connsiteX4" fmla="*/ 289548 w 932838"/>
                                  <a:gd name="connsiteY4" fmla="*/ 273366 h 413117"/>
                                  <a:gd name="connsiteX5" fmla="*/ 628723 w 932838"/>
                                  <a:gd name="connsiteY5" fmla="*/ 272097 h 413117"/>
                                  <a:gd name="connsiteX6" fmla="*/ 622315 w 932838"/>
                                  <a:gd name="connsiteY6" fmla="*/ 1582 h 413117"/>
                                  <a:gd name="connsiteX7" fmla="*/ 771109 w 932838"/>
                                  <a:gd name="connsiteY7" fmla="*/ 1582 h 413117"/>
                                  <a:gd name="connsiteX8" fmla="*/ 768265 w 932838"/>
                                  <a:gd name="connsiteY8" fmla="*/ 257148 h 413117"/>
                                  <a:gd name="connsiteX9" fmla="*/ 882061 w 932838"/>
                                  <a:gd name="connsiteY9" fmla="*/ 229324 h 413117"/>
                                  <a:gd name="connsiteX10" fmla="*/ 863224 w 932838"/>
                                  <a:gd name="connsiteY10" fmla="*/ 385907 h 413117"/>
                                  <a:gd name="connsiteX11" fmla="*/ 2445 w 932838"/>
                                  <a:gd name="connsiteY11" fmla="*/ 413117 h 413117"/>
                                  <a:gd name="connsiteX12" fmla="*/ 0 w 932838"/>
                                  <a:gd name="connsiteY12" fmla="*/ 278414 h 413117"/>
                                  <a:gd name="connsiteX0" fmla="*/ 0 w 882122"/>
                                  <a:gd name="connsiteY0" fmla="*/ 278414 h 413117"/>
                                  <a:gd name="connsiteX1" fmla="*/ 187508 w 882122"/>
                                  <a:gd name="connsiteY1" fmla="*/ 276572 h 413117"/>
                                  <a:gd name="connsiteX2" fmla="*/ 181646 w 882122"/>
                                  <a:gd name="connsiteY2" fmla="*/ 17383 h 413117"/>
                                  <a:gd name="connsiteX3" fmla="*/ 290955 w 882122"/>
                                  <a:gd name="connsiteY3" fmla="*/ 13273 h 413117"/>
                                  <a:gd name="connsiteX4" fmla="*/ 289548 w 882122"/>
                                  <a:gd name="connsiteY4" fmla="*/ 273366 h 413117"/>
                                  <a:gd name="connsiteX5" fmla="*/ 628723 w 882122"/>
                                  <a:gd name="connsiteY5" fmla="*/ 272097 h 413117"/>
                                  <a:gd name="connsiteX6" fmla="*/ 622315 w 882122"/>
                                  <a:gd name="connsiteY6" fmla="*/ 1582 h 413117"/>
                                  <a:gd name="connsiteX7" fmla="*/ 771109 w 882122"/>
                                  <a:gd name="connsiteY7" fmla="*/ 1582 h 413117"/>
                                  <a:gd name="connsiteX8" fmla="*/ 768265 w 882122"/>
                                  <a:gd name="connsiteY8" fmla="*/ 257148 h 413117"/>
                                  <a:gd name="connsiteX9" fmla="*/ 882061 w 882122"/>
                                  <a:gd name="connsiteY9" fmla="*/ 229324 h 413117"/>
                                  <a:gd name="connsiteX10" fmla="*/ 863224 w 882122"/>
                                  <a:gd name="connsiteY10" fmla="*/ 385907 h 413117"/>
                                  <a:gd name="connsiteX11" fmla="*/ 2445 w 882122"/>
                                  <a:gd name="connsiteY11" fmla="*/ 413117 h 413117"/>
                                  <a:gd name="connsiteX12" fmla="*/ 0 w 882122"/>
                                  <a:gd name="connsiteY12" fmla="*/ 278414 h 413117"/>
                                  <a:gd name="connsiteX0" fmla="*/ 0 w 889586"/>
                                  <a:gd name="connsiteY0" fmla="*/ 278414 h 413117"/>
                                  <a:gd name="connsiteX1" fmla="*/ 187508 w 889586"/>
                                  <a:gd name="connsiteY1" fmla="*/ 276572 h 413117"/>
                                  <a:gd name="connsiteX2" fmla="*/ 181646 w 889586"/>
                                  <a:gd name="connsiteY2" fmla="*/ 17383 h 413117"/>
                                  <a:gd name="connsiteX3" fmla="*/ 290955 w 889586"/>
                                  <a:gd name="connsiteY3" fmla="*/ 13273 h 413117"/>
                                  <a:gd name="connsiteX4" fmla="*/ 289548 w 889586"/>
                                  <a:gd name="connsiteY4" fmla="*/ 273366 h 413117"/>
                                  <a:gd name="connsiteX5" fmla="*/ 628723 w 889586"/>
                                  <a:gd name="connsiteY5" fmla="*/ 272097 h 413117"/>
                                  <a:gd name="connsiteX6" fmla="*/ 622315 w 889586"/>
                                  <a:gd name="connsiteY6" fmla="*/ 1582 h 413117"/>
                                  <a:gd name="connsiteX7" fmla="*/ 771109 w 889586"/>
                                  <a:gd name="connsiteY7" fmla="*/ 1582 h 413117"/>
                                  <a:gd name="connsiteX8" fmla="*/ 768265 w 889586"/>
                                  <a:gd name="connsiteY8" fmla="*/ 257148 h 413117"/>
                                  <a:gd name="connsiteX9" fmla="*/ 882061 w 889586"/>
                                  <a:gd name="connsiteY9" fmla="*/ 229324 h 413117"/>
                                  <a:gd name="connsiteX10" fmla="*/ 863224 w 889586"/>
                                  <a:gd name="connsiteY10" fmla="*/ 385907 h 413117"/>
                                  <a:gd name="connsiteX11" fmla="*/ 2445 w 889586"/>
                                  <a:gd name="connsiteY11" fmla="*/ 413117 h 413117"/>
                                  <a:gd name="connsiteX12" fmla="*/ 0 w 889586"/>
                                  <a:gd name="connsiteY12" fmla="*/ 278414 h 413117"/>
                                  <a:gd name="connsiteX0" fmla="*/ 0 w 889586"/>
                                  <a:gd name="connsiteY0" fmla="*/ 278414 h 413117"/>
                                  <a:gd name="connsiteX1" fmla="*/ 187508 w 889586"/>
                                  <a:gd name="connsiteY1" fmla="*/ 276572 h 413117"/>
                                  <a:gd name="connsiteX2" fmla="*/ 181646 w 889586"/>
                                  <a:gd name="connsiteY2" fmla="*/ 17383 h 413117"/>
                                  <a:gd name="connsiteX3" fmla="*/ 290955 w 889586"/>
                                  <a:gd name="connsiteY3" fmla="*/ 13273 h 413117"/>
                                  <a:gd name="connsiteX4" fmla="*/ 289548 w 889586"/>
                                  <a:gd name="connsiteY4" fmla="*/ 273366 h 413117"/>
                                  <a:gd name="connsiteX5" fmla="*/ 628723 w 889586"/>
                                  <a:gd name="connsiteY5" fmla="*/ 272097 h 413117"/>
                                  <a:gd name="connsiteX6" fmla="*/ 622315 w 889586"/>
                                  <a:gd name="connsiteY6" fmla="*/ 1582 h 413117"/>
                                  <a:gd name="connsiteX7" fmla="*/ 771109 w 889586"/>
                                  <a:gd name="connsiteY7" fmla="*/ 1582 h 413117"/>
                                  <a:gd name="connsiteX8" fmla="*/ 768265 w 889586"/>
                                  <a:gd name="connsiteY8" fmla="*/ 257148 h 413117"/>
                                  <a:gd name="connsiteX9" fmla="*/ 882061 w 889586"/>
                                  <a:gd name="connsiteY9" fmla="*/ 229324 h 413117"/>
                                  <a:gd name="connsiteX10" fmla="*/ 863224 w 889586"/>
                                  <a:gd name="connsiteY10" fmla="*/ 385907 h 413117"/>
                                  <a:gd name="connsiteX11" fmla="*/ 2445 w 889586"/>
                                  <a:gd name="connsiteY11" fmla="*/ 413117 h 413117"/>
                                  <a:gd name="connsiteX12" fmla="*/ 0 w 889586"/>
                                  <a:gd name="connsiteY12" fmla="*/ 278414 h 413117"/>
                                  <a:gd name="connsiteX0" fmla="*/ 0 w 889586"/>
                                  <a:gd name="connsiteY0" fmla="*/ 278414 h 426654"/>
                                  <a:gd name="connsiteX1" fmla="*/ 187508 w 889586"/>
                                  <a:gd name="connsiteY1" fmla="*/ 276572 h 426654"/>
                                  <a:gd name="connsiteX2" fmla="*/ 181646 w 889586"/>
                                  <a:gd name="connsiteY2" fmla="*/ 17383 h 426654"/>
                                  <a:gd name="connsiteX3" fmla="*/ 290955 w 889586"/>
                                  <a:gd name="connsiteY3" fmla="*/ 13273 h 426654"/>
                                  <a:gd name="connsiteX4" fmla="*/ 289548 w 889586"/>
                                  <a:gd name="connsiteY4" fmla="*/ 273366 h 426654"/>
                                  <a:gd name="connsiteX5" fmla="*/ 628723 w 889586"/>
                                  <a:gd name="connsiteY5" fmla="*/ 272097 h 426654"/>
                                  <a:gd name="connsiteX6" fmla="*/ 622315 w 889586"/>
                                  <a:gd name="connsiteY6" fmla="*/ 1582 h 426654"/>
                                  <a:gd name="connsiteX7" fmla="*/ 771109 w 889586"/>
                                  <a:gd name="connsiteY7" fmla="*/ 1582 h 426654"/>
                                  <a:gd name="connsiteX8" fmla="*/ 768265 w 889586"/>
                                  <a:gd name="connsiteY8" fmla="*/ 257148 h 426654"/>
                                  <a:gd name="connsiteX9" fmla="*/ 882061 w 889586"/>
                                  <a:gd name="connsiteY9" fmla="*/ 229324 h 426654"/>
                                  <a:gd name="connsiteX10" fmla="*/ 863224 w 889586"/>
                                  <a:gd name="connsiteY10" fmla="*/ 385907 h 426654"/>
                                  <a:gd name="connsiteX11" fmla="*/ 2445 w 889586"/>
                                  <a:gd name="connsiteY11" fmla="*/ 413117 h 426654"/>
                                  <a:gd name="connsiteX12" fmla="*/ 0 w 889586"/>
                                  <a:gd name="connsiteY12" fmla="*/ 278414 h 426654"/>
                                  <a:gd name="connsiteX0" fmla="*/ 0 w 882122"/>
                                  <a:gd name="connsiteY0" fmla="*/ 278414 h 426654"/>
                                  <a:gd name="connsiteX1" fmla="*/ 187508 w 882122"/>
                                  <a:gd name="connsiteY1" fmla="*/ 276572 h 426654"/>
                                  <a:gd name="connsiteX2" fmla="*/ 181646 w 882122"/>
                                  <a:gd name="connsiteY2" fmla="*/ 17383 h 426654"/>
                                  <a:gd name="connsiteX3" fmla="*/ 290955 w 882122"/>
                                  <a:gd name="connsiteY3" fmla="*/ 13273 h 426654"/>
                                  <a:gd name="connsiteX4" fmla="*/ 289548 w 882122"/>
                                  <a:gd name="connsiteY4" fmla="*/ 273366 h 426654"/>
                                  <a:gd name="connsiteX5" fmla="*/ 628723 w 882122"/>
                                  <a:gd name="connsiteY5" fmla="*/ 272097 h 426654"/>
                                  <a:gd name="connsiteX6" fmla="*/ 622315 w 882122"/>
                                  <a:gd name="connsiteY6" fmla="*/ 1582 h 426654"/>
                                  <a:gd name="connsiteX7" fmla="*/ 771109 w 882122"/>
                                  <a:gd name="connsiteY7" fmla="*/ 1582 h 426654"/>
                                  <a:gd name="connsiteX8" fmla="*/ 768265 w 882122"/>
                                  <a:gd name="connsiteY8" fmla="*/ 257148 h 426654"/>
                                  <a:gd name="connsiteX9" fmla="*/ 882061 w 882122"/>
                                  <a:gd name="connsiteY9" fmla="*/ 229324 h 426654"/>
                                  <a:gd name="connsiteX10" fmla="*/ 863224 w 882122"/>
                                  <a:gd name="connsiteY10" fmla="*/ 385907 h 426654"/>
                                  <a:gd name="connsiteX11" fmla="*/ 2445 w 882122"/>
                                  <a:gd name="connsiteY11" fmla="*/ 413117 h 426654"/>
                                  <a:gd name="connsiteX12" fmla="*/ 0 w 882122"/>
                                  <a:gd name="connsiteY12" fmla="*/ 278414 h 426654"/>
                                  <a:gd name="connsiteX0" fmla="*/ 0 w 882122"/>
                                  <a:gd name="connsiteY0" fmla="*/ 278414 h 413117"/>
                                  <a:gd name="connsiteX1" fmla="*/ 187508 w 882122"/>
                                  <a:gd name="connsiteY1" fmla="*/ 276572 h 413117"/>
                                  <a:gd name="connsiteX2" fmla="*/ 181646 w 882122"/>
                                  <a:gd name="connsiteY2" fmla="*/ 17383 h 413117"/>
                                  <a:gd name="connsiteX3" fmla="*/ 290955 w 882122"/>
                                  <a:gd name="connsiteY3" fmla="*/ 13273 h 413117"/>
                                  <a:gd name="connsiteX4" fmla="*/ 289548 w 882122"/>
                                  <a:gd name="connsiteY4" fmla="*/ 273366 h 413117"/>
                                  <a:gd name="connsiteX5" fmla="*/ 628723 w 882122"/>
                                  <a:gd name="connsiteY5" fmla="*/ 272097 h 413117"/>
                                  <a:gd name="connsiteX6" fmla="*/ 622315 w 882122"/>
                                  <a:gd name="connsiteY6" fmla="*/ 1582 h 413117"/>
                                  <a:gd name="connsiteX7" fmla="*/ 771109 w 882122"/>
                                  <a:gd name="connsiteY7" fmla="*/ 1582 h 413117"/>
                                  <a:gd name="connsiteX8" fmla="*/ 768265 w 882122"/>
                                  <a:gd name="connsiteY8" fmla="*/ 257148 h 413117"/>
                                  <a:gd name="connsiteX9" fmla="*/ 882061 w 882122"/>
                                  <a:gd name="connsiteY9" fmla="*/ 229324 h 413117"/>
                                  <a:gd name="connsiteX10" fmla="*/ 863224 w 882122"/>
                                  <a:gd name="connsiteY10" fmla="*/ 385907 h 413117"/>
                                  <a:gd name="connsiteX11" fmla="*/ 2445 w 882122"/>
                                  <a:gd name="connsiteY11" fmla="*/ 413117 h 413117"/>
                                  <a:gd name="connsiteX12" fmla="*/ 0 w 882122"/>
                                  <a:gd name="connsiteY12" fmla="*/ 278414 h 413117"/>
                                  <a:gd name="connsiteX0" fmla="*/ 0 w 882122"/>
                                  <a:gd name="connsiteY0" fmla="*/ 278414 h 413117"/>
                                  <a:gd name="connsiteX1" fmla="*/ 187508 w 882122"/>
                                  <a:gd name="connsiteY1" fmla="*/ 276572 h 413117"/>
                                  <a:gd name="connsiteX2" fmla="*/ 181646 w 882122"/>
                                  <a:gd name="connsiteY2" fmla="*/ 17383 h 413117"/>
                                  <a:gd name="connsiteX3" fmla="*/ 290955 w 882122"/>
                                  <a:gd name="connsiteY3" fmla="*/ 13273 h 413117"/>
                                  <a:gd name="connsiteX4" fmla="*/ 289548 w 882122"/>
                                  <a:gd name="connsiteY4" fmla="*/ 273366 h 413117"/>
                                  <a:gd name="connsiteX5" fmla="*/ 628723 w 882122"/>
                                  <a:gd name="connsiteY5" fmla="*/ 272097 h 413117"/>
                                  <a:gd name="connsiteX6" fmla="*/ 622315 w 882122"/>
                                  <a:gd name="connsiteY6" fmla="*/ 1582 h 413117"/>
                                  <a:gd name="connsiteX7" fmla="*/ 771109 w 882122"/>
                                  <a:gd name="connsiteY7" fmla="*/ 1582 h 413117"/>
                                  <a:gd name="connsiteX8" fmla="*/ 768265 w 882122"/>
                                  <a:gd name="connsiteY8" fmla="*/ 257148 h 413117"/>
                                  <a:gd name="connsiteX9" fmla="*/ 882061 w 882122"/>
                                  <a:gd name="connsiteY9" fmla="*/ 229324 h 413117"/>
                                  <a:gd name="connsiteX10" fmla="*/ 876560 w 882122"/>
                                  <a:gd name="connsiteY10" fmla="*/ 387814 h 413117"/>
                                  <a:gd name="connsiteX11" fmla="*/ 2445 w 882122"/>
                                  <a:gd name="connsiteY11" fmla="*/ 413117 h 413117"/>
                                  <a:gd name="connsiteX12" fmla="*/ 0 w 882122"/>
                                  <a:gd name="connsiteY12" fmla="*/ 278414 h 413117"/>
                                  <a:gd name="connsiteX0" fmla="*/ 0 w 878314"/>
                                  <a:gd name="connsiteY0" fmla="*/ 278414 h 413117"/>
                                  <a:gd name="connsiteX1" fmla="*/ 187508 w 878314"/>
                                  <a:gd name="connsiteY1" fmla="*/ 276572 h 413117"/>
                                  <a:gd name="connsiteX2" fmla="*/ 181646 w 878314"/>
                                  <a:gd name="connsiteY2" fmla="*/ 17383 h 413117"/>
                                  <a:gd name="connsiteX3" fmla="*/ 290955 w 878314"/>
                                  <a:gd name="connsiteY3" fmla="*/ 13273 h 413117"/>
                                  <a:gd name="connsiteX4" fmla="*/ 289548 w 878314"/>
                                  <a:gd name="connsiteY4" fmla="*/ 273366 h 413117"/>
                                  <a:gd name="connsiteX5" fmla="*/ 628723 w 878314"/>
                                  <a:gd name="connsiteY5" fmla="*/ 272097 h 413117"/>
                                  <a:gd name="connsiteX6" fmla="*/ 622315 w 878314"/>
                                  <a:gd name="connsiteY6" fmla="*/ 1582 h 413117"/>
                                  <a:gd name="connsiteX7" fmla="*/ 771109 w 878314"/>
                                  <a:gd name="connsiteY7" fmla="*/ 1582 h 413117"/>
                                  <a:gd name="connsiteX8" fmla="*/ 768265 w 878314"/>
                                  <a:gd name="connsiteY8" fmla="*/ 257148 h 413117"/>
                                  <a:gd name="connsiteX9" fmla="*/ 878251 w 878314"/>
                                  <a:gd name="connsiteY9" fmla="*/ 246484 h 413117"/>
                                  <a:gd name="connsiteX10" fmla="*/ 876560 w 878314"/>
                                  <a:gd name="connsiteY10" fmla="*/ 387814 h 413117"/>
                                  <a:gd name="connsiteX11" fmla="*/ 2445 w 878314"/>
                                  <a:gd name="connsiteY11" fmla="*/ 413117 h 413117"/>
                                  <a:gd name="connsiteX12" fmla="*/ 0 w 878314"/>
                                  <a:gd name="connsiteY12" fmla="*/ 278414 h 413117"/>
                                  <a:gd name="connsiteX0" fmla="*/ 0 w 881857"/>
                                  <a:gd name="connsiteY0" fmla="*/ 278414 h 413117"/>
                                  <a:gd name="connsiteX1" fmla="*/ 187508 w 881857"/>
                                  <a:gd name="connsiteY1" fmla="*/ 276572 h 413117"/>
                                  <a:gd name="connsiteX2" fmla="*/ 181646 w 881857"/>
                                  <a:gd name="connsiteY2" fmla="*/ 17383 h 413117"/>
                                  <a:gd name="connsiteX3" fmla="*/ 290955 w 881857"/>
                                  <a:gd name="connsiteY3" fmla="*/ 13273 h 413117"/>
                                  <a:gd name="connsiteX4" fmla="*/ 289548 w 881857"/>
                                  <a:gd name="connsiteY4" fmla="*/ 273366 h 413117"/>
                                  <a:gd name="connsiteX5" fmla="*/ 628723 w 881857"/>
                                  <a:gd name="connsiteY5" fmla="*/ 272097 h 413117"/>
                                  <a:gd name="connsiteX6" fmla="*/ 622315 w 881857"/>
                                  <a:gd name="connsiteY6" fmla="*/ 1582 h 413117"/>
                                  <a:gd name="connsiteX7" fmla="*/ 771109 w 881857"/>
                                  <a:gd name="connsiteY7" fmla="*/ 1582 h 413117"/>
                                  <a:gd name="connsiteX8" fmla="*/ 768265 w 881857"/>
                                  <a:gd name="connsiteY8" fmla="*/ 257148 h 413117"/>
                                  <a:gd name="connsiteX9" fmla="*/ 878251 w 881857"/>
                                  <a:gd name="connsiteY9" fmla="*/ 246484 h 413117"/>
                                  <a:gd name="connsiteX10" fmla="*/ 876560 w 881857"/>
                                  <a:gd name="connsiteY10" fmla="*/ 387814 h 413117"/>
                                  <a:gd name="connsiteX11" fmla="*/ 2445 w 881857"/>
                                  <a:gd name="connsiteY11" fmla="*/ 413117 h 413117"/>
                                  <a:gd name="connsiteX12" fmla="*/ 0 w 881857"/>
                                  <a:gd name="connsiteY12" fmla="*/ 278414 h 413117"/>
                                  <a:gd name="connsiteX0" fmla="*/ 0 w 881857"/>
                                  <a:gd name="connsiteY0" fmla="*/ 278414 h 413117"/>
                                  <a:gd name="connsiteX1" fmla="*/ 187508 w 881857"/>
                                  <a:gd name="connsiteY1" fmla="*/ 276572 h 413117"/>
                                  <a:gd name="connsiteX2" fmla="*/ 181646 w 881857"/>
                                  <a:gd name="connsiteY2" fmla="*/ 17383 h 413117"/>
                                  <a:gd name="connsiteX3" fmla="*/ 290955 w 881857"/>
                                  <a:gd name="connsiteY3" fmla="*/ 13273 h 413117"/>
                                  <a:gd name="connsiteX4" fmla="*/ 289548 w 881857"/>
                                  <a:gd name="connsiteY4" fmla="*/ 273366 h 413117"/>
                                  <a:gd name="connsiteX5" fmla="*/ 628723 w 881857"/>
                                  <a:gd name="connsiteY5" fmla="*/ 272097 h 413117"/>
                                  <a:gd name="connsiteX6" fmla="*/ 622315 w 881857"/>
                                  <a:gd name="connsiteY6" fmla="*/ 1582 h 413117"/>
                                  <a:gd name="connsiteX7" fmla="*/ 771109 w 881857"/>
                                  <a:gd name="connsiteY7" fmla="*/ 1582 h 413117"/>
                                  <a:gd name="connsiteX8" fmla="*/ 768265 w 881857"/>
                                  <a:gd name="connsiteY8" fmla="*/ 257148 h 413117"/>
                                  <a:gd name="connsiteX9" fmla="*/ 878251 w 881857"/>
                                  <a:gd name="connsiteY9" fmla="*/ 246484 h 413117"/>
                                  <a:gd name="connsiteX10" fmla="*/ 876560 w 881857"/>
                                  <a:gd name="connsiteY10" fmla="*/ 387814 h 413117"/>
                                  <a:gd name="connsiteX11" fmla="*/ 2445 w 881857"/>
                                  <a:gd name="connsiteY11" fmla="*/ 413117 h 413117"/>
                                  <a:gd name="connsiteX12" fmla="*/ 0 w 881857"/>
                                  <a:gd name="connsiteY12" fmla="*/ 278414 h 413117"/>
                                  <a:gd name="connsiteX0" fmla="*/ 0 w 881857"/>
                                  <a:gd name="connsiteY0" fmla="*/ 278414 h 413117"/>
                                  <a:gd name="connsiteX1" fmla="*/ 187508 w 881857"/>
                                  <a:gd name="connsiteY1" fmla="*/ 276572 h 413117"/>
                                  <a:gd name="connsiteX2" fmla="*/ 181646 w 881857"/>
                                  <a:gd name="connsiteY2" fmla="*/ 17383 h 413117"/>
                                  <a:gd name="connsiteX3" fmla="*/ 290955 w 881857"/>
                                  <a:gd name="connsiteY3" fmla="*/ 13273 h 413117"/>
                                  <a:gd name="connsiteX4" fmla="*/ 289548 w 881857"/>
                                  <a:gd name="connsiteY4" fmla="*/ 273366 h 413117"/>
                                  <a:gd name="connsiteX5" fmla="*/ 628723 w 881857"/>
                                  <a:gd name="connsiteY5" fmla="*/ 272097 h 413117"/>
                                  <a:gd name="connsiteX6" fmla="*/ 622315 w 881857"/>
                                  <a:gd name="connsiteY6" fmla="*/ 1582 h 413117"/>
                                  <a:gd name="connsiteX7" fmla="*/ 771109 w 881857"/>
                                  <a:gd name="connsiteY7" fmla="*/ 1582 h 413117"/>
                                  <a:gd name="connsiteX8" fmla="*/ 768265 w 881857"/>
                                  <a:gd name="connsiteY8" fmla="*/ 257148 h 413117"/>
                                  <a:gd name="connsiteX9" fmla="*/ 878251 w 881857"/>
                                  <a:gd name="connsiteY9" fmla="*/ 246484 h 413117"/>
                                  <a:gd name="connsiteX10" fmla="*/ 876560 w 881857"/>
                                  <a:gd name="connsiteY10" fmla="*/ 387814 h 413117"/>
                                  <a:gd name="connsiteX11" fmla="*/ 2445 w 881857"/>
                                  <a:gd name="connsiteY11" fmla="*/ 413117 h 413117"/>
                                  <a:gd name="connsiteX12" fmla="*/ 0 w 881857"/>
                                  <a:gd name="connsiteY12" fmla="*/ 278414 h 413117"/>
                                  <a:gd name="connsiteX0" fmla="*/ 0 w 881857"/>
                                  <a:gd name="connsiteY0" fmla="*/ 278414 h 413117"/>
                                  <a:gd name="connsiteX1" fmla="*/ 187508 w 881857"/>
                                  <a:gd name="connsiteY1" fmla="*/ 276572 h 413117"/>
                                  <a:gd name="connsiteX2" fmla="*/ 181646 w 881857"/>
                                  <a:gd name="connsiteY2" fmla="*/ 17383 h 413117"/>
                                  <a:gd name="connsiteX3" fmla="*/ 290955 w 881857"/>
                                  <a:gd name="connsiteY3" fmla="*/ 13273 h 413117"/>
                                  <a:gd name="connsiteX4" fmla="*/ 289548 w 881857"/>
                                  <a:gd name="connsiteY4" fmla="*/ 273366 h 413117"/>
                                  <a:gd name="connsiteX5" fmla="*/ 628723 w 881857"/>
                                  <a:gd name="connsiteY5" fmla="*/ 272097 h 413117"/>
                                  <a:gd name="connsiteX6" fmla="*/ 622315 w 881857"/>
                                  <a:gd name="connsiteY6" fmla="*/ 1582 h 413117"/>
                                  <a:gd name="connsiteX7" fmla="*/ 771109 w 881857"/>
                                  <a:gd name="connsiteY7" fmla="*/ 1582 h 413117"/>
                                  <a:gd name="connsiteX8" fmla="*/ 768265 w 881857"/>
                                  <a:gd name="connsiteY8" fmla="*/ 257148 h 413117"/>
                                  <a:gd name="connsiteX9" fmla="*/ 878251 w 881857"/>
                                  <a:gd name="connsiteY9" fmla="*/ 246484 h 413117"/>
                                  <a:gd name="connsiteX10" fmla="*/ 876560 w 881857"/>
                                  <a:gd name="connsiteY10" fmla="*/ 387814 h 413117"/>
                                  <a:gd name="connsiteX11" fmla="*/ 2445 w 881857"/>
                                  <a:gd name="connsiteY11" fmla="*/ 413117 h 413117"/>
                                  <a:gd name="connsiteX12" fmla="*/ 0 w 881857"/>
                                  <a:gd name="connsiteY12" fmla="*/ 278414 h 413117"/>
                                  <a:gd name="connsiteX0" fmla="*/ 0 w 938613"/>
                                  <a:gd name="connsiteY0" fmla="*/ 278414 h 413117"/>
                                  <a:gd name="connsiteX1" fmla="*/ 187508 w 938613"/>
                                  <a:gd name="connsiteY1" fmla="*/ 276572 h 413117"/>
                                  <a:gd name="connsiteX2" fmla="*/ 181646 w 938613"/>
                                  <a:gd name="connsiteY2" fmla="*/ 17383 h 413117"/>
                                  <a:gd name="connsiteX3" fmla="*/ 290955 w 938613"/>
                                  <a:gd name="connsiteY3" fmla="*/ 13273 h 413117"/>
                                  <a:gd name="connsiteX4" fmla="*/ 289548 w 938613"/>
                                  <a:gd name="connsiteY4" fmla="*/ 273366 h 413117"/>
                                  <a:gd name="connsiteX5" fmla="*/ 628723 w 938613"/>
                                  <a:gd name="connsiteY5" fmla="*/ 272097 h 413117"/>
                                  <a:gd name="connsiteX6" fmla="*/ 622315 w 938613"/>
                                  <a:gd name="connsiteY6" fmla="*/ 1582 h 413117"/>
                                  <a:gd name="connsiteX7" fmla="*/ 771109 w 938613"/>
                                  <a:gd name="connsiteY7" fmla="*/ 1582 h 413117"/>
                                  <a:gd name="connsiteX8" fmla="*/ 768265 w 938613"/>
                                  <a:gd name="connsiteY8" fmla="*/ 257148 h 413117"/>
                                  <a:gd name="connsiteX9" fmla="*/ 878251 w 938613"/>
                                  <a:gd name="connsiteY9" fmla="*/ 246484 h 413117"/>
                                  <a:gd name="connsiteX10" fmla="*/ 876560 w 938613"/>
                                  <a:gd name="connsiteY10" fmla="*/ 387814 h 413117"/>
                                  <a:gd name="connsiteX11" fmla="*/ 2445 w 938613"/>
                                  <a:gd name="connsiteY11" fmla="*/ 413117 h 413117"/>
                                  <a:gd name="connsiteX12" fmla="*/ 0 w 938613"/>
                                  <a:gd name="connsiteY12" fmla="*/ 278414 h 413117"/>
                                  <a:gd name="connsiteX0" fmla="*/ 0 w 922524"/>
                                  <a:gd name="connsiteY0" fmla="*/ 278414 h 413117"/>
                                  <a:gd name="connsiteX1" fmla="*/ 187508 w 922524"/>
                                  <a:gd name="connsiteY1" fmla="*/ 276572 h 413117"/>
                                  <a:gd name="connsiteX2" fmla="*/ 181646 w 922524"/>
                                  <a:gd name="connsiteY2" fmla="*/ 17383 h 413117"/>
                                  <a:gd name="connsiteX3" fmla="*/ 290955 w 922524"/>
                                  <a:gd name="connsiteY3" fmla="*/ 13273 h 413117"/>
                                  <a:gd name="connsiteX4" fmla="*/ 289548 w 922524"/>
                                  <a:gd name="connsiteY4" fmla="*/ 273366 h 413117"/>
                                  <a:gd name="connsiteX5" fmla="*/ 628723 w 922524"/>
                                  <a:gd name="connsiteY5" fmla="*/ 272097 h 413117"/>
                                  <a:gd name="connsiteX6" fmla="*/ 622315 w 922524"/>
                                  <a:gd name="connsiteY6" fmla="*/ 1582 h 413117"/>
                                  <a:gd name="connsiteX7" fmla="*/ 771109 w 922524"/>
                                  <a:gd name="connsiteY7" fmla="*/ 1582 h 413117"/>
                                  <a:gd name="connsiteX8" fmla="*/ 768265 w 922524"/>
                                  <a:gd name="connsiteY8" fmla="*/ 257148 h 413117"/>
                                  <a:gd name="connsiteX9" fmla="*/ 878251 w 922524"/>
                                  <a:gd name="connsiteY9" fmla="*/ 246484 h 413117"/>
                                  <a:gd name="connsiteX10" fmla="*/ 876560 w 922524"/>
                                  <a:gd name="connsiteY10" fmla="*/ 387814 h 413117"/>
                                  <a:gd name="connsiteX11" fmla="*/ 2445 w 922524"/>
                                  <a:gd name="connsiteY11" fmla="*/ 413117 h 413117"/>
                                  <a:gd name="connsiteX12" fmla="*/ 0 w 922524"/>
                                  <a:gd name="connsiteY12" fmla="*/ 278414 h 413117"/>
                                  <a:gd name="connsiteX0" fmla="*/ 0 w 941161"/>
                                  <a:gd name="connsiteY0" fmla="*/ 278414 h 413117"/>
                                  <a:gd name="connsiteX1" fmla="*/ 187508 w 941161"/>
                                  <a:gd name="connsiteY1" fmla="*/ 276572 h 413117"/>
                                  <a:gd name="connsiteX2" fmla="*/ 181646 w 941161"/>
                                  <a:gd name="connsiteY2" fmla="*/ 17383 h 413117"/>
                                  <a:gd name="connsiteX3" fmla="*/ 290955 w 941161"/>
                                  <a:gd name="connsiteY3" fmla="*/ 13273 h 413117"/>
                                  <a:gd name="connsiteX4" fmla="*/ 289548 w 941161"/>
                                  <a:gd name="connsiteY4" fmla="*/ 273366 h 413117"/>
                                  <a:gd name="connsiteX5" fmla="*/ 628723 w 941161"/>
                                  <a:gd name="connsiteY5" fmla="*/ 272097 h 413117"/>
                                  <a:gd name="connsiteX6" fmla="*/ 622315 w 941161"/>
                                  <a:gd name="connsiteY6" fmla="*/ 1582 h 413117"/>
                                  <a:gd name="connsiteX7" fmla="*/ 771109 w 941161"/>
                                  <a:gd name="connsiteY7" fmla="*/ 1582 h 413117"/>
                                  <a:gd name="connsiteX8" fmla="*/ 768265 w 941161"/>
                                  <a:gd name="connsiteY8" fmla="*/ 257148 h 413117"/>
                                  <a:gd name="connsiteX9" fmla="*/ 878251 w 941161"/>
                                  <a:gd name="connsiteY9" fmla="*/ 246484 h 413117"/>
                                  <a:gd name="connsiteX10" fmla="*/ 876560 w 941161"/>
                                  <a:gd name="connsiteY10" fmla="*/ 387814 h 413117"/>
                                  <a:gd name="connsiteX11" fmla="*/ 2445 w 941161"/>
                                  <a:gd name="connsiteY11" fmla="*/ 413117 h 413117"/>
                                  <a:gd name="connsiteX12" fmla="*/ 0 w 941161"/>
                                  <a:gd name="connsiteY12" fmla="*/ 278414 h 413117"/>
                                  <a:gd name="connsiteX0" fmla="*/ 0 w 894590"/>
                                  <a:gd name="connsiteY0" fmla="*/ 278414 h 413117"/>
                                  <a:gd name="connsiteX1" fmla="*/ 187508 w 894590"/>
                                  <a:gd name="connsiteY1" fmla="*/ 276572 h 413117"/>
                                  <a:gd name="connsiteX2" fmla="*/ 181646 w 894590"/>
                                  <a:gd name="connsiteY2" fmla="*/ 17383 h 413117"/>
                                  <a:gd name="connsiteX3" fmla="*/ 290955 w 894590"/>
                                  <a:gd name="connsiteY3" fmla="*/ 13273 h 413117"/>
                                  <a:gd name="connsiteX4" fmla="*/ 289548 w 894590"/>
                                  <a:gd name="connsiteY4" fmla="*/ 273366 h 413117"/>
                                  <a:gd name="connsiteX5" fmla="*/ 628723 w 894590"/>
                                  <a:gd name="connsiteY5" fmla="*/ 272097 h 413117"/>
                                  <a:gd name="connsiteX6" fmla="*/ 622315 w 894590"/>
                                  <a:gd name="connsiteY6" fmla="*/ 1582 h 413117"/>
                                  <a:gd name="connsiteX7" fmla="*/ 771109 w 894590"/>
                                  <a:gd name="connsiteY7" fmla="*/ 1582 h 413117"/>
                                  <a:gd name="connsiteX8" fmla="*/ 768265 w 894590"/>
                                  <a:gd name="connsiteY8" fmla="*/ 257148 h 413117"/>
                                  <a:gd name="connsiteX9" fmla="*/ 878251 w 894590"/>
                                  <a:gd name="connsiteY9" fmla="*/ 246484 h 413117"/>
                                  <a:gd name="connsiteX10" fmla="*/ 876560 w 894590"/>
                                  <a:gd name="connsiteY10" fmla="*/ 387814 h 413117"/>
                                  <a:gd name="connsiteX11" fmla="*/ 2445 w 894590"/>
                                  <a:gd name="connsiteY11" fmla="*/ 413117 h 413117"/>
                                  <a:gd name="connsiteX12" fmla="*/ 0 w 894590"/>
                                  <a:gd name="connsiteY12" fmla="*/ 278414 h 413117"/>
                                  <a:gd name="connsiteX0" fmla="*/ 0 w 894590"/>
                                  <a:gd name="connsiteY0" fmla="*/ 278414 h 413117"/>
                                  <a:gd name="connsiteX1" fmla="*/ 187508 w 894590"/>
                                  <a:gd name="connsiteY1" fmla="*/ 276572 h 413117"/>
                                  <a:gd name="connsiteX2" fmla="*/ 181646 w 894590"/>
                                  <a:gd name="connsiteY2" fmla="*/ 17383 h 413117"/>
                                  <a:gd name="connsiteX3" fmla="*/ 290955 w 894590"/>
                                  <a:gd name="connsiteY3" fmla="*/ 13273 h 413117"/>
                                  <a:gd name="connsiteX4" fmla="*/ 289548 w 894590"/>
                                  <a:gd name="connsiteY4" fmla="*/ 273366 h 413117"/>
                                  <a:gd name="connsiteX5" fmla="*/ 628723 w 894590"/>
                                  <a:gd name="connsiteY5" fmla="*/ 272097 h 413117"/>
                                  <a:gd name="connsiteX6" fmla="*/ 622315 w 894590"/>
                                  <a:gd name="connsiteY6" fmla="*/ 1582 h 413117"/>
                                  <a:gd name="connsiteX7" fmla="*/ 771109 w 894590"/>
                                  <a:gd name="connsiteY7" fmla="*/ 1582 h 413117"/>
                                  <a:gd name="connsiteX8" fmla="*/ 768265 w 894590"/>
                                  <a:gd name="connsiteY8" fmla="*/ 257148 h 413117"/>
                                  <a:gd name="connsiteX9" fmla="*/ 878251 w 894590"/>
                                  <a:gd name="connsiteY9" fmla="*/ 246484 h 413117"/>
                                  <a:gd name="connsiteX10" fmla="*/ 876560 w 894590"/>
                                  <a:gd name="connsiteY10" fmla="*/ 387814 h 413117"/>
                                  <a:gd name="connsiteX11" fmla="*/ 2445 w 894590"/>
                                  <a:gd name="connsiteY11" fmla="*/ 413117 h 413117"/>
                                  <a:gd name="connsiteX12" fmla="*/ 0 w 894590"/>
                                  <a:gd name="connsiteY12" fmla="*/ 278414 h 413117"/>
                                  <a:gd name="connsiteX0" fmla="*/ 0 w 878255"/>
                                  <a:gd name="connsiteY0" fmla="*/ 278414 h 413117"/>
                                  <a:gd name="connsiteX1" fmla="*/ 187508 w 878255"/>
                                  <a:gd name="connsiteY1" fmla="*/ 276572 h 413117"/>
                                  <a:gd name="connsiteX2" fmla="*/ 181646 w 878255"/>
                                  <a:gd name="connsiteY2" fmla="*/ 17383 h 413117"/>
                                  <a:gd name="connsiteX3" fmla="*/ 290955 w 878255"/>
                                  <a:gd name="connsiteY3" fmla="*/ 13273 h 413117"/>
                                  <a:gd name="connsiteX4" fmla="*/ 289548 w 878255"/>
                                  <a:gd name="connsiteY4" fmla="*/ 273366 h 413117"/>
                                  <a:gd name="connsiteX5" fmla="*/ 628723 w 878255"/>
                                  <a:gd name="connsiteY5" fmla="*/ 272097 h 413117"/>
                                  <a:gd name="connsiteX6" fmla="*/ 622315 w 878255"/>
                                  <a:gd name="connsiteY6" fmla="*/ 1582 h 413117"/>
                                  <a:gd name="connsiteX7" fmla="*/ 771109 w 878255"/>
                                  <a:gd name="connsiteY7" fmla="*/ 1582 h 413117"/>
                                  <a:gd name="connsiteX8" fmla="*/ 768265 w 878255"/>
                                  <a:gd name="connsiteY8" fmla="*/ 257148 h 413117"/>
                                  <a:gd name="connsiteX9" fmla="*/ 878251 w 878255"/>
                                  <a:gd name="connsiteY9" fmla="*/ 246484 h 413117"/>
                                  <a:gd name="connsiteX10" fmla="*/ 876560 w 878255"/>
                                  <a:gd name="connsiteY10" fmla="*/ 387814 h 413117"/>
                                  <a:gd name="connsiteX11" fmla="*/ 2445 w 878255"/>
                                  <a:gd name="connsiteY11" fmla="*/ 413117 h 413117"/>
                                  <a:gd name="connsiteX12" fmla="*/ 0 w 878255"/>
                                  <a:gd name="connsiteY12" fmla="*/ 278414 h 413117"/>
                                  <a:gd name="connsiteX0" fmla="*/ 0 w 880718"/>
                                  <a:gd name="connsiteY0" fmla="*/ 278414 h 413117"/>
                                  <a:gd name="connsiteX1" fmla="*/ 187508 w 880718"/>
                                  <a:gd name="connsiteY1" fmla="*/ 276572 h 413117"/>
                                  <a:gd name="connsiteX2" fmla="*/ 181646 w 880718"/>
                                  <a:gd name="connsiteY2" fmla="*/ 17383 h 413117"/>
                                  <a:gd name="connsiteX3" fmla="*/ 290955 w 880718"/>
                                  <a:gd name="connsiteY3" fmla="*/ 13273 h 413117"/>
                                  <a:gd name="connsiteX4" fmla="*/ 289548 w 880718"/>
                                  <a:gd name="connsiteY4" fmla="*/ 273366 h 413117"/>
                                  <a:gd name="connsiteX5" fmla="*/ 628723 w 880718"/>
                                  <a:gd name="connsiteY5" fmla="*/ 272097 h 413117"/>
                                  <a:gd name="connsiteX6" fmla="*/ 622315 w 880718"/>
                                  <a:gd name="connsiteY6" fmla="*/ 1582 h 413117"/>
                                  <a:gd name="connsiteX7" fmla="*/ 771109 w 880718"/>
                                  <a:gd name="connsiteY7" fmla="*/ 1582 h 413117"/>
                                  <a:gd name="connsiteX8" fmla="*/ 768265 w 880718"/>
                                  <a:gd name="connsiteY8" fmla="*/ 257148 h 413117"/>
                                  <a:gd name="connsiteX9" fmla="*/ 878251 w 880718"/>
                                  <a:gd name="connsiteY9" fmla="*/ 246484 h 413117"/>
                                  <a:gd name="connsiteX10" fmla="*/ 876560 w 880718"/>
                                  <a:gd name="connsiteY10" fmla="*/ 387814 h 413117"/>
                                  <a:gd name="connsiteX11" fmla="*/ 2445 w 880718"/>
                                  <a:gd name="connsiteY11" fmla="*/ 413117 h 413117"/>
                                  <a:gd name="connsiteX12" fmla="*/ 0 w 880718"/>
                                  <a:gd name="connsiteY12" fmla="*/ 278414 h 413117"/>
                                  <a:gd name="connsiteX0" fmla="*/ 0 w 878257"/>
                                  <a:gd name="connsiteY0" fmla="*/ 278414 h 413117"/>
                                  <a:gd name="connsiteX1" fmla="*/ 187508 w 878257"/>
                                  <a:gd name="connsiteY1" fmla="*/ 276572 h 413117"/>
                                  <a:gd name="connsiteX2" fmla="*/ 181646 w 878257"/>
                                  <a:gd name="connsiteY2" fmla="*/ 17383 h 413117"/>
                                  <a:gd name="connsiteX3" fmla="*/ 290955 w 878257"/>
                                  <a:gd name="connsiteY3" fmla="*/ 13273 h 413117"/>
                                  <a:gd name="connsiteX4" fmla="*/ 289548 w 878257"/>
                                  <a:gd name="connsiteY4" fmla="*/ 273366 h 413117"/>
                                  <a:gd name="connsiteX5" fmla="*/ 628723 w 878257"/>
                                  <a:gd name="connsiteY5" fmla="*/ 272097 h 413117"/>
                                  <a:gd name="connsiteX6" fmla="*/ 622315 w 878257"/>
                                  <a:gd name="connsiteY6" fmla="*/ 1582 h 413117"/>
                                  <a:gd name="connsiteX7" fmla="*/ 771109 w 878257"/>
                                  <a:gd name="connsiteY7" fmla="*/ 1582 h 413117"/>
                                  <a:gd name="connsiteX8" fmla="*/ 768265 w 878257"/>
                                  <a:gd name="connsiteY8" fmla="*/ 257148 h 413117"/>
                                  <a:gd name="connsiteX9" fmla="*/ 878251 w 878257"/>
                                  <a:gd name="connsiteY9" fmla="*/ 246484 h 413117"/>
                                  <a:gd name="connsiteX10" fmla="*/ 876560 w 878257"/>
                                  <a:gd name="connsiteY10" fmla="*/ 387814 h 413117"/>
                                  <a:gd name="connsiteX11" fmla="*/ 2445 w 878257"/>
                                  <a:gd name="connsiteY11" fmla="*/ 413117 h 413117"/>
                                  <a:gd name="connsiteX12" fmla="*/ 0 w 878257"/>
                                  <a:gd name="connsiteY12" fmla="*/ 278414 h 413117"/>
                                  <a:gd name="connsiteX0" fmla="*/ 0 w 878379"/>
                                  <a:gd name="connsiteY0" fmla="*/ 278414 h 413117"/>
                                  <a:gd name="connsiteX1" fmla="*/ 187508 w 878379"/>
                                  <a:gd name="connsiteY1" fmla="*/ 276572 h 413117"/>
                                  <a:gd name="connsiteX2" fmla="*/ 181646 w 878379"/>
                                  <a:gd name="connsiteY2" fmla="*/ 17383 h 413117"/>
                                  <a:gd name="connsiteX3" fmla="*/ 290955 w 878379"/>
                                  <a:gd name="connsiteY3" fmla="*/ 13273 h 413117"/>
                                  <a:gd name="connsiteX4" fmla="*/ 289548 w 878379"/>
                                  <a:gd name="connsiteY4" fmla="*/ 273366 h 413117"/>
                                  <a:gd name="connsiteX5" fmla="*/ 628723 w 878379"/>
                                  <a:gd name="connsiteY5" fmla="*/ 272097 h 413117"/>
                                  <a:gd name="connsiteX6" fmla="*/ 622315 w 878379"/>
                                  <a:gd name="connsiteY6" fmla="*/ 1582 h 413117"/>
                                  <a:gd name="connsiteX7" fmla="*/ 771109 w 878379"/>
                                  <a:gd name="connsiteY7" fmla="*/ 1582 h 413117"/>
                                  <a:gd name="connsiteX8" fmla="*/ 768265 w 878379"/>
                                  <a:gd name="connsiteY8" fmla="*/ 257148 h 413117"/>
                                  <a:gd name="connsiteX9" fmla="*/ 878251 w 878379"/>
                                  <a:gd name="connsiteY9" fmla="*/ 246484 h 413117"/>
                                  <a:gd name="connsiteX10" fmla="*/ 876560 w 878379"/>
                                  <a:gd name="connsiteY10" fmla="*/ 387814 h 413117"/>
                                  <a:gd name="connsiteX11" fmla="*/ 2445 w 878379"/>
                                  <a:gd name="connsiteY11" fmla="*/ 413117 h 413117"/>
                                  <a:gd name="connsiteX12" fmla="*/ 0 w 878379"/>
                                  <a:gd name="connsiteY12" fmla="*/ 278414 h 413117"/>
                                  <a:gd name="connsiteX0" fmla="*/ 0 w 877375"/>
                                  <a:gd name="connsiteY0" fmla="*/ 278414 h 413117"/>
                                  <a:gd name="connsiteX1" fmla="*/ 187508 w 877375"/>
                                  <a:gd name="connsiteY1" fmla="*/ 276572 h 413117"/>
                                  <a:gd name="connsiteX2" fmla="*/ 181646 w 877375"/>
                                  <a:gd name="connsiteY2" fmla="*/ 17383 h 413117"/>
                                  <a:gd name="connsiteX3" fmla="*/ 290955 w 877375"/>
                                  <a:gd name="connsiteY3" fmla="*/ 13273 h 413117"/>
                                  <a:gd name="connsiteX4" fmla="*/ 289548 w 877375"/>
                                  <a:gd name="connsiteY4" fmla="*/ 273366 h 413117"/>
                                  <a:gd name="connsiteX5" fmla="*/ 628723 w 877375"/>
                                  <a:gd name="connsiteY5" fmla="*/ 272097 h 413117"/>
                                  <a:gd name="connsiteX6" fmla="*/ 622315 w 877375"/>
                                  <a:gd name="connsiteY6" fmla="*/ 1582 h 413117"/>
                                  <a:gd name="connsiteX7" fmla="*/ 771109 w 877375"/>
                                  <a:gd name="connsiteY7" fmla="*/ 1582 h 413117"/>
                                  <a:gd name="connsiteX8" fmla="*/ 768265 w 877375"/>
                                  <a:gd name="connsiteY8" fmla="*/ 257148 h 413117"/>
                                  <a:gd name="connsiteX9" fmla="*/ 876346 w 877375"/>
                                  <a:gd name="connsiteY9" fmla="*/ 256017 h 413117"/>
                                  <a:gd name="connsiteX10" fmla="*/ 876560 w 877375"/>
                                  <a:gd name="connsiteY10" fmla="*/ 387814 h 413117"/>
                                  <a:gd name="connsiteX11" fmla="*/ 2445 w 877375"/>
                                  <a:gd name="connsiteY11" fmla="*/ 413117 h 413117"/>
                                  <a:gd name="connsiteX12" fmla="*/ 0 w 877375"/>
                                  <a:gd name="connsiteY12" fmla="*/ 278414 h 413117"/>
                                  <a:gd name="connsiteX0" fmla="*/ 0 w 877766"/>
                                  <a:gd name="connsiteY0" fmla="*/ 278414 h 413117"/>
                                  <a:gd name="connsiteX1" fmla="*/ 187508 w 877766"/>
                                  <a:gd name="connsiteY1" fmla="*/ 276572 h 413117"/>
                                  <a:gd name="connsiteX2" fmla="*/ 181646 w 877766"/>
                                  <a:gd name="connsiteY2" fmla="*/ 17383 h 413117"/>
                                  <a:gd name="connsiteX3" fmla="*/ 290955 w 877766"/>
                                  <a:gd name="connsiteY3" fmla="*/ 13273 h 413117"/>
                                  <a:gd name="connsiteX4" fmla="*/ 289548 w 877766"/>
                                  <a:gd name="connsiteY4" fmla="*/ 273366 h 413117"/>
                                  <a:gd name="connsiteX5" fmla="*/ 628723 w 877766"/>
                                  <a:gd name="connsiteY5" fmla="*/ 272097 h 413117"/>
                                  <a:gd name="connsiteX6" fmla="*/ 622315 w 877766"/>
                                  <a:gd name="connsiteY6" fmla="*/ 1582 h 413117"/>
                                  <a:gd name="connsiteX7" fmla="*/ 771109 w 877766"/>
                                  <a:gd name="connsiteY7" fmla="*/ 1582 h 413117"/>
                                  <a:gd name="connsiteX8" fmla="*/ 768265 w 877766"/>
                                  <a:gd name="connsiteY8" fmla="*/ 257148 h 413117"/>
                                  <a:gd name="connsiteX9" fmla="*/ 877375 w 877766"/>
                                  <a:gd name="connsiteY9" fmla="*/ 254111 h 413117"/>
                                  <a:gd name="connsiteX10" fmla="*/ 876560 w 877766"/>
                                  <a:gd name="connsiteY10" fmla="*/ 387814 h 413117"/>
                                  <a:gd name="connsiteX11" fmla="*/ 2445 w 877766"/>
                                  <a:gd name="connsiteY11" fmla="*/ 413117 h 413117"/>
                                  <a:gd name="connsiteX12" fmla="*/ 0 w 877766"/>
                                  <a:gd name="connsiteY12" fmla="*/ 278414 h 413117"/>
                                  <a:gd name="connsiteX0" fmla="*/ 0 w 877766"/>
                                  <a:gd name="connsiteY0" fmla="*/ 278414 h 413117"/>
                                  <a:gd name="connsiteX1" fmla="*/ 187508 w 877766"/>
                                  <a:gd name="connsiteY1" fmla="*/ 276572 h 413117"/>
                                  <a:gd name="connsiteX2" fmla="*/ 181646 w 877766"/>
                                  <a:gd name="connsiteY2" fmla="*/ 17383 h 413117"/>
                                  <a:gd name="connsiteX3" fmla="*/ 290955 w 877766"/>
                                  <a:gd name="connsiteY3" fmla="*/ 13273 h 413117"/>
                                  <a:gd name="connsiteX4" fmla="*/ 289548 w 877766"/>
                                  <a:gd name="connsiteY4" fmla="*/ 273366 h 413117"/>
                                  <a:gd name="connsiteX5" fmla="*/ 623007 w 877766"/>
                                  <a:gd name="connsiteY5" fmla="*/ 264470 h 413117"/>
                                  <a:gd name="connsiteX6" fmla="*/ 622315 w 877766"/>
                                  <a:gd name="connsiteY6" fmla="*/ 1582 h 413117"/>
                                  <a:gd name="connsiteX7" fmla="*/ 771109 w 877766"/>
                                  <a:gd name="connsiteY7" fmla="*/ 1582 h 413117"/>
                                  <a:gd name="connsiteX8" fmla="*/ 768265 w 877766"/>
                                  <a:gd name="connsiteY8" fmla="*/ 257148 h 413117"/>
                                  <a:gd name="connsiteX9" fmla="*/ 877375 w 877766"/>
                                  <a:gd name="connsiteY9" fmla="*/ 254111 h 413117"/>
                                  <a:gd name="connsiteX10" fmla="*/ 876560 w 877766"/>
                                  <a:gd name="connsiteY10" fmla="*/ 387814 h 413117"/>
                                  <a:gd name="connsiteX11" fmla="*/ 2445 w 877766"/>
                                  <a:gd name="connsiteY11" fmla="*/ 413117 h 413117"/>
                                  <a:gd name="connsiteX12" fmla="*/ 0 w 877766"/>
                                  <a:gd name="connsiteY12" fmla="*/ 278414 h 413117"/>
                                  <a:gd name="connsiteX0" fmla="*/ 0 w 877766"/>
                                  <a:gd name="connsiteY0" fmla="*/ 278414 h 413117"/>
                                  <a:gd name="connsiteX1" fmla="*/ 187508 w 877766"/>
                                  <a:gd name="connsiteY1" fmla="*/ 276572 h 413117"/>
                                  <a:gd name="connsiteX2" fmla="*/ 181646 w 877766"/>
                                  <a:gd name="connsiteY2" fmla="*/ 17383 h 413117"/>
                                  <a:gd name="connsiteX3" fmla="*/ 290955 w 877766"/>
                                  <a:gd name="connsiteY3" fmla="*/ 13273 h 413117"/>
                                  <a:gd name="connsiteX4" fmla="*/ 289548 w 877766"/>
                                  <a:gd name="connsiteY4" fmla="*/ 273366 h 413117"/>
                                  <a:gd name="connsiteX5" fmla="*/ 623007 w 877766"/>
                                  <a:gd name="connsiteY5" fmla="*/ 264470 h 413117"/>
                                  <a:gd name="connsiteX6" fmla="*/ 622315 w 877766"/>
                                  <a:gd name="connsiteY6" fmla="*/ 1582 h 413117"/>
                                  <a:gd name="connsiteX7" fmla="*/ 771109 w 877766"/>
                                  <a:gd name="connsiteY7" fmla="*/ 1582 h 413117"/>
                                  <a:gd name="connsiteX8" fmla="*/ 768265 w 877766"/>
                                  <a:gd name="connsiteY8" fmla="*/ 257148 h 413117"/>
                                  <a:gd name="connsiteX9" fmla="*/ 877375 w 877766"/>
                                  <a:gd name="connsiteY9" fmla="*/ 254111 h 413117"/>
                                  <a:gd name="connsiteX10" fmla="*/ 876560 w 877766"/>
                                  <a:gd name="connsiteY10" fmla="*/ 387814 h 413117"/>
                                  <a:gd name="connsiteX11" fmla="*/ 2445 w 877766"/>
                                  <a:gd name="connsiteY11" fmla="*/ 413117 h 413117"/>
                                  <a:gd name="connsiteX12" fmla="*/ 0 w 877766"/>
                                  <a:gd name="connsiteY12" fmla="*/ 278414 h 4131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877766" h="413117">
                                    <a:moveTo>
                                      <a:pt x="0" y="278414"/>
                                    </a:moveTo>
                                    <a:cubicBezTo>
                                      <a:pt x="5983" y="278904"/>
                                      <a:pt x="189840" y="273832"/>
                                      <a:pt x="187508" y="276572"/>
                                    </a:cubicBezTo>
                                    <a:cubicBezTo>
                                      <a:pt x="190068" y="271784"/>
                                      <a:pt x="187229" y="11519"/>
                                      <a:pt x="181646" y="17383"/>
                                    </a:cubicBezTo>
                                    <a:cubicBezTo>
                                      <a:pt x="187107" y="16828"/>
                                      <a:pt x="297722" y="11382"/>
                                      <a:pt x="290955" y="13273"/>
                                    </a:cubicBezTo>
                                    <a:cubicBezTo>
                                      <a:pt x="292932" y="278596"/>
                                      <a:pt x="292462" y="264932"/>
                                      <a:pt x="289548" y="273366"/>
                                    </a:cubicBezTo>
                                    <a:cubicBezTo>
                                      <a:pt x="298271" y="274573"/>
                                      <a:pt x="621555" y="265708"/>
                                      <a:pt x="623007" y="264470"/>
                                    </a:cubicBezTo>
                                    <a:cubicBezTo>
                                      <a:pt x="629389" y="259029"/>
                                      <a:pt x="625075" y="6612"/>
                                      <a:pt x="622315" y="1582"/>
                                    </a:cubicBezTo>
                                    <a:cubicBezTo>
                                      <a:pt x="629335" y="4014"/>
                                      <a:pt x="761518" y="-2978"/>
                                      <a:pt x="771109" y="1582"/>
                                    </a:cubicBezTo>
                                    <a:cubicBezTo>
                                      <a:pt x="761826" y="-8339"/>
                                      <a:pt x="769336" y="253137"/>
                                      <a:pt x="768265" y="257148"/>
                                    </a:cubicBezTo>
                                    <a:cubicBezTo>
                                      <a:pt x="759673" y="249969"/>
                                      <a:pt x="877171" y="253626"/>
                                      <a:pt x="877375" y="254111"/>
                                    </a:cubicBezTo>
                                    <a:cubicBezTo>
                                      <a:pt x="877707" y="254900"/>
                                      <a:pt x="878354" y="397197"/>
                                      <a:pt x="876560" y="387814"/>
                                    </a:cubicBezTo>
                                    <a:cubicBezTo>
                                      <a:pt x="880383" y="395535"/>
                                      <a:pt x="285763" y="406594"/>
                                      <a:pt x="2445" y="413117"/>
                                    </a:cubicBezTo>
                                    <a:cubicBezTo>
                                      <a:pt x="2445" y="370362"/>
                                      <a:pt x="4891" y="274699"/>
                                      <a:pt x="0" y="278414"/>
                                    </a:cubicBezTo>
                                    <a:close/>
                                  </a:path>
                                </a:pathLst>
                              </a:cu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68CAB4" id="Forme libre : forme 9" o:spid="_x0000_s1026" style="position:absolute;margin-left:266.8pt;margin-top:139.3pt;width:74.15pt;height:35.75pt;z-index:251661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77766,413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" path="m,278414v5983,490,189840,-4582,187508,-1842c190068,271784,187229,11519,181646,17383v5461,-555,116076,-6001,109309,-4110c292932,278596,292462,264932,289548,273366v8723,1207,332007,-7658,333459,-8896c629389,259029,625075,6612,622315,1582v7020,2432,139203,-4560,148794,c761826,-8339,769336,253137,768265,257148v-8592,-7179,108906,-3522,109110,-3037c877707,254900,878354,397197,876560,387814v3823,7721,-590797,18780,-874115,25303c2445,370362,4891,274699,,278414xe" fillcolor="red" strokecolor="red" strokeweight="1pt">
                      <v:stroke joinstyle="miter"/>
                      <v:path arrowok="t" o:connecttype="custom" o:connectlocs="0,305983;201167,303959;194878,19104;312149,14587;310640,300435;668389,290659;667646,1739;827279,1739;824228,282612;941286,279274;940411,426216;2623,454025;0,305983" o:connectangles="0,0,0,0,0,0,0,0,0,0,0,0,0"/>
                    </v:shape>
                  </w:pict>
                </mc:Fallback>
              </mc:AlternateContent>
            </w:r>
            <w:r w:rsidR="00C91893">
              <w:rPr>
                <w:noProof/>
                <w:lang w:eastAsia="en-US"/>
              </w:rPr>
              <mc:AlternateContent>
                <mc:Choice Requires="wps">
                  <w:drawing>
                    <wp:anchor distT="0" distB="0" distL="114300" distR="114300" simplePos="0" relativeHeight="251664384" behindDoc="0" locked="0" layoutInCell="1" allowOverlap="1" wp14:anchorId="09D4ACD6" wp14:editId="150FB0CF">
                      <wp:simplePos x="0" y="0"/>
                      <wp:positionH relativeFrom="column">
                        <wp:posOffset>3062231</wp:posOffset>
                      </wp:positionH>
                      <wp:positionV relativeFrom="paragraph">
                        <wp:posOffset>2366780</wp:posOffset>
                      </wp:positionV>
                      <wp:extent cx="831816" cy="311121"/>
                      <wp:effectExtent l="0" t="0" r="0" b="0"/>
                      <wp:wrapNone/>
                      <wp:docPr id="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16" cy="311121"/>
                              </a:xfrm>
                              <a:prstGeom prst="rect">
                                <a:avLst/>
                              </a:prstGeom>
                              <a:noFill/>
                              <a:ln w="3175">
                                <a:noFill/>
                                <a:miter lim="800000"/>
                                <a:headEnd/>
                                <a:tailEnd/>
                              </a:ln>
                            </wps:spPr>
                            <wps:txbx>
                              <w:txbxContent>
                                <w:p w14:paraId="5AB1E4A3" w14:textId="77777777" w:rsidR="00C91893" w:rsidRDefault="00C91893" w:rsidP="00C91893">
                                  <w:pPr>
                                    <w:jc w:val="center"/>
                                    <w:rPr>
                                      <w:rFonts w:ascii="Arial Black" w:hAnsi="Arial Black"/>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Black" w:hAnsi="Arial Black"/>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MDU</w:t>
                                  </w:r>
                                </w:p>
                              </w:txbxContent>
                            </wps:txbx>
                            <wps:bodyPr rot="0" vert="horz" wrap="square" lIns="91440" tIns="45720" rIns="91440" bIns="45720" anchor="t" anchorCtr="0">
                              <a:noAutofit/>
                            </wps:bodyPr>
                          </wps:wsp>
                        </a:graphicData>
                      </a:graphic>
                    </wp:anchor>
                  </w:drawing>
                </mc:Choice>
                <mc:Fallback>
                  <w:pict>
                    <v:shape w14:anchorId="09D4ACD6" id="_x0000_s1044" type="#_x0000_t202" style="position:absolute;left:0;text-align:left;margin-left:241.1pt;margin-top:186.35pt;width:65.5pt;height:24.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" filled="f" stroked="f" strokeweight=".25pt">
                      <v:textbox>
                        <w:txbxContent>
                          <w:p w14:paraId="5AB1E4A3" w14:textId="77777777" w:rsidR="00C91893" w:rsidRDefault="00C91893" w:rsidP="00C91893">
                            <w:pPr>
                              <w:jc w:val="center"/>
                              <w:rPr>
                                <w:rFonts w:ascii="Arial Black" w:hAnsi="Arial Black"/>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Black" w:hAnsi="Arial Black"/>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MDU</w:t>
                            </w:r>
                          </w:p>
                        </w:txbxContent>
                      </v:textbox>
                    </v:shape>
                  </w:pict>
                </mc:Fallback>
              </mc:AlternateContent>
            </w:r>
            <w:r w:rsidR="00C91893">
              <w:rPr>
                <w:noProof/>
                <w:lang w:eastAsia="en-US"/>
              </w:rPr>
              <mc:AlternateContent>
                <mc:Choice Requires="wps">
                  <w:drawing>
                    <wp:anchor distT="45720" distB="45720" distL="114300" distR="114300" simplePos="0" relativeHeight="251667456" behindDoc="0" locked="0" layoutInCell="1" allowOverlap="1" wp14:anchorId="75CBF49A" wp14:editId="15FEBFE8">
                      <wp:simplePos x="0" y="0"/>
                      <wp:positionH relativeFrom="column">
                        <wp:posOffset>2054860</wp:posOffset>
                      </wp:positionH>
                      <wp:positionV relativeFrom="paragraph">
                        <wp:posOffset>1390650</wp:posOffset>
                      </wp:positionV>
                      <wp:extent cx="956310" cy="628650"/>
                      <wp:effectExtent l="0" t="0" r="0" b="0"/>
                      <wp:wrapNone/>
                      <wp:docPr id="282" name="Zone de texte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310" cy="628650"/>
                              </a:xfrm>
                              <a:prstGeom prst="rect">
                                <a:avLst/>
                              </a:prstGeom>
                              <a:noFill/>
                              <a:ln w="9525">
                                <a:noFill/>
                                <a:miter lim="800000"/>
                                <a:headEnd/>
                                <a:tailEnd/>
                              </a:ln>
                            </wps:spPr>
                            <wps:txbx>
                              <w:txbxContent>
                                <w:p w14:paraId="60263121" w14:textId="77777777" w:rsidR="00C91893" w:rsidRDefault="00C91893" w:rsidP="00C91893">
                                  <w:pPr>
                                    <w:spacing w:after="0" w:line="240" w:lineRule="auto"/>
                                    <w:jc w:val="center"/>
                                    <w:rPr>
                                      <w:rFonts w:ascii="Arial Black" w:hAnsi="Arial Black"/>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Black" w:hAnsi="Arial Black"/>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GUICHET</w:t>
                                  </w:r>
                                </w:p>
                                <w:p w14:paraId="2BE3A30E" w14:textId="34920067" w:rsidR="00C91893" w:rsidRDefault="00C91893" w:rsidP="00C91893">
                                  <w:pPr>
                                    <w:spacing w:after="0" w:line="240" w:lineRule="auto"/>
                                    <w:jc w:val="center"/>
                                    <w:rPr>
                                      <w:rFonts w:ascii="Arial Black" w:hAnsi="Arial Black"/>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Black" w:hAnsi="Arial Black"/>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UNIQUE</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CBF49A" id="Zone de texte 282" o:spid="_x0000_s1045" type="#_x0000_t202" style="position:absolute;left:0;text-align:left;margin-left:161.8pt;margin-top:109.5pt;width:75.3pt;height:4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" filled="f" stroked="f">
                      <v:textbox>
                        <w:txbxContent>
                          <w:p w14:paraId="60263121" w14:textId="77777777" w:rsidR="00C91893" w:rsidRDefault="00C91893" w:rsidP="00C91893">
                            <w:pPr>
                              <w:spacing w:after="0" w:line="240" w:lineRule="auto"/>
                              <w:jc w:val="center"/>
                              <w:rPr>
                                <w:rFonts w:ascii="Arial Black" w:hAnsi="Arial Black"/>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Black" w:hAnsi="Arial Black"/>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GUICHET</w:t>
                            </w:r>
                          </w:p>
                          <w:p w14:paraId="2BE3A30E" w14:textId="34920067" w:rsidR="00C91893" w:rsidRDefault="00C91893" w:rsidP="00C91893">
                            <w:pPr>
                              <w:spacing w:after="0" w:line="240" w:lineRule="auto"/>
                              <w:jc w:val="center"/>
                              <w:rPr>
                                <w:rFonts w:ascii="Arial Black" w:hAnsi="Arial Black"/>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Black" w:hAnsi="Arial Black"/>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UNIQUE</w:t>
                            </w:r>
                          </w:p>
                        </w:txbxContent>
                      </v:textbox>
                    </v:shape>
                  </w:pict>
                </mc:Fallback>
              </mc:AlternateContent>
            </w:r>
            <w:r w:rsidR="00C91893">
              <w:rPr>
                <w:noProof/>
                <w:lang w:eastAsia="en-US"/>
              </w:rPr>
              <mc:AlternateContent>
                <mc:Choice Requires="wps">
                  <w:drawing>
                    <wp:anchor distT="0" distB="0" distL="114300" distR="114300" simplePos="0" relativeHeight="251668480" behindDoc="0" locked="0" layoutInCell="1" allowOverlap="1" wp14:anchorId="2C73A498" wp14:editId="6914DE6D">
                      <wp:simplePos x="0" y="0"/>
                      <wp:positionH relativeFrom="column">
                        <wp:posOffset>4832350</wp:posOffset>
                      </wp:positionH>
                      <wp:positionV relativeFrom="paragraph">
                        <wp:posOffset>296545</wp:posOffset>
                      </wp:positionV>
                      <wp:extent cx="639445" cy="429895"/>
                      <wp:effectExtent l="0" t="95250" r="0" b="104140"/>
                      <wp:wrapNone/>
                      <wp:docPr id="287" name="Zone de texte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451023">
                                <a:off x="0" y="0"/>
                                <a:ext cx="639445" cy="429260"/>
                              </a:xfrm>
                              <a:prstGeom prst="rect">
                                <a:avLst/>
                              </a:prstGeom>
                              <a:noFill/>
                              <a:ln w="9525">
                                <a:noFill/>
                                <a:miter lim="800000"/>
                                <a:headEnd/>
                                <a:tailEnd/>
                              </a:ln>
                            </wps:spPr>
                            <wps:txbx>
                              <w:txbxContent>
                                <w:p w14:paraId="56F318B1" w14:textId="77777777" w:rsidR="00C91893" w:rsidRDefault="00C91893" w:rsidP="00C91893">
                                  <w:pPr>
                                    <w:rPr>
                                      <w:b/>
                                      <w:bCs/>
                                      <w:i/>
                                      <w:iCs/>
                                      <w:color w:val="FF0000"/>
                                    </w:rPr>
                                  </w:pPr>
                                  <w:r>
                                    <w:rPr>
                                      <w:b/>
                                      <w:bCs/>
                                      <w:i/>
                                      <w:iCs/>
                                      <w:noProof/>
                                      <w:color w:val="FF0000"/>
                                    </w:rPr>
                                    <w:t>TEOR</w:t>
                                  </w:r>
                                </w:p>
                              </w:txbxContent>
                            </wps:txbx>
                            <wps:bodyPr rot="0" vertOverflow="clip" horzOverflow="clip"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2C73A498" id="Zone de texte 287" o:spid="_x0000_s1046" type="#_x0000_t202" style="position:absolute;left:0;text-align:left;margin-left:380.5pt;margin-top:23.35pt;width:50.35pt;height:33.85pt;rotation:-2347256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" filled="f" stroked="f">
                      <v:textbox style="mso-fit-shape-to-text:t">
                        <w:txbxContent>
                          <w:p w14:paraId="56F318B1" w14:textId="77777777" w:rsidR="00C91893" w:rsidRDefault="00C91893" w:rsidP="00C91893">
                            <w:pPr>
                              <w:rPr>
                                <w:b/>
                                <w:bCs/>
                                <w:i/>
                                <w:iCs/>
                                <w:color w:val="FF0000"/>
                              </w:rPr>
                            </w:pPr>
                            <w:r>
                              <w:rPr>
                                <w:b/>
                                <w:bCs/>
                                <w:i/>
                                <w:iCs/>
                                <w:noProof/>
                                <w:color w:val="FF0000"/>
                              </w:rPr>
                              <w:t>TEOR</w:t>
                            </w:r>
                          </w:p>
                        </w:txbxContent>
                      </v:textbox>
                    </v:shape>
                  </w:pict>
                </mc:Fallback>
              </mc:AlternateContent>
            </w:r>
            <w:r w:rsidR="00C91893">
              <w:rPr>
                <w:noProof/>
                <w:lang w:eastAsia="en-US"/>
              </w:rPr>
              <w:drawing>
                <wp:inline distT="0" distB="0" distL="0" distR="0" wp14:anchorId="6B7E1D61" wp14:editId="126747A6">
                  <wp:extent cx="5849007" cy="4037308"/>
                  <wp:effectExtent l="0" t="0" r="0" b="190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55475" cy="4041773"/>
                          </a:xfrm>
                          <a:prstGeom prst="rect">
                            <a:avLst/>
                          </a:prstGeom>
                          <a:noFill/>
                          <a:ln>
                            <a:noFill/>
                          </a:ln>
                        </pic:spPr>
                      </pic:pic>
                    </a:graphicData>
                  </a:graphic>
                </wp:inline>
              </w:drawing>
            </w:r>
          </w:p>
        </w:tc>
      </w:tr>
      <w:tr w:rsidR="00B30621" w14:paraId="0D322374" w14:textId="77777777" w:rsidTr="00201707">
        <w:trPr>
          <w:trHeight w:val="595"/>
        </w:trPr>
        <w:tc>
          <w:tcPr>
            <w:tcW w:w="10206" w:type="dxa"/>
            <w:gridSpan w:val="3"/>
            <w:tcBorders>
              <w:top w:val="nil"/>
            </w:tcBorders>
          </w:tcPr>
          <w:p w14:paraId="32E082EF" w14:textId="77777777" w:rsidR="00B30621" w:rsidRDefault="00B30621" w:rsidP="00A07353">
            <w:pPr>
              <w:pStyle w:val="Corpsdetexte"/>
              <w:widowControl w:val="0"/>
              <w:numPr>
                <w:ilvl w:val="0"/>
                <w:numId w:val="8"/>
              </w:numPr>
              <w:autoSpaceDE w:val="0"/>
              <w:autoSpaceDN w:val="0"/>
              <w:spacing w:after="0" w:line="240" w:lineRule="auto"/>
              <w:ind w:left="322" w:right="180" w:hanging="284"/>
              <w:jc w:val="left"/>
              <w:rPr>
                <w:rFonts w:asciiTheme="minorHAnsi" w:hAnsiTheme="minorHAnsi" w:cstheme="minorHAnsi"/>
                <w:b/>
                <w:bCs/>
              </w:rPr>
            </w:pPr>
            <w:r w:rsidRPr="00EA214D">
              <w:rPr>
                <w:rFonts w:asciiTheme="minorHAnsi" w:hAnsiTheme="minorHAnsi" w:cstheme="minorHAnsi"/>
                <w:b/>
                <w:bCs/>
              </w:rPr>
              <w:t xml:space="preserve">Le bâtiment </w:t>
            </w:r>
            <w:r w:rsidR="001D3ABA" w:rsidRPr="00EA214D">
              <w:rPr>
                <w:rFonts w:asciiTheme="minorHAnsi" w:hAnsiTheme="minorHAnsi" w:cstheme="minorHAnsi"/>
                <w:b/>
                <w:bCs/>
              </w:rPr>
              <w:t>44</w:t>
            </w:r>
            <w:r w:rsidRPr="00EA214D">
              <w:rPr>
                <w:rFonts w:asciiTheme="minorHAnsi" w:hAnsiTheme="minorHAnsi" w:cstheme="minorHAnsi"/>
                <w:b/>
                <w:bCs/>
              </w:rPr>
              <w:t xml:space="preserve"> </w:t>
            </w:r>
            <w:r w:rsidR="00BB4A5A" w:rsidRPr="00EA214D">
              <w:rPr>
                <w:rFonts w:asciiTheme="minorHAnsi" w:hAnsiTheme="minorHAnsi" w:cstheme="minorHAnsi"/>
                <w:b/>
                <w:bCs/>
              </w:rPr>
              <w:t>« </w:t>
            </w:r>
            <w:r w:rsidR="001D3ABA" w:rsidRPr="00EA214D">
              <w:rPr>
                <w:rFonts w:asciiTheme="minorHAnsi" w:hAnsiTheme="minorHAnsi" w:cstheme="minorHAnsi"/>
                <w:b/>
                <w:bCs/>
              </w:rPr>
              <w:t>Emile BLONDEL</w:t>
            </w:r>
            <w:r w:rsidR="00BB4A5A" w:rsidRPr="00EA214D">
              <w:rPr>
                <w:rFonts w:asciiTheme="minorHAnsi" w:hAnsiTheme="minorHAnsi" w:cstheme="minorHAnsi"/>
                <w:b/>
                <w:bCs/>
              </w:rPr>
              <w:t> »</w:t>
            </w:r>
            <w:r w:rsidRPr="00EA214D">
              <w:rPr>
                <w:rFonts w:asciiTheme="minorHAnsi" w:hAnsiTheme="minorHAnsi" w:cstheme="minorHAnsi"/>
                <w:b/>
                <w:bCs/>
              </w:rPr>
              <w:t xml:space="preserve"> est situé sur le Campus EST</w:t>
            </w:r>
            <w:r w:rsidR="00BB4A5A" w:rsidRPr="00EA214D">
              <w:rPr>
                <w:rFonts w:asciiTheme="minorHAnsi" w:hAnsiTheme="minorHAnsi" w:cstheme="minorHAnsi"/>
                <w:b/>
                <w:bCs/>
              </w:rPr>
              <w:t xml:space="preserve">, </w:t>
            </w:r>
            <w:r w:rsidRPr="00EA214D">
              <w:rPr>
                <w:rFonts w:asciiTheme="minorHAnsi" w:hAnsiTheme="minorHAnsi" w:cstheme="minorHAnsi"/>
                <w:b/>
                <w:bCs/>
              </w:rPr>
              <w:t>en bordure immédiate d</w:t>
            </w:r>
            <w:r w:rsidR="001D3ABA" w:rsidRPr="00EA214D">
              <w:rPr>
                <w:rFonts w:asciiTheme="minorHAnsi" w:hAnsiTheme="minorHAnsi" w:cstheme="minorHAnsi"/>
                <w:b/>
                <w:bCs/>
              </w:rPr>
              <w:t>e la voie TEOR</w:t>
            </w:r>
            <w:r w:rsidR="00D23353" w:rsidRPr="00EA214D">
              <w:rPr>
                <w:rFonts w:asciiTheme="minorHAnsi" w:hAnsiTheme="minorHAnsi" w:cstheme="minorHAnsi"/>
                <w:b/>
                <w:bCs/>
              </w:rPr>
              <w:t>.</w:t>
            </w:r>
          </w:p>
          <w:p w14:paraId="697D7659" w14:textId="48CD6798" w:rsidR="00AE54C8" w:rsidRPr="00397A46" w:rsidRDefault="00AE54C8" w:rsidP="00AE54C8">
            <w:pPr>
              <w:pStyle w:val="Corpsdetexte"/>
              <w:widowControl w:val="0"/>
              <w:autoSpaceDE w:val="0"/>
              <w:autoSpaceDN w:val="0"/>
              <w:spacing w:after="0" w:line="240" w:lineRule="auto"/>
              <w:ind w:left="322" w:right="180"/>
              <w:jc w:val="left"/>
              <w:rPr>
                <w:rFonts w:asciiTheme="minorHAnsi" w:hAnsiTheme="minorHAnsi" w:cstheme="minorHAnsi"/>
                <w:b/>
                <w:bCs/>
              </w:rPr>
            </w:pPr>
            <w:r>
              <w:rPr>
                <w:rFonts w:asciiTheme="minorHAnsi" w:hAnsiTheme="minorHAnsi" w:cstheme="minorHAnsi"/>
                <w:b/>
                <w:bCs/>
              </w:rPr>
              <w:t>Il est accessible depuis la porte B du Campus.</w:t>
            </w:r>
          </w:p>
        </w:tc>
      </w:tr>
      <w:tr w:rsidR="00836735" w14:paraId="5120C137" w14:textId="01980880" w:rsidTr="00201707">
        <w:trPr>
          <w:trHeight w:val="142"/>
        </w:trPr>
        <w:tc>
          <w:tcPr>
            <w:tcW w:w="5529" w:type="dxa"/>
            <w:gridSpan w:val="2"/>
            <w:tcBorders>
              <w:bottom w:val="single" w:sz="4" w:space="0" w:color="auto"/>
            </w:tcBorders>
          </w:tcPr>
          <w:p w14:paraId="3FC5D877" w14:textId="11FDDEAE" w:rsidR="00836735" w:rsidRDefault="004B6D7C" w:rsidP="00D23353">
            <w:pPr>
              <w:pStyle w:val="Corpsdetexte"/>
              <w:widowControl w:val="0"/>
              <w:autoSpaceDE w:val="0"/>
              <w:autoSpaceDN w:val="0"/>
              <w:spacing w:before="120" w:after="0" w:line="240" w:lineRule="auto"/>
              <w:ind w:left="103" w:right="61"/>
              <w:jc w:val="left"/>
            </w:pPr>
            <w:r>
              <w:rPr>
                <w:noProof/>
              </w:rPr>
              <mc:AlternateContent>
                <mc:Choice Requires="wps">
                  <w:drawing>
                    <wp:anchor distT="0" distB="0" distL="114300" distR="114300" simplePos="0" relativeHeight="251706368" behindDoc="0" locked="0" layoutInCell="1" allowOverlap="1" wp14:anchorId="709311FC" wp14:editId="58EDCDD6">
                      <wp:simplePos x="0" y="0"/>
                      <wp:positionH relativeFrom="margin">
                        <wp:posOffset>1546102</wp:posOffset>
                      </wp:positionH>
                      <wp:positionV relativeFrom="margin">
                        <wp:posOffset>2466605</wp:posOffset>
                      </wp:positionV>
                      <wp:extent cx="57867" cy="77829"/>
                      <wp:effectExtent l="19050" t="19050" r="18415" b="17780"/>
                      <wp:wrapNone/>
                      <wp:docPr id="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27963">
                                <a:off x="0" y="0"/>
                                <a:ext cx="57867" cy="77829"/>
                              </a:xfrm>
                              <a:prstGeom prst="rect">
                                <a:avLst/>
                              </a:prstGeom>
                              <a:solidFill>
                                <a:schemeClr val="tx1"/>
                              </a:solidFill>
                              <a:ln w="9525">
                                <a:noFill/>
                                <a:miter lim="800000"/>
                                <a:headEnd/>
                                <a:tailEnd/>
                              </a:ln>
                            </wps:spPr>
                            <wps:txbx>
                              <w:txbxContent>
                                <w:p w14:paraId="5052349E" w14:textId="6B8C4E92" w:rsidR="004B6D7C" w:rsidRPr="004B6D7C" w:rsidRDefault="004B6D7C" w:rsidP="004B6D7C">
                                  <w:pPr>
                                    <w:jc w:val="center"/>
                                    <w:rPr>
                                      <w:b/>
                                      <w:bCs/>
                                      <w:color w:val="FF0000"/>
                                      <w:sz w:val="8"/>
                                      <w:szCs w:val="8"/>
                                    </w:rPr>
                                  </w:pPr>
                                  <w:r>
                                    <w:rPr>
                                      <w:b/>
                                      <w:bCs/>
                                      <w:color w:val="FF0000"/>
                                      <w:sz w:val="8"/>
                                      <w:szCs w:val="8"/>
                                    </w:rPr>
                                    <w:t>B</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9311FC" id="_x0000_s1047" type="#_x0000_t202" style="position:absolute;left:0;text-align:left;margin-left:121.75pt;margin-top:194.2pt;width:4.55pt;height:6.15pt;rotation:-187910fd;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" fillcolor="black [3213]" stroked="f">
                      <v:textbox inset="0,0,0,0">
                        <w:txbxContent>
                          <w:p w14:paraId="5052349E" w14:textId="6B8C4E92" w:rsidR="004B6D7C" w:rsidRPr="004B6D7C" w:rsidRDefault="004B6D7C" w:rsidP="004B6D7C">
                            <w:pPr>
                              <w:jc w:val="center"/>
                              <w:rPr>
                                <w:b/>
                                <w:bCs/>
                                <w:color w:val="FF0000"/>
                                <w:sz w:val="8"/>
                                <w:szCs w:val="8"/>
                              </w:rPr>
                            </w:pPr>
                            <w:r>
                              <w:rPr>
                                <w:b/>
                                <w:bCs/>
                                <w:color w:val="FF0000"/>
                                <w:sz w:val="8"/>
                                <w:szCs w:val="8"/>
                              </w:rPr>
                              <w:t>B</w:t>
                            </w:r>
                          </w:p>
                        </w:txbxContent>
                      </v:textbox>
                      <w10:wrap anchorx="margin" anchory="margin"/>
                    </v:shape>
                  </w:pict>
                </mc:Fallback>
              </mc:AlternateContent>
            </w:r>
            <w:r>
              <w:rPr>
                <w:noProof/>
              </w:rPr>
              <mc:AlternateContent>
                <mc:Choice Requires="wps">
                  <w:drawing>
                    <wp:anchor distT="0" distB="0" distL="114300" distR="114300" simplePos="0" relativeHeight="251704320" behindDoc="0" locked="0" layoutInCell="1" allowOverlap="1" wp14:anchorId="05F08D33" wp14:editId="35FE6B53">
                      <wp:simplePos x="0" y="0"/>
                      <wp:positionH relativeFrom="margin">
                        <wp:posOffset>852073</wp:posOffset>
                      </wp:positionH>
                      <wp:positionV relativeFrom="margin">
                        <wp:posOffset>2299586</wp:posOffset>
                      </wp:positionV>
                      <wp:extent cx="57867" cy="77829"/>
                      <wp:effectExtent l="19050" t="19050" r="18415" b="17780"/>
                      <wp:wrapNone/>
                      <wp:docPr id="4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27963">
                                <a:off x="0" y="0"/>
                                <a:ext cx="57867" cy="77829"/>
                              </a:xfrm>
                              <a:prstGeom prst="rect">
                                <a:avLst/>
                              </a:prstGeom>
                              <a:solidFill>
                                <a:schemeClr val="tx1"/>
                              </a:solidFill>
                              <a:ln w="9525">
                                <a:noFill/>
                                <a:miter lim="800000"/>
                                <a:headEnd/>
                                <a:tailEnd/>
                              </a:ln>
                            </wps:spPr>
                            <wps:txbx>
                              <w:txbxContent>
                                <w:p w14:paraId="22782EAD" w14:textId="1BC92E32" w:rsidR="004B6D7C" w:rsidRPr="004B6D7C" w:rsidRDefault="004B6D7C" w:rsidP="004B6D7C">
                                  <w:pPr>
                                    <w:jc w:val="center"/>
                                    <w:rPr>
                                      <w:b/>
                                      <w:bCs/>
                                      <w:color w:val="FF0000"/>
                                      <w:sz w:val="8"/>
                                      <w:szCs w:val="8"/>
                                    </w:rPr>
                                  </w:pPr>
                                  <w:r>
                                    <w:rPr>
                                      <w:b/>
                                      <w:bCs/>
                                      <w:color w:val="FF0000"/>
                                      <w:sz w:val="8"/>
                                      <w:szCs w:val="8"/>
                                    </w:rPr>
                                    <w:t>A</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5F08D33" id="_x0000_s1048" type="#_x0000_t202" style="position:absolute;left:0;text-align:left;margin-left:67.1pt;margin-top:181.05pt;width:4.55pt;height:6.15pt;rotation:-187910fd;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" fillcolor="black [3213]" stroked="f">
                      <v:textbox inset="0,0,0,0">
                        <w:txbxContent>
                          <w:p w14:paraId="22782EAD" w14:textId="1BC92E32" w:rsidR="004B6D7C" w:rsidRPr="004B6D7C" w:rsidRDefault="004B6D7C" w:rsidP="004B6D7C">
                            <w:pPr>
                              <w:jc w:val="center"/>
                              <w:rPr>
                                <w:b/>
                                <w:bCs/>
                                <w:color w:val="FF0000"/>
                                <w:sz w:val="8"/>
                                <w:szCs w:val="8"/>
                              </w:rPr>
                            </w:pPr>
                            <w:r>
                              <w:rPr>
                                <w:b/>
                                <w:bCs/>
                                <w:color w:val="FF0000"/>
                                <w:sz w:val="8"/>
                                <w:szCs w:val="8"/>
                              </w:rPr>
                              <w:t>A</w:t>
                            </w:r>
                          </w:p>
                        </w:txbxContent>
                      </v:textbox>
                      <w10:wrap anchorx="margin" anchory="margin"/>
                    </v:shape>
                  </w:pict>
                </mc:Fallback>
              </mc:AlternateContent>
            </w:r>
            <w:r w:rsidRPr="004B6D7C">
              <w:rPr>
                <w:noProof/>
                <w:color w:val="FF0000"/>
              </w:rPr>
              <mc:AlternateContent>
                <mc:Choice Requires="wps">
                  <w:drawing>
                    <wp:anchor distT="0" distB="0" distL="114300" distR="114300" simplePos="0" relativeHeight="251702272" behindDoc="0" locked="0" layoutInCell="1" allowOverlap="1" wp14:anchorId="3A8888BE" wp14:editId="7C682E28">
                      <wp:simplePos x="0" y="0"/>
                      <wp:positionH relativeFrom="column">
                        <wp:posOffset>1642110</wp:posOffset>
                      </wp:positionH>
                      <wp:positionV relativeFrom="paragraph">
                        <wp:posOffset>2437051</wp:posOffset>
                      </wp:positionV>
                      <wp:extent cx="45719" cy="66675"/>
                      <wp:effectExtent l="38100" t="19050" r="31115" b="28575"/>
                      <wp:wrapNone/>
                      <wp:docPr id="41" name="Flèche : bas 41"/>
                      <wp:cNvGraphicFramePr/>
                      <a:graphic xmlns:a="http://schemas.openxmlformats.org/drawingml/2006/main">
                        <a:graphicData uri="http://schemas.microsoft.com/office/word/2010/wordprocessingShape">
                          <wps:wsp>
                            <wps:cNvSpPr/>
                            <wps:spPr>
                              <a:xfrm rot="10630991">
                                <a:off x="0" y="0"/>
                                <a:ext cx="45719" cy="66675"/>
                              </a:xfrm>
                              <a:prstGeom prst="downArrow">
                                <a:avLst/>
                              </a:prstGeom>
                              <a:solidFill>
                                <a:srgbClr val="FF0000"/>
                              </a:solidFill>
                              <a:ln w="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B72212" id="Flèche : bas 41" o:spid="_x0000_s1026" type="#_x0000_t67" style="position:absolute;margin-left:129.3pt;margin-top:191.9pt;width:3.6pt;height:5.25pt;rotation:11611877fd;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" adj="14194" fillcolor="red" strokecolor="red" strokeweight="0"/>
                  </w:pict>
                </mc:Fallback>
              </mc:AlternateContent>
            </w:r>
            <w:r w:rsidRPr="004B6D7C">
              <w:rPr>
                <w:noProof/>
                <w:color w:val="FF0000"/>
              </w:rPr>
              <mc:AlternateContent>
                <mc:Choice Requires="wps">
                  <w:drawing>
                    <wp:anchor distT="0" distB="0" distL="114300" distR="114300" simplePos="0" relativeHeight="251700224" behindDoc="0" locked="0" layoutInCell="1" allowOverlap="1" wp14:anchorId="2CE45BD2" wp14:editId="43BFC106">
                      <wp:simplePos x="0" y="0"/>
                      <wp:positionH relativeFrom="column">
                        <wp:posOffset>1470025</wp:posOffset>
                      </wp:positionH>
                      <wp:positionV relativeFrom="paragraph">
                        <wp:posOffset>2446629</wp:posOffset>
                      </wp:positionV>
                      <wp:extent cx="45719" cy="66675"/>
                      <wp:effectExtent l="38100" t="19050" r="31115" b="28575"/>
                      <wp:wrapNone/>
                      <wp:docPr id="40" name="Flèche : bas 40"/>
                      <wp:cNvGraphicFramePr/>
                      <a:graphic xmlns:a="http://schemas.openxmlformats.org/drawingml/2006/main">
                        <a:graphicData uri="http://schemas.microsoft.com/office/word/2010/wordprocessingShape">
                          <wps:wsp>
                            <wps:cNvSpPr/>
                            <wps:spPr>
                              <a:xfrm rot="10538046">
                                <a:off x="0" y="0"/>
                                <a:ext cx="45719" cy="66675"/>
                              </a:xfrm>
                              <a:prstGeom prst="downArrow">
                                <a:avLst/>
                              </a:prstGeom>
                              <a:solidFill>
                                <a:srgbClr val="FF0000"/>
                              </a:solidFill>
                              <a:ln w="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6F94B" id="Flèche : bas 40" o:spid="_x0000_s1026" type="#_x0000_t67" style="position:absolute;margin-left:115.75pt;margin-top:192.65pt;width:3.6pt;height:5.25pt;rotation:11510356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" adj="14194" fillcolor="red" strokecolor="red" strokeweight="0"/>
                  </w:pict>
                </mc:Fallback>
              </mc:AlternateContent>
            </w:r>
            <w:r>
              <w:rPr>
                <w:rFonts w:asciiTheme="minorHAnsi" w:hAnsiTheme="minorHAnsi" w:cstheme="minorHAnsi"/>
                <w:b/>
                <w:bCs/>
                <w:noProof/>
              </w:rPr>
              <mc:AlternateContent>
                <mc:Choice Requires="wps">
                  <w:drawing>
                    <wp:anchor distT="0" distB="0" distL="114300" distR="114300" simplePos="0" relativeHeight="251669504" behindDoc="0" locked="0" layoutInCell="1" allowOverlap="1" wp14:anchorId="69488329" wp14:editId="2E5CCCD6">
                      <wp:simplePos x="0" y="0"/>
                      <wp:positionH relativeFrom="column">
                        <wp:posOffset>602615</wp:posOffset>
                      </wp:positionH>
                      <wp:positionV relativeFrom="paragraph">
                        <wp:posOffset>241935</wp:posOffset>
                      </wp:positionV>
                      <wp:extent cx="1970598" cy="2404031"/>
                      <wp:effectExtent l="19050" t="19050" r="29845" b="34925"/>
                      <wp:wrapNone/>
                      <wp:docPr id="11" name="Forme libre : forme 11"/>
                      <wp:cNvGraphicFramePr/>
                      <a:graphic xmlns:a="http://schemas.openxmlformats.org/drawingml/2006/main">
                        <a:graphicData uri="http://schemas.microsoft.com/office/word/2010/wordprocessingShape">
                          <wps:wsp>
                            <wps:cNvSpPr/>
                            <wps:spPr>
                              <a:xfrm>
                                <a:off x="0" y="0"/>
                                <a:ext cx="1970598" cy="2404031"/>
                              </a:xfrm>
                              <a:custGeom>
                                <a:avLst/>
                                <a:gdLst>
                                  <a:gd name="connsiteX0" fmla="*/ 36576 w 1978762"/>
                                  <a:gd name="connsiteY0" fmla="*/ 2359152 h 2359152"/>
                                  <a:gd name="connsiteX1" fmla="*/ 669341 w 1978762"/>
                                  <a:gd name="connsiteY1" fmla="*/ 2340864 h 2359152"/>
                                  <a:gd name="connsiteX2" fmla="*/ 713232 w 1978762"/>
                                  <a:gd name="connsiteY2" fmla="*/ 2289657 h 2359152"/>
                                  <a:gd name="connsiteX3" fmla="*/ 1773936 w 1978762"/>
                                  <a:gd name="connsiteY3" fmla="*/ 2234793 h 2359152"/>
                                  <a:gd name="connsiteX4" fmla="*/ 1755648 w 1978762"/>
                                  <a:gd name="connsiteY4" fmla="*/ 1634947 h 2359152"/>
                                  <a:gd name="connsiteX5" fmla="*/ 1901952 w 1978762"/>
                                  <a:gd name="connsiteY5" fmla="*/ 1627632 h 2359152"/>
                                  <a:gd name="connsiteX6" fmla="*/ 1883664 w 1978762"/>
                                  <a:gd name="connsiteY6" fmla="*/ 1239926 h 2359152"/>
                                  <a:gd name="connsiteX7" fmla="*/ 1463040 w 1978762"/>
                                  <a:gd name="connsiteY7" fmla="*/ 983894 h 2359152"/>
                                  <a:gd name="connsiteX8" fmla="*/ 1978762 w 1978762"/>
                                  <a:gd name="connsiteY8" fmla="*/ 142646 h 2359152"/>
                                  <a:gd name="connsiteX9" fmla="*/ 1898295 w 1978762"/>
                                  <a:gd name="connsiteY9" fmla="*/ 131673 h 2359152"/>
                                  <a:gd name="connsiteX10" fmla="*/ 1528877 w 1978762"/>
                                  <a:gd name="connsiteY10" fmla="*/ 0 h 2359152"/>
                                  <a:gd name="connsiteX11" fmla="*/ 1104595 w 1978762"/>
                                  <a:gd name="connsiteY11" fmla="*/ 106070 h 2359152"/>
                                  <a:gd name="connsiteX12" fmla="*/ 801015 w 1978762"/>
                                  <a:gd name="connsiteY12" fmla="*/ 903427 h 2359152"/>
                                  <a:gd name="connsiteX13" fmla="*/ 449885 w 1978762"/>
                                  <a:gd name="connsiteY13" fmla="*/ 1188720 h 2359152"/>
                                  <a:gd name="connsiteX14" fmla="*/ 201168 w 1978762"/>
                                  <a:gd name="connsiteY14" fmla="*/ 1269187 h 2359152"/>
                                  <a:gd name="connsiteX15" fmla="*/ 0 w 1978762"/>
                                  <a:gd name="connsiteY15" fmla="*/ 1569110 h 2359152"/>
                                  <a:gd name="connsiteX16" fmla="*/ 36576 w 1978762"/>
                                  <a:gd name="connsiteY16" fmla="*/ 2289657 h 2359152"/>
                                  <a:gd name="connsiteX17" fmla="*/ 36576 w 1978762"/>
                                  <a:gd name="connsiteY17" fmla="*/ 2359152 h 2359152"/>
                                  <a:gd name="connsiteX0" fmla="*/ 36576 w 1978762"/>
                                  <a:gd name="connsiteY0" fmla="*/ 2359152 h 2359152"/>
                                  <a:gd name="connsiteX1" fmla="*/ 669341 w 1978762"/>
                                  <a:gd name="connsiteY1" fmla="*/ 2340864 h 2359152"/>
                                  <a:gd name="connsiteX2" fmla="*/ 713232 w 1978762"/>
                                  <a:gd name="connsiteY2" fmla="*/ 2289657 h 2359152"/>
                                  <a:gd name="connsiteX3" fmla="*/ 1773936 w 1978762"/>
                                  <a:gd name="connsiteY3" fmla="*/ 2234793 h 2359152"/>
                                  <a:gd name="connsiteX4" fmla="*/ 1755648 w 1978762"/>
                                  <a:gd name="connsiteY4" fmla="*/ 1634947 h 2359152"/>
                                  <a:gd name="connsiteX5" fmla="*/ 1901952 w 1978762"/>
                                  <a:gd name="connsiteY5" fmla="*/ 1627632 h 2359152"/>
                                  <a:gd name="connsiteX6" fmla="*/ 1883664 w 1978762"/>
                                  <a:gd name="connsiteY6" fmla="*/ 1239926 h 2359152"/>
                                  <a:gd name="connsiteX7" fmla="*/ 1463040 w 1978762"/>
                                  <a:gd name="connsiteY7" fmla="*/ 983894 h 2359152"/>
                                  <a:gd name="connsiteX8" fmla="*/ 1978762 w 1978762"/>
                                  <a:gd name="connsiteY8" fmla="*/ 142646 h 2359152"/>
                                  <a:gd name="connsiteX9" fmla="*/ 1898295 w 1978762"/>
                                  <a:gd name="connsiteY9" fmla="*/ 131673 h 2359152"/>
                                  <a:gd name="connsiteX10" fmla="*/ 1528877 w 1978762"/>
                                  <a:gd name="connsiteY10" fmla="*/ 0 h 2359152"/>
                                  <a:gd name="connsiteX11" fmla="*/ 1104595 w 1978762"/>
                                  <a:gd name="connsiteY11" fmla="*/ 106070 h 2359152"/>
                                  <a:gd name="connsiteX12" fmla="*/ 801015 w 1978762"/>
                                  <a:gd name="connsiteY12" fmla="*/ 903427 h 2359152"/>
                                  <a:gd name="connsiteX13" fmla="*/ 449885 w 1978762"/>
                                  <a:gd name="connsiteY13" fmla="*/ 1188720 h 2359152"/>
                                  <a:gd name="connsiteX14" fmla="*/ 201168 w 1978762"/>
                                  <a:gd name="connsiteY14" fmla="*/ 1269187 h 2359152"/>
                                  <a:gd name="connsiteX15" fmla="*/ 0 w 1978762"/>
                                  <a:gd name="connsiteY15" fmla="*/ 1569110 h 2359152"/>
                                  <a:gd name="connsiteX16" fmla="*/ 36576 w 1978762"/>
                                  <a:gd name="connsiteY16" fmla="*/ 2289657 h 2359152"/>
                                  <a:gd name="connsiteX17" fmla="*/ 36576 w 1978762"/>
                                  <a:gd name="connsiteY17" fmla="*/ 2359152 h 2359152"/>
                                  <a:gd name="connsiteX0" fmla="*/ 36576 w 1978762"/>
                                  <a:gd name="connsiteY0" fmla="*/ 2359152 h 2359152"/>
                                  <a:gd name="connsiteX1" fmla="*/ 669341 w 1978762"/>
                                  <a:gd name="connsiteY1" fmla="*/ 2340864 h 2359152"/>
                                  <a:gd name="connsiteX2" fmla="*/ 713232 w 1978762"/>
                                  <a:gd name="connsiteY2" fmla="*/ 2289657 h 2359152"/>
                                  <a:gd name="connsiteX3" fmla="*/ 1773936 w 1978762"/>
                                  <a:gd name="connsiteY3" fmla="*/ 2234793 h 2359152"/>
                                  <a:gd name="connsiteX4" fmla="*/ 1755648 w 1978762"/>
                                  <a:gd name="connsiteY4" fmla="*/ 1634947 h 2359152"/>
                                  <a:gd name="connsiteX5" fmla="*/ 1901952 w 1978762"/>
                                  <a:gd name="connsiteY5" fmla="*/ 1627632 h 2359152"/>
                                  <a:gd name="connsiteX6" fmla="*/ 1883664 w 1978762"/>
                                  <a:gd name="connsiteY6" fmla="*/ 1239926 h 2359152"/>
                                  <a:gd name="connsiteX7" fmla="*/ 1463040 w 1978762"/>
                                  <a:gd name="connsiteY7" fmla="*/ 983894 h 2359152"/>
                                  <a:gd name="connsiteX8" fmla="*/ 1978762 w 1978762"/>
                                  <a:gd name="connsiteY8" fmla="*/ 142646 h 2359152"/>
                                  <a:gd name="connsiteX9" fmla="*/ 1898295 w 1978762"/>
                                  <a:gd name="connsiteY9" fmla="*/ 131673 h 2359152"/>
                                  <a:gd name="connsiteX10" fmla="*/ 1528877 w 1978762"/>
                                  <a:gd name="connsiteY10" fmla="*/ 0 h 2359152"/>
                                  <a:gd name="connsiteX11" fmla="*/ 1104595 w 1978762"/>
                                  <a:gd name="connsiteY11" fmla="*/ 106070 h 2359152"/>
                                  <a:gd name="connsiteX12" fmla="*/ 801015 w 1978762"/>
                                  <a:gd name="connsiteY12" fmla="*/ 903427 h 2359152"/>
                                  <a:gd name="connsiteX13" fmla="*/ 449885 w 1978762"/>
                                  <a:gd name="connsiteY13" fmla="*/ 1188720 h 2359152"/>
                                  <a:gd name="connsiteX14" fmla="*/ 201168 w 1978762"/>
                                  <a:gd name="connsiteY14" fmla="*/ 1269187 h 2359152"/>
                                  <a:gd name="connsiteX15" fmla="*/ 0 w 1978762"/>
                                  <a:gd name="connsiteY15" fmla="*/ 1569110 h 2359152"/>
                                  <a:gd name="connsiteX16" fmla="*/ 36576 w 1978762"/>
                                  <a:gd name="connsiteY16" fmla="*/ 2289657 h 2359152"/>
                                  <a:gd name="connsiteX17" fmla="*/ 36576 w 1978762"/>
                                  <a:gd name="connsiteY17" fmla="*/ 2359152 h 2359152"/>
                                  <a:gd name="connsiteX0" fmla="*/ 36576 w 1978762"/>
                                  <a:gd name="connsiteY0" fmla="*/ 2402076 h 2402076"/>
                                  <a:gd name="connsiteX1" fmla="*/ 669341 w 1978762"/>
                                  <a:gd name="connsiteY1" fmla="*/ 2383788 h 2402076"/>
                                  <a:gd name="connsiteX2" fmla="*/ 713232 w 1978762"/>
                                  <a:gd name="connsiteY2" fmla="*/ 2332581 h 2402076"/>
                                  <a:gd name="connsiteX3" fmla="*/ 1773936 w 1978762"/>
                                  <a:gd name="connsiteY3" fmla="*/ 2277717 h 2402076"/>
                                  <a:gd name="connsiteX4" fmla="*/ 1755648 w 1978762"/>
                                  <a:gd name="connsiteY4" fmla="*/ 1677871 h 2402076"/>
                                  <a:gd name="connsiteX5" fmla="*/ 1901952 w 1978762"/>
                                  <a:gd name="connsiteY5" fmla="*/ 1670556 h 2402076"/>
                                  <a:gd name="connsiteX6" fmla="*/ 1883664 w 1978762"/>
                                  <a:gd name="connsiteY6" fmla="*/ 1282850 h 2402076"/>
                                  <a:gd name="connsiteX7" fmla="*/ 1463040 w 1978762"/>
                                  <a:gd name="connsiteY7" fmla="*/ 1026818 h 2402076"/>
                                  <a:gd name="connsiteX8" fmla="*/ 1978762 w 1978762"/>
                                  <a:gd name="connsiteY8" fmla="*/ 185570 h 2402076"/>
                                  <a:gd name="connsiteX9" fmla="*/ 1898295 w 1978762"/>
                                  <a:gd name="connsiteY9" fmla="*/ 174597 h 2402076"/>
                                  <a:gd name="connsiteX10" fmla="*/ 1528877 w 1978762"/>
                                  <a:gd name="connsiteY10" fmla="*/ 42924 h 2402076"/>
                                  <a:gd name="connsiteX11" fmla="*/ 1104595 w 1978762"/>
                                  <a:gd name="connsiteY11" fmla="*/ 148994 h 2402076"/>
                                  <a:gd name="connsiteX12" fmla="*/ 801015 w 1978762"/>
                                  <a:gd name="connsiteY12" fmla="*/ 946351 h 2402076"/>
                                  <a:gd name="connsiteX13" fmla="*/ 449885 w 1978762"/>
                                  <a:gd name="connsiteY13" fmla="*/ 1231644 h 2402076"/>
                                  <a:gd name="connsiteX14" fmla="*/ 201168 w 1978762"/>
                                  <a:gd name="connsiteY14" fmla="*/ 1312111 h 2402076"/>
                                  <a:gd name="connsiteX15" fmla="*/ 0 w 1978762"/>
                                  <a:gd name="connsiteY15" fmla="*/ 1612034 h 2402076"/>
                                  <a:gd name="connsiteX16" fmla="*/ 36576 w 1978762"/>
                                  <a:gd name="connsiteY16" fmla="*/ 2332581 h 2402076"/>
                                  <a:gd name="connsiteX17" fmla="*/ 36576 w 1978762"/>
                                  <a:gd name="connsiteY17" fmla="*/ 2402076 h 2402076"/>
                                  <a:gd name="connsiteX0" fmla="*/ 36576 w 1978762"/>
                                  <a:gd name="connsiteY0" fmla="*/ 2404031 h 2404031"/>
                                  <a:gd name="connsiteX1" fmla="*/ 669341 w 1978762"/>
                                  <a:gd name="connsiteY1" fmla="*/ 2385743 h 2404031"/>
                                  <a:gd name="connsiteX2" fmla="*/ 713232 w 1978762"/>
                                  <a:gd name="connsiteY2" fmla="*/ 2334536 h 2404031"/>
                                  <a:gd name="connsiteX3" fmla="*/ 1773936 w 1978762"/>
                                  <a:gd name="connsiteY3" fmla="*/ 2279672 h 2404031"/>
                                  <a:gd name="connsiteX4" fmla="*/ 1755648 w 1978762"/>
                                  <a:gd name="connsiteY4" fmla="*/ 1679826 h 2404031"/>
                                  <a:gd name="connsiteX5" fmla="*/ 1901952 w 1978762"/>
                                  <a:gd name="connsiteY5" fmla="*/ 1672511 h 2404031"/>
                                  <a:gd name="connsiteX6" fmla="*/ 1883664 w 1978762"/>
                                  <a:gd name="connsiteY6" fmla="*/ 1284805 h 2404031"/>
                                  <a:gd name="connsiteX7" fmla="*/ 1463040 w 1978762"/>
                                  <a:gd name="connsiteY7" fmla="*/ 1028773 h 2404031"/>
                                  <a:gd name="connsiteX8" fmla="*/ 1978762 w 1978762"/>
                                  <a:gd name="connsiteY8" fmla="*/ 187525 h 2404031"/>
                                  <a:gd name="connsiteX9" fmla="*/ 1898295 w 1978762"/>
                                  <a:gd name="connsiteY9" fmla="*/ 176552 h 2404031"/>
                                  <a:gd name="connsiteX10" fmla="*/ 1528877 w 1978762"/>
                                  <a:gd name="connsiteY10" fmla="*/ 44879 h 2404031"/>
                                  <a:gd name="connsiteX11" fmla="*/ 1104595 w 1978762"/>
                                  <a:gd name="connsiteY11" fmla="*/ 150949 h 2404031"/>
                                  <a:gd name="connsiteX12" fmla="*/ 801015 w 1978762"/>
                                  <a:gd name="connsiteY12" fmla="*/ 948306 h 2404031"/>
                                  <a:gd name="connsiteX13" fmla="*/ 449885 w 1978762"/>
                                  <a:gd name="connsiteY13" fmla="*/ 1233599 h 2404031"/>
                                  <a:gd name="connsiteX14" fmla="*/ 201168 w 1978762"/>
                                  <a:gd name="connsiteY14" fmla="*/ 1314066 h 2404031"/>
                                  <a:gd name="connsiteX15" fmla="*/ 0 w 1978762"/>
                                  <a:gd name="connsiteY15" fmla="*/ 1613989 h 2404031"/>
                                  <a:gd name="connsiteX16" fmla="*/ 36576 w 1978762"/>
                                  <a:gd name="connsiteY16" fmla="*/ 2334536 h 2404031"/>
                                  <a:gd name="connsiteX17" fmla="*/ 36576 w 1978762"/>
                                  <a:gd name="connsiteY17" fmla="*/ 2404031 h 2404031"/>
                                  <a:gd name="connsiteX0" fmla="*/ 36576 w 1978762"/>
                                  <a:gd name="connsiteY0" fmla="*/ 2404031 h 2404031"/>
                                  <a:gd name="connsiteX1" fmla="*/ 669341 w 1978762"/>
                                  <a:gd name="connsiteY1" fmla="*/ 2385743 h 2404031"/>
                                  <a:gd name="connsiteX2" fmla="*/ 713232 w 1978762"/>
                                  <a:gd name="connsiteY2" fmla="*/ 2334536 h 2404031"/>
                                  <a:gd name="connsiteX3" fmla="*/ 1773936 w 1978762"/>
                                  <a:gd name="connsiteY3" fmla="*/ 2279672 h 2404031"/>
                                  <a:gd name="connsiteX4" fmla="*/ 1755648 w 1978762"/>
                                  <a:gd name="connsiteY4" fmla="*/ 1679826 h 2404031"/>
                                  <a:gd name="connsiteX5" fmla="*/ 1901952 w 1978762"/>
                                  <a:gd name="connsiteY5" fmla="*/ 1672511 h 2404031"/>
                                  <a:gd name="connsiteX6" fmla="*/ 1883664 w 1978762"/>
                                  <a:gd name="connsiteY6" fmla="*/ 1284805 h 2404031"/>
                                  <a:gd name="connsiteX7" fmla="*/ 1463040 w 1978762"/>
                                  <a:gd name="connsiteY7" fmla="*/ 1028773 h 2404031"/>
                                  <a:gd name="connsiteX8" fmla="*/ 1978762 w 1978762"/>
                                  <a:gd name="connsiteY8" fmla="*/ 187525 h 2404031"/>
                                  <a:gd name="connsiteX9" fmla="*/ 1898295 w 1978762"/>
                                  <a:gd name="connsiteY9" fmla="*/ 176552 h 2404031"/>
                                  <a:gd name="connsiteX10" fmla="*/ 1528877 w 1978762"/>
                                  <a:gd name="connsiteY10" fmla="*/ 44879 h 2404031"/>
                                  <a:gd name="connsiteX11" fmla="*/ 1104595 w 1978762"/>
                                  <a:gd name="connsiteY11" fmla="*/ 150949 h 2404031"/>
                                  <a:gd name="connsiteX12" fmla="*/ 801015 w 1978762"/>
                                  <a:gd name="connsiteY12" fmla="*/ 948306 h 2404031"/>
                                  <a:gd name="connsiteX13" fmla="*/ 449885 w 1978762"/>
                                  <a:gd name="connsiteY13" fmla="*/ 1233599 h 2404031"/>
                                  <a:gd name="connsiteX14" fmla="*/ 201168 w 1978762"/>
                                  <a:gd name="connsiteY14" fmla="*/ 1314066 h 2404031"/>
                                  <a:gd name="connsiteX15" fmla="*/ 0 w 1978762"/>
                                  <a:gd name="connsiteY15" fmla="*/ 1613989 h 2404031"/>
                                  <a:gd name="connsiteX16" fmla="*/ 36576 w 1978762"/>
                                  <a:gd name="connsiteY16" fmla="*/ 2334536 h 2404031"/>
                                  <a:gd name="connsiteX17" fmla="*/ 36576 w 1978762"/>
                                  <a:gd name="connsiteY17" fmla="*/ 2404031 h 2404031"/>
                                  <a:gd name="connsiteX0" fmla="*/ 36576 w 1978762"/>
                                  <a:gd name="connsiteY0" fmla="*/ 2404031 h 2404031"/>
                                  <a:gd name="connsiteX1" fmla="*/ 669341 w 1978762"/>
                                  <a:gd name="connsiteY1" fmla="*/ 2385743 h 2404031"/>
                                  <a:gd name="connsiteX2" fmla="*/ 713232 w 1978762"/>
                                  <a:gd name="connsiteY2" fmla="*/ 2334536 h 2404031"/>
                                  <a:gd name="connsiteX3" fmla="*/ 1773936 w 1978762"/>
                                  <a:gd name="connsiteY3" fmla="*/ 2279672 h 2404031"/>
                                  <a:gd name="connsiteX4" fmla="*/ 1755648 w 1978762"/>
                                  <a:gd name="connsiteY4" fmla="*/ 1679826 h 2404031"/>
                                  <a:gd name="connsiteX5" fmla="*/ 1901952 w 1978762"/>
                                  <a:gd name="connsiteY5" fmla="*/ 1672511 h 2404031"/>
                                  <a:gd name="connsiteX6" fmla="*/ 1883664 w 1978762"/>
                                  <a:gd name="connsiteY6" fmla="*/ 1284805 h 2404031"/>
                                  <a:gd name="connsiteX7" fmla="*/ 1463040 w 1978762"/>
                                  <a:gd name="connsiteY7" fmla="*/ 1028773 h 2404031"/>
                                  <a:gd name="connsiteX8" fmla="*/ 1978762 w 1978762"/>
                                  <a:gd name="connsiteY8" fmla="*/ 187525 h 2404031"/>
                                  <a:gd name="connsiteX9" fmla="*/ 1898295 w 1978762"/>
                                  <a:gd name="connsiteY9" fmla="*/ 176552 h 2404031"/>
                                  <a:gd name="connsiteX10" fmla="*/ 1528877 w 1978762"/>
                                  <a:gd name="connsiteY10" fmla="*/ 44879 h 2404031"/>
                                  <a:gd name="connsiteX11" fmla="*/ 1104595 w 1978762"/>
                                  <a:gd name="connsiteY11" fmla="*/ 150949 h 2404031"/>
                                  <a:gd name="connsiteX12" fmla="*/ 801015 w 1978762"/>
                                  <a:gd name="connsiteY12" fmla="*/ 948306 h 2404031"/>
                                  <a:gd name="connsiteX13" fmla="*/ 449885 w 1978762"/>
                                  <a:gd name="connsiteY13" fmla="*/ 1233599 h 2404031"/>
                                  <a:gd name="connsiteX14" fmla="*/ 201168 w 1978762"/>
                                  <a:gd name="connsiteY14" fmla="*/ 1314066 h 2404031"/>
                                  <a:gd name="connsiteX15" fmla="*/ 0 w 1978762"/>
                                  <a:gd name="connsiteY15" fmla="*/ 1613989 h 2404031"/>
                                  <a:gd name="connsiteX16" fmla="*/ 36576 w 1978762"/>
                                  <a:gd name="connsiteY16" fmla="*/ 2334536 h 2404031"/>
                                  <a:gd name="connsiteX17" fmla="*/ 36576 w 1978762"/>
                                  <a:gd name="connsiteY17" fmla="*/ 2404031 h 2404031"/>
                                  <a:gd name="connsiteX0" fmla="*/ 36576 w 1978762"/>
                                  <a:gd name="connsiteY0" fmla="*/ 2404031 h 2404031"/>
                                  <a:gd name="connsiteX1" fmla="*/ 669341 w 1978762"/>
                                  <a:gd name="connsiteY1" fmla="*/ 2385743 h 2404031"/>
                                  <a:gd name="connsiteX2" fmla="*/ 713232 w 1978762"/>
                                  <a:gd name="connsiteY2" fmla="*/ 2334536 h 2404031"/>
                                  <a:gd name="connsiteX3" fmla="*/ 1773936 w 1978762"/>
                                  <a:gd name="connsiteY3" fmla="*/ 2279672 h 2404031"/>
                                  <a:gd name="connsiteX4" fmla="*/ 1755648 w 1978762"/>
                                  <a:gd name="connsiteY4" fmla="*/ 1679826 h 2404031"/>
                                  <a:gd name="connsiteX5" fmla="*/ 1901952 w 1978762"/>
                                  <a:gd name="connsiteY5" fmla="*/ 1672511 h 2404031"/>
                                  <a:gd name="connsiteX6" fmla="*/ 1883664 w 1978762"/>
                                  <a:gd name="connsiteY6" fmla="*/ 1284805 h 2404031"/>
                                  <a:gd name="connsiteX7" fmla="*/ 1463040 w 1978762"/>
                                  <a:gd name="connsiteY7" fmla="*/ 1028773 h 2404031"/>
                                  <a:gd name="connsiteX8" fmla="*/ 1978762 w 1978762"/>
                                  <a:gd name="connsiteY8" fmla="*/ 187525 h 2404031"/>
                                  <a:gd name="connsiteX9" fmla="*/ 1898295 w 1978762"/>
                                  <a:gd name="connsiteY9" fmla="*/ 176552 h 2404031"/>
                                  <a:gd name="connsiteX10" fmla="*/ 1528877 w 1978762"/>
                                  <a:gd name="connsiteY10" fmla="*/ 44879 h 2404031"/>
                                  <a:gd name="connsiteX11" fmla="*/ 1104595 w 1978762"/>
                                  <a:gd name="connsiteY11" fmla="*/ 150949 h 2404031"/>
                                  <a:gd name="connsiteX12" fmla="*/ 801015 w 1978762"/>
                                  <a:gd name="connsiteY12" fmla="*/ 948306 h 2404031"/>
                                  <a:gd name="connsiteX13" fmla="*/ 449885 w 1978762"/>
                                  <a:gd name="connsiteY13" fmla="*/ 1233599 h 2404031"/>
                                  <a:gd name="connsiteX14" fmla="*/ 201168 w 1978762"/>
                                  <a:gd name="connsiteY14" fmla="*/ 1314066 h 2404031"/>
                                  <a:gd name="connsiteX15" fmla="*/ 0 w 1978762"/>
                                  <a:gd name="connsiteY15" fmla="*/ 1613989 h 2404031"/>
                                  <a:gd name="connsiteX16" fmla="*/ 36576 w 1978762"/>
                                  <a:gd name="connsiteY16" fmla="*/ 2334536 h 2404031"/>
                                  <a:gd name="connsiteX17" fmla="*/ 36576 w 1978762"/>
                                  <a:gd name="connsiteY17" fmla="*/ 2404031 h 2404031"/>
                                  <a:gd name="connsiteX0" fmla="*/ 28412 w 1970598"/>
                                  <a:gd name="connsiteY0" fmla="*/ 2404031 h 2404031"/>
                                  <a:gd name="connsiteX1" fmla="*/ 661177 w 1970598"/>
                                  <a:gd name="connsiteY1" fmla="*/ 2385743 h 2404031"/>
                                  <a:gd name="connsiteX2" fmla="*/ 705068 w 1970598"/>
                                  <a:gd name="connsiteY2" fmla="*/ 2334536 h 2404031"/>
                                  <a:gd name="connsiteX3" fmla="*/ 1765772 w 1970598"/>
                                  <a:gd name="connsiteY3" fmla="*/ 2279672 h 2404031"/>
                                  <a:gd name="connsiteX4" fmla="*/ 1747484 w 1970598"/>
                                  <a:gd name="connsiteY4" fmla="*/ 1679826 h 2404031"/>
                                  <a:gd name="connsiteX5" fmla="*/ 1893788 w 1970598"/>
                                  <a:gd name="connsiteY5" fmla="*/ 1672511 h 2404031"/>
                                  <a:gd name="connsiteX6" fmla="*/ 1875500 w 1970598"/>
                                  <a:gd name="connsiteY6" fmla="*/ 1284805 h 2404031"/>
                                  <a:gd name="connsiteX7" fmla="*/ 1454876 w 1970598"/>
                                  <a:gd name="connsiteY7" fmla="*/ 1028773 h 2404031"/>
                                  <a:gd name="connsiteX8" fmla="*/ 1970598 w 1970598"/>
                                  <a:gd name="connsiteY8" fmla="*/ 187525 h 2404031"/>
                                  <a:gd name="connsiteX9" fmla="*/ 1890131 w 1970598"/>
                                  <a:gd name="connsiteY9" fmla="*/ 176552 h 2404031"/>
                                  <a:gd name="connsiteX10" fmla="*/ 1520713 w 1970598"/>
                                  <a:gd name="connsiteY10" fmla="*/ 44879 h 2404031"/>
                                  <a:gd name="connsiteX11" fmla="*/ 1096431 w 1970598"/>
                                  <a:gd name="connsiteY11" fmla="*/ 150949 h 2404031"/>
                                  <a:gd name="connsiteX12" fmla="*/ 792851 w 1970598"/>
                                  <a:gd name="connsiteY12" fmla="*/ 948306 h 2404031"/>
                                  <a:gd name="connsiteX13" fmla="*/ 441721 w 1970598"/>
                                  <a:gd name="connsiteY13" fmla="*/ 1233599 h 2404031"/>
                                  <a:gd name="connsiteX14" fmla="*/ 193004 w 1970598"/>
                                  <a:gd name="connsiteY14" fmla="*/ 1314066 h 2404031"/>
                                  <a:gd name="connsiteX15" fmla="*/ 0 w 1970598"/>
                                  <a:gd name="connsiteY15" fmla="*/ 1660265 h 2404031"/>
                                  <a:gd name="connsiteX16" fmla="*/ 28412 w 1970598"/>
                                  <a:gd name="connsiteY16" fmla="*/ 2334536 h 2404031"/>
                                  <a:gd name="connsiteX17" fmla="*/ 28412 w 1970598"/>
                                  <a:gd name="connsiteY17" fmla="*/ 2404031 h 2404031"/>
                                  <a:gd name="connsiteX0" fmla="*/ 28412 w 1970598"/>
                                  <a:gd name="connsiteY0" fmla="*/ 2404031 h 2404031"/>
                                  <a:gd name="connsiteX1" fmla="*/ 661177 w 1970598"/>
                                  <a:gd name="connsiteY1" fmla="*/ 2385743 h 2404031"/>
                                  <a:gd name="connsiteX2" fmla="*/ 705068 w 1970598"/>
                                  <a:gd name="connsiteY2" fmla="*/ 2334536 h 2404031"/>
                                  <a:gd name="connsiteX3" fmla="*/ 1765772 w 1970598"/>
                                  <a:gd name="connsiteY3" fmla="*/ 2279672 h 2404031"/>
                                  <a:gd name="connsiteX4" fmla="*/ 1747484 w 1970598"/>
                                  <a:gd name="connsiteY4" fmla="*/ 1679826 h 2404031"/>
                                  <a:gd name="connsiteX5" fmla="*/ 1893788 w 1970598"/>
                                  <a:gd name="connsiteY5" fmla="*/ 1672511 h 2404031"/>
                                  <a:gd name="connsiteX6" fmla="*/ 1875500 w 1970598"/>
                                  <a:gd name="connsiteY6" fmla="*/ 1284805 h 2404031"/>
                                  <a:gd name="connsiteX7" fmla="*/ 1454876 w 1970598"/>
                                  <a:gd name="connsiteY7" fmla="*/ 1028773 h 2404031"/>
                                  <a:gd name="connsiteX8" fmla="*/ 1970598 w 1970598"/>
                                  <a:gd name="connsiteY8" fmla="*/ 187525 h 2404031"/>
                                  <a:gd name="connsiteX9" fmla="*/ 1890131 w 1970598"/>
                                  <a:gd name="connsiteY9" fmla="*/ 176552 h 2404031"/>
                                  <a:gd name="connsiteX10" fmla="*/ 1520713 w 1970598"/>
                                  <a:gd name="connsiteY10" fmla="*/ 44879 h 2404031"/>
                                  <a:gd name="connsiteX11" fmla="*/ 1096431 w 1970598"/>
                                  <a:gd name="connsiteY11" fmla="*/ 150949 h 2404031"/>
                                  <a:gd name="connsiteX12" fmla="*/ 792851 w 1970598"/>
                                  <a:gd name="connsiteY12" fmla="*/ 948306 h 2404031"/>
                                  <a:gd name="connsiteX13" fmla="*/ 441721 w 1970598"/>
                                  <a:gd name="connsiteY13" fmla="*/ 1233599 h 2404031"/>
                                  <a:gd name="connsiteX14" fmla="*/ 193004 w 1970598"/>
                                  <a:gd name="connsiteY14" fmla="*/ 1314066 h 2404031"/>
                                  <a:gd name="connsiteX15" fmla="*/ 0 w 1970598"/>
                                  <a:gd name="connsiteY15" fmla="*/ 1660265 h 2404031"/>
                                  <a:gd name="connsiteX16" fmla="*/ 28412 w 1970598"/>
                                  <a:gd name="connsiteY16" fmla="*/ 2334536 h 2404031"/>
                                  <a:gd name="connsiteX17" fmla="*/ 28412 w 1970598"/>
                                  <a:gd name="connsiteY17" fmla="*/ 2404031 h 2404031"/>
                                  <a:gd name="connsiteX0" fmla="*/ 28412 w 1970598"/>
                                  <a:gd name="connsiteY0" fmla="*/ 2404031 h 2404031"/>
                                  <a:gd name="connsiteX1" fmla="*/ 661177 w 1970598"/>
                                  <a:gd name="connsiteY1" fmla="*/ 2385743 h 2404031"/>
                                  <a:gd name="connsiteX2" fmla="*/ 705068 w 1970598"/>
                                  <a:gd name="connsiteY2" fmla="*/ 2334536 h 2404031"/>
                                  <a:gd name="connsiteX3" fmla="*/ 1765772 w 1970598"/>
                                  <a:gd name="connsiteY3" fmla="*/ 2279672 h 2404031"/>
                                  <a:gd name="connsiteX4" fmla="*/ 1747484 w 1970598"/>
                                  <a:gd name="connsiteY4" fmla="*/ 1679826 h 2404031"/>
                                  <a:gd name="connsiteX5" fmla="*/ 1893788 w 1970598"/>
                                  <a:gd name="connsiteY5" fmla="*/ 1672511 h 2404031"/>
                                  <a:gd name="connsiteX6" fmla="*/ 1875500 w 1970598"/>
                                  <a:gd name="connsiteY6" fmla="*/ 1284805 h 2404031"/>
                                  <a:gd name="connsiteX7" fmla="*/ 1454876 w 1970598"/>
                                  <a:gd name="connsiteY7" fmla="*/ 1028773 h 2404031"/>
                                  <a:gd name="connsiteX8" fmla="*/ 1970598 w 1970598"/>
                                  <a:gd name="connsiteY8" fmla="*/ 187525 h 2404031"/>
                                  <a:gd name="connsiteX9" fmla="*/ 1890131 w 1970598"/>
                                  <a:gd name="connsiteY9" fmla="*/ 176552 h 2404031"/>
                                  <a:gd name="connsiteX10" fmla="*/ 1520713 w 1970598"/>
                                  <a:gd name="connsiteY10" fmla="*/ 44879 h 2404031"/>
                                  <a:gd name="connsiteX11" fmla="*/ 1096431 w 1970598"/>
                                  <a:gd name="connsiteY11" fmla="*/ 150949 h 2404031"/>
                                  <a:gd name="connsiteX12" fmla="*/ 792851 w 1970598"/>
                                  <a:gd name="connsiteY12" fmla="*/ 948306 h 2404031"/>
                                  <a:gd name="connsiteX13" fmla="*/ 441721 w 1970598"/>
                                  <a:gd name="connsiteY13" fmla="*/ 1233599 h 2404031"/>
                                  <a:gd name="connsiteX14" fmla="*/ 193004 w 1970598"/>
                                  <a:gd name="connsiteY14" fmla="*/ 1314066 h 2404031"/>
                                  <a:gd name="connsiteX15" fmla="*/ 0 w 1970598"/>
                                  <a:gd name="connsiteY15" fmla="*/ 1660265 h 2404031"/>
                                  <a:gd name="connsiteX16" fmla="*/ 28412 w 1970598"/>
                                  <a:gd name="connsiteY16" fmla="*/ 2334536 h 2404031"/>
                                  <a:gd name="connsiteX17" fmla="*/ 28412 w 1970598"/>
                                  <a:gd name="connsiteY17" fmla="*/ 2404031 h 2404031"/>
                                  <a:gd name="connsiteX0" fmla="*/ 28412 w 1970598"/>
                                  <a:gd name="connsiteY0" fmla="*/ 2404031 h 2404031"/>
                                  <a:gd name="connsiteX1" fmla="*/ 661177 w 1970598"/>
                                  <a:gd name="connsiteY1" fmla="*/ 2385743 h 2404031"/>
                                  <a:gd name="connsiteX2" fmla="*/ 705068 w 1970598"/>
                                  <a:gd name="connsiteY2" fmla="*/ 2334536 h 2404031"/>
                                  <a:gd name="connsiteX3" fmla="*/ 1765772 w 1970598"/>
                                  <a:gd name="connsiteY3" fmla="*/ 2279672 h 2404031"/>
                                  <a:gd name="connsiteX4" fmla="*/ 1747484 w 1970598"/>
                                  <a:gd name="connsiteY4" fmla="*/ 1679826 h 2404031"/>
                                  <a:gd name="connsiteX5" fmla="*/ 1893788 w 1970598"/>
                                  <a:gd name="connsiteY5" fmla="*/ 1672511 h 2404031"/>
                                  <a:gd name="connsiteX6" fmla="*/ 1875500 w 1970598"/>
                                  <a:gd name="connsiteY6" fmla="*/ 1284805 h 2404031"/>
                                  <a:gd name="connsiteX7" fmla="*/ 1454876 w 1970598"/>
                                  <a:gd name="connsiteY7" fmla="*/ 1028773 h 2404031"/>
                                  <a:gd name="connsiteX8" fmla="*/ 1970598 w 1970598"/>
                                  <a:gd name="connsiteY8" fmla="*/ 187525 h 2404031"/>
                                  <a:gd name="connsiteX9" fmla="*/ 1890131 w 1970598"/>
                                  <a:gd name="connsiteY9" fmla="*/ 176552 h 2404031"/>
                                  <a:gd name="connsiteX10" fmla="*/ 1520713 w 1970598"/>
                                  <a:gd name="connsiteY10" fmla="*/ 44879 h 2404031"/>
                                  <a:gd name="connsiteX11" fmla="*/ 1096431 w 1970598"/>
                                  <a:gd name="connsiteY11" fmla="*/ 150949 h 2404031"/>
                                  <a:gd name="connsiteX12" fmla="*/ 792851 w 1970598"/>
                                  <a:gd name="connsiteY12" fmla="*/ 948306 h 2404031"/>
                                  <a:gd name="connsiteX13" fmla="*/ 441721 w 1970598"/>
                                  <a:gd name="connsiteY13" fmla="*/ 1233599 h 2404031"/>
                                  <a:gd name="connsiteX14" fmla="*/ 193004 w 1970598"/>
                                  <a:gd name="connsiteY14" fmla="*/ 1314066 h 2404031"/>
                                  <a:gd name="connsiteX15" fmla="*/ 0 w 1970598"/>
                                  <a:gd name="connsiteY15" fmla="*/ 1660265 h 2404031"/>
                                  <a:gd name="connsiteX16" fmla="*/ 28412 w 1970598"/>
                                  <a:gd name="connsiteY16" fmla="*/ 2334536 h 2404031"/>
                                  <a:gd name="connsiteX17" fmla="*/ 28412 w 1970598"/>
                                  <a:gd name="connsiteY17" fmla="*/ 2404031 h 2404031"/>
                                  <a:gd name="connsiteX0" fmla="*/ 28412 w 1970598"/>
                                  <a:gd name="connsiteY0" fmla="*/ 2404031 h 2404031"/>
                                  <a:gd name="connsiteX1" fmla="*/ 661177 w 1970598"/>
                                  <a:gd name="connsiteY1" fmla="*/ 2385743 h 2404031"/>
                                  <a:gd name="connsiteX2" fmla="*/ 705068 w 1970598"/>
                                  <a:gd name="connsiteY2" fmla="*/ 2334536 h 2404031"/>
                                  <a:gd name="connsiteX3" fmla="*/ 1765772 w 1970598"/>
                                  <a:gd name="connsiteY3" fmla="*/ 2279672 h 2404031"/>
                                  <a:gd name="connsiteX4" fmla="*/ 1747484 w 1970598"/>
                                  <a:gd name="connsiteY4" fmla="*/ 1679826 h 2404031"/>
                                  <a:gd name="connsiteX5" fmla="*/ 1893788 w 1970598"/>
                                  <a:gd name="connsiteY5" fmla="*/ 1672511 h 2404031"/>
                                  <a:gd name="connsiteX6" fmla="*/ 1875500 w 1970598"/>
                                  <a:gd name="connsiteY6" fmla="*/ 1284805 h 2404031"/>
                                  <a:gd name="connsiteX7" fmla="*/ 1454876 w 1970598"/>
                                  <a:gd name="connsiteY7" fmla="*/ 1028773 h 2404031"/>
                                  <a:gd name="connsiteX8" fmla="*/ 1970598 w 1970598"/>
                                  <a:gd name="connsiteY8" fmla="*/ 187525 h 2404031"/>
                                  <a:gd name="connsiteX9" fmla="*/ 1890131 w 1970598"/>
                                  <a:gd name="connsiteY9" fmla="*/ 176552 h 2404031"/>
                                  <a:gd name="connsiteX10" fmla="*/ 1520713 w 1970598"/>
                                  <a:gd name="connsiteY10" fmla="*/ 44879 h 2404031"/>
                                  <a:gd name="connsiteX11" fmla="*/ 1096431 w 1970598"/>
                                  <a:gd name="connsiteY11" fmla="*/ 150949 h 2404031"/>
                                  <a:gd name="connsiteX12" fmla="*/ 792851 w 1970598"/>
                                  <a:gd name="connsiteY12" fmla="*/ 948306 h 2404031"/>
                                  <a:gd name="connsiteX13" fmla="*/ 441721 w 1970598"/>
                                  <a:gd name="connsiteY13" fmla="*/ 1233599 h 2404031"/>
                                  <a:gd name="connsiteX14" fmla="*/ 193004 w 1970598"/>
                                  <a:gd name="connsiteY14" fmla="*/ 1314066 h 2404031"/>
                                  <a:gd name="connsiteX15" fmla="*/ 0 w 1970598"/>
                                  <a:gd name="connsiteY15" fmla="*/ 1660265 h 2404031"/>
                                  <a:gd name="connsiteX16" fmla="*/ 28412 w 1970598"/>
                                  <a:gd name="connsiteY16" fmla="*/ 2334536 h 2404031"/>
                                  <a:gd name="connsiteX17" fmla="*/ 28412 w 1970598"/>
                                  <a:gd name="connsiteY17" fmla="*/ 2404031 h 2404031"/>
                                  <a:gd name="connsiteX0" fmla="*/ 28412 w 1970598"/>
                                  <a:gd name="connsiteY0" fmla="*/ 2404031 h 2404031"/>
                                  <a:gd name="connsiteX1" fmla="*/ 661177 w 1970598"/>
                                  <a:gd name="connsiteY1" fmla="*/ 2385743 h 2404031"/>
                                  <a:gd name="connsiteX2" fmla="*/ 705068 w 1970598"/>
                                  <a:gd name="connsiteY2" fmla="*/ 2334536 h 2404031"/>
                                  <a:gd name="connsiteX3" fmla="*/ 1765772 w 1970598"/>
                                  <a:gd name="connsiteY3" fmla="*/ 2279672 h 2404031"/>
                                  <a:gd name="connsiteX4" fmla="*/ 1747484 w 1970598"/>
                                  <a:gd name="connsiteY4" fmla="*/ 1679826 h 2404031"/>
                                  <a:gd name="connsiteX5" fmla="*/ 1893788 w 1970598"/>
                                  <a:gd name="connsiteY5" fmla="*/ 1672511 h 2404031"/>
                                  <a:gd name="connsiteX6" fmla="*/ 1875500 w 1970598"/>
                                  <a:gd name="connsiteY6" fmla="*/ 1284805 h 2404031"/>
                                  <a:gd name="connsiteX7" fmla="*/ 1454876 w 1970598"/>
                                  <a:gd name="connsiteY7" fmla="*/ 1028773 h 2404031"/>
                                  <a:gd name="connsiteX8" fmla="*/ 1970598 w 1970598"/>
                                  <a:gd name="connsiteY8" fmla="*/ 187525 h 2404031"/>
                                  <a:gd name="connsiteX9" fmla="*/ 1890131 w 1970598"/>
                                  <a:gd name="connsiteY9" fmla="*/ 176552 h 2404031"/>
                                  <a:gd name="connsiteX10" fmla="*/ 1520713 w 1970598"/>
                                  <a:gd name="connsiteY10" fmla="*/ 44879 h 2404031"/>
                                  <a:gd name="connsiteX11" fmla="*/ 1096431 w 1970598"/>
                                  <a:gd name="connsiteY11" fmla="*/ 150949 h 2404031"/>
                                  <a:gd name="connsiteX12" fmla="*/ 792851 w 1970598"/>
                                  <a:gd name="connsiteY12" fmla="*/ 948306 h 2404031"/>
                                  <a:gd name="connsiteX13" fmla="*/ 441721 w 1970598"/>
                                  <a:gd name="connsiteY13" fmla="*/ 1233599 h 2404031"/>
                                  <a:gd name="connsiteX14" fmla="*/ 193004 w 1970598"/>
                                  <a:gd name="connsiteY14" fmla="*/ 1314066 h 2404031"/>
                                  <a:gd name="connsiteX15" fmla="*/ 0 w 1970598"/>
                                  <a:gd name="connsiteY15" fmla="*/ 1660265 h 2404031"/>
                                  <a:gd name="connsiteX16" fmla="*/ 28412 w 1970598"/>
                                  <a:gd name="connsiteY16" fmla="*/ 2334536 h 2404031"/>
                                  <a:gd name="connsiteX17" fmla="*/ 28412 w 1970598"/>
                                  <a:gd name="connsiteY17" fmla="*/ 2404031 h 2404031"/>
                                  <a:gd name="connsiteX0" fmla="*/ 28412 w 1970598"/>
                                  <a:gd name="connsiteY0" fmla="*/ 2404031 h 2404031"/>
                                  <a:gd name="connsiteX1" fmla="*/ 661177 w 1970598"/>
                                  <a:gd name="connsiteY1" fmla="*/ 2385743 h 2404031"/>
                                  <a:gd name="connsiteX2" fmla="*/ 705068 w 1970598"/>
                                  <a:gd name="connsiteY2" fmla="*/ 2334536 h 2404031"/>
                                  <a:gd name="connsiteX3" fmla="*/ 1765772 w 1970598"/>
                                  <a:gd name="connsiteY3" fmla="*/ 2279672 h 2404031"/>
                                  <a:gd name="connsiteX4" fmla="*/ 1747484 w 1970598"/>
                                  <a:gd name="connsiteY4" fmla="*/ 1679826 h 2404031"/>
                                  <a:gd name="connsiteX5" fmla="*/ 1893788 w 1970598"/>
                                  <a:gd name="connsiteY5" fmla="*/ 1672511 h 2404031"/>
                                  <a:gd name="connsiteX6" fmla="*/ 1875500 w 1970598"/>
                                  <a:gd name="connsiteY6" fmla="*/ 1284805 h 2404031"/>
                                  <a:gd name="connsiteX7" fmla="*/ 1454876 w 1970598"/>
                                  <a:gd name="connsiteY7" fmla="*/ 1028773 h 2404031"/>
                                  <a:gd name="connsiteX8" fmla="*/ 1970598 w 1970598"/>
                                  <a:gd name="connsiteY8" fmla="*/ 187525 h 2404031"/>
                                  <a:gd name="connsiteX9" fmla="*/ 1890131 w 1970598"/>
                                  <a:gd name="connsiteY9" fmla="*/ 176552 h 2404031"/>
                                  <a:gd name="connsiteX10" fmla="*/ 1520713 w 1970598"/>
                                  <a:gd name="connsiteY10" fmla="*/ 44879 h 2404031"/>
                                  <a:gd name="connsiteX11" fmla="*/ 1096431 w 1970598"/>
                                  <a:gd name="connsiteY11" fmla="*/ 150949 h 2404031"/>
                                  <a:gd name="connsiteX12" fmla="*/ 792851 w 1970598"/>
                                  <a:gd name="connsiteY12" fmla="*/ 948306 h 2404031"/>
                                  <a:gd name="connsiteX13" fmla="*/ 441721 w 1970598"/>
                                  <a:gd name="connsiteY13" fmla="*/ 1233599 h 2404031"/>
                                  <a:gd name="connsiteX14" fmla="*/ 193004 w 1970598"/>
                                  <a:gd name="connsiteY14" fmla="*/ 1314066 h 2404031"/>
                                  <a:gd name="connsiteX15" fmla="*/ 0 w 1970598"/>
                                  <a:gd name="connsiteY15" fmla="*/ 1660265 h 2404031"/>
                                  <a:gd name="connsiteX16" fmla="*/ 28412 w 1970598"/>
                                  <a:gd name="connsiteY16" fmla="*/ 2334536 h 2404031"/>
                                  <a:gd name="connsiteX17" fmla="*/ 28412 w 1970598"/>
                                  <a:gd name="connsiteY17" fmla="*/ 2404031 h 2404031"/>
                                  <a:gd name="connsiteX0" fmla="*/ 28412 w 1970598"/>
                                  <a:gd name="connsiteY0" fmla="*/ 2404031 h 2404031"/>
                                  <a:gd name="connsiteX1" fmla="*/ 661177 w 1970598"/>
                                  <a:gd name="connsiteY1" fmla="*/ 2385743 h 2404031"/>
                                  <a:gd name="connsiteX2" fmla="*/ 705068 w 1970598"/>
                                  <a:gd name="connsiteY2" fmla="*/ 2334536 h 2404031"/>
                                  <a:gd name="connsiteX3" fmla="*/ 1779380 w 1970598"/>
                                  <a:gd name="connsiteY3" fmla="*/ 2285116 h 2404031"/>
                                  <a:gd name="connsiteX4" fmla="*/ 1747484 w 1970598"/>
                                  <a:gd name="connsiteY4" fmla="*/ 1679826 h 2404031"/>
                                  <a:gd name="connsiteX5" fmla="*/ 1893788 w 1970598"/>
                                  <a:gd name="connsiteY5" fmla="*/ 1672511 h 2404031"/>
                                  <a:gd name="connsiteX6" fmla="*/ 1875500 w 1970598"/>
                                  <a:gd name="connsiteY6" fmla="*/ 1284805 h 2404031"/>
                                  <a:gd name="connsiteX7" fmla="*/ 1454876 w 1970598"/>
                                  <a:gd name="connsiteY7" fmla="*/ 1028773 h 2404031"/>
                                  <a:gd name="connsiteX8" fmla="*/ 1970598 w 1970598"/>
                                  <a:gd name="connsiteY8" fmla="*/ 187525 h 2404031"/>
                                  <a:gd name="connsiteX9" fmla="*/ 1890131 w 1970598"/>
                                  <a:gd name="connsiteY9" fmla="*/ 176552 h 2404031"/>
                                  <a:gd name="connsiteX10" fmla="*/ 1520713 w 1970598"/>
                                  <a:gd name="connsiteY10" fmla="*/ 44879 h 2404031"/>
                                  <a:gd name="connsiteX11" fmla="*/ 1096431 w 1970598"/>
                                  <a:gd name="connsiteY11" fmla="*/ 150949 h 2404031"/>
                                  <a:gd name="connsiteX12" fmla="*/ 792851 w 1970598"/>
                                  <a:gd name="connsiteY12" fmla="*/ 948306 h 2404031"/>
                                  <a:gd name="connsiteX13" fmla="*/ 441721 w 1970598"/>
                                  <a:gd name="connsiteY13" fmla="*/ 1233599 h 2404031"/>
                                  <a:gd name="connsiteX14" fmla="*/ 193004 w 1970598"/>
                                  <a:gd name="connsiteY14" fmla="*/ 1314066 h 2404031"/>
                                  <a:gd name="connsiteX15" fmla="*/ 0 w 1970598"/>
                                  <a:gd name="connsiteY15" fmla="*/ 1660265 h 2404031"/>
                                  <a:gd name="connsiteX16" fmla="*/ 28412 w 1970598"/>
                                  <a:gd name="connsiteY16" fmla="*/ 2334536 h 2404031"/>
                                  <a:gd name="connsiteX17" fmla="*/ 28412 w 1970598"/>
                                  <a:gd name="connsiteY17" fmla="*/ 2404031 h 24040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970598" h="2404031">
                                    <a:moveTo>
                                      <a:pt x="28412" y="2404031"/>
                                    </a:moveTo>
                                    <a:lnTo>
                                      <a:pt x="661177" y="2385743"/>
                                    </a:lnTo>
                                    <a:lnTo>
                                      <a:pt x="705068" y="2334536"/>
                                    </a:lnTo>
                                    <a:lnTo>
                                      <a:pt x="1779380" y="2285116"/>
                                    </a:lnTo>
                                    <a:lnTo>
                                      <a:pt x="1747484" y="1679826"/>
                                    </a:lnTo>
                                    <a:lnTo>
                                      <a:pt x="1893788" y="1672511"/>
                                    </a:lnTo>
                                    <a:lnTo>
                                      <a:pt x="1875500" y="1284805"/>
                                    </a:lnTo>
                                    <a:lnTo>
                                      <a:pt x="1454876" y="1028773"/>
                                    </a:lnTo>
                                    <a:lnTo>
                                      <a:pt x="1970598" y="187525"/>
                                    </a:lnTo>
                                    <a:lnTo>
                                      <a:pt x="1890131" y="176552"/>
                                    </a:lnTo>
                                    <a:lnTo>
                                      <a:pt x="1520713" y="44879"/>
                                    </a:lnTo>
                                    <a:cubicBezTo>
                                      <a:pt x="1200436" y="-84192"/>
                                      <a:pt x="1134009" y="101166"/>
                                      <a:pt x="1096431" y="150949"/>
                                    </a:cubicBezTo>
                                    <a:lnTo>
                                      <a:pt x="792851" y="948306"/>
                                    </a:lnTo>
                                    <a:cubicBezTo>
                                      <a:pt x="719353" y="1092402"/>
                                      <a:pt x="751995" y="1114003"/>
                                      <a:pt x="441721" y="1233599"/>
                                    </a:cubicBezTo>
                                    <a:cubicBezTo>
                                      <a:pt x="358815" y="1260421"/>
                                      <a:pt x="275910" y="1268189"/>
                                      <a:pt x="193004" y="1314066"/>
                                    </a:cubicBezTo>
                                    <a:cubicBezTo>
                                      <a:pt x="73159" y="1374997"/>
                                      <a:pt x="106" y="1385506"/>
                                      <a:pt x="0" y="1660265"/>
                                    </a:cubicBezTo>
                                    <a:lnTo>
                                      <a:pt x="28412" y="2334536"/>
                                    </a:lnTo>
                                    <a:lnTo>
                                      <a:pt x="28412" y="2404031"/>
                                    </a:lnTo>
                                    <a:close/>
                                  </a:path>
                                </a:pathLst>
                              </a:custGeom>
                              <a:solidFill>
                                <a:schemeClr val="bg1">
                                  <a:lumMod val="95000"/>
                                  <a:alpha val="28000"/>
                                </a:schemeClr>
                              </a:solidFill>
                              <a:ln w="31750">
                                <a:solidFill>
                                  <a:schemeClr val="accent2"/>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575044" id="Forme libre : forme 11" o:spid="_x0000_s1026" style="position:absolute;margin-left:47.45pt;margin-top:19.05pt;width:155.15pt;height:189.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0598,2404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" path="m28412,2404031r632765,-18288l705068,2334536r1074312,-49420l1747484,1679826r146304,-7315l1875500,1284805,1454876,1028773,1970598,187525r-80467,-10973l1520713,44879c1200436,-84192,1134009,101166,1096431,150949l792851,948306v-73498,144096,-40856,165697,-351130,285293c358815,1260421,275910,1268189,193004,1314066,73159,1374997,106,1385506,,1660265r28412,674271l28412,2404031xe" fillcolor="#f2f2f2 [3052]" strokecolor="#ed7d31 [3205]" strokeweight="2.5pt">
                      <v:fill opacity="18247f"/>
                      <v:stroke dashstyle="3 1" joinstyle="miter"/>
                      <v:path arrowok="t" o:connecttype="custom" o:connectlocs="28412,2404031;661177,2385743;705068,2334536;1779380,2285116;1747484,1679826;1893788,1672511;1875500,1284805;1454876,1028773;1970598,187525;1890131,176552;1520713,44879;1096431,150949;792851,948306;441721,1233599;193004,1314066;0,1660265;28412,2334536;28412,2404031" o:connectangles="0,0,0,0,0,0,0,0,0,0,0,0,0,0,0,0,0,0"/>
                    </v:shape>
                  </w:pict>
                </mc:Fallback>
              </mc:AlternateContent>
            </w:r>
            <w:r w:rsidRPr="004B6D7C">
              <w:rPr>
                <w:noProof/>
                <w:color w:val="FF0000"/>
              </w:rPr>
              <mc:AlternateContent>
                <mc:Choice Requires="wps">
                  <w:drawing>
                    <wp:anchor distT="0" distB="0" distL="114300" distR="114300" simplePos="0" relativeHeight="251698176" behindDoc="0" locked="0" layoutInCell="1" allowOverlap="1" wp14:anchorId="4F7C0FB4" wp14:editId="392AF66C">
                      <wp:simplePos x="0" y="0"/>
                      <wp:positionH relativeFrom="column">
                        <wp:posOffset>929692</wp:posOffset>
                      </wp:positionH>
                      <wp:positionV relativeFrom="paragraph">
                        <wp:posOffset>2364329</wp:posOffset>
                      </wp:positionV>
                      <wp:extent cx="61262" cy="79002"/>
                      <wp:effectExtent l="29210" t="27940" r="25400" b="25400"/>
                      <wp:wrapNone/>
                      <wp:docPr id="39" name="Flèche : bas 39"/>
                      <wp:cNvGraphicFramePr/>
                      <a:graphic xmlns:a="http://schemas.openxmlformats.org/drawingml/2006/main">
                        <a:graphicData uri="http://schemas.microsoft.com/office/word/2010/wordprocessingShape">
                          <wps:wsp>
                            <wps:cNvSpPr/>
                            <wps:spPr>
                              <a:xfrm rot="16011926">
                                <a:off x="0" y="0"/>
                                <a:ext cx="61262" cy="79002"/>
                              </a:xfrm>
                              <a:prstGeom prst="downArrow">
                                <a:avLst/>
                              </a:prstGeom>
                              <a:solidFill>
                                <a:srgbClr val="FF0000"/>
                              </a:solidFill>
                              <a:ln w="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0765F" id="Flèche : bas 39" o:spid="_x0000_s1026" type="#_x0000_t67" style="position:absolute;margin-left:73.2pt;margin-top:186.15pt;width:4.8pt;height:6.2pt;rotation:-6103667fd;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" adj="13225" fillcolor="red" strokecolor="red" strokeweight="0"/>
                  </w:pict>
                </mc:Fallback>
              </mc:AlternateContent>
            </w:r>
            <w:r w:rsidR="00F83FEF">
              <w:rPr>
                <w:noProof/>
              </w:rPr>
              <mc:AlternateContent>
                <mc:Choice Requires="wps">
                  <w:drawing>
                    <wp:anchor distT="0" distB="0" distL="114300" distR="114300" simplePos="0" relativeHeight="251685888" behindDoc="0" locked="0" layoutInCell="1" allowOverlap="1" wp14:anchorId="1AA906EC" wp14:editId="403C6E6B">
                      <wp:simplePos x="0" y="0"/>
                      <wp:positionH relativeFrom="margin">
                        <wp:posOffset>686434</wp:posOffset>
                      </wp:positionH>
                      <wp:positionV relativeFrom="margin">
                        <wp:posOffset>2545080</wp:posOffset>
                      </wp:positionV>
                      <wp:extent cx="264111" cy="98319"/>
                      <wp:effectExtent l="19050" t="19050" r="3175" b="16510"/>
                      <wp:wrapNone/>
                      <wp:docPr id="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00764">
                                <a:off x="0" y="0"/>
                                <a:ext cx="264111" cy="98319"/>
                              </a:xfrm>
                              <a:prstGeom prst="rect">
                                <a:avLst/>
                              </a:prstGeom>
                              <a:solidFill>
                                <a:schemeClr val="tx1"/>
                              </a:solidFill>
                              <a:ln w="9525">
                                <a:noFill/>
                                <a:miter lim="800000"/>
                                <a:headEnd/>
                                <a:tailEnd/>
                              </a:ln>
                            </wps:spPr>
                            <wps:txbx>
                              <w:txbxContent>
                                <w:p w14:paraId="0E894F07" w14:textId="39FA9B7A" w:rsidR="00F83FEF" w:rsidRPr="00F83FEF" w:rsidRDefault="00F83FEF" w:rsidP="00F83FEF">
                                  <w:pPr>
                                    <w:jc w:val="center"/>
                                    <w:rPr>
                                      <w:b/>
                                      <w:bCs/>
                                      <w:color w:val="ED7D31" w:themeColor="accent2"/>
                                      <w:sz w:val="10"/>
                                      <w:szCs w:val="10"/>
                                    </w:rPr>
                                  </w:pPr>
                                  <w:r w:rsidRPr="00F83FEF">
                                    <w:rPr>
                                      <w:b/>
                                      <w:bCs/>
                                      <w:color w:val="ED7D31" w:themeColor="accent2"/>
                                      <w:sz w:val="10"/>
                                      <w:szCs w:val="10"/>
                                    </w:rPr>
                                    <w:t>AR 16</w:t>
                                  </w:r>
                                  <w:r w:rsidR="004B6D7C" w:rsidRPr="004B6D7C">
                                    <w:rPr>
                                      <w:b/>
                                      <w:bCs/>
                                      <w:noProof/>
                                      <w:color w:val="ED7D31" w:themeColor="accent2"/>
                                      <w:sz w:val="10"/>
                                      <w:szCs w:val="10"/>
                                    </w:rPr>
                                    <w:drawing>
                                      <wp:inline distT="0" distB="0" distL="0" distR="0" wp14:anchorId="39421452" wp14:editId="0620F8EF">
                                        <wp:extent cx="193675" cy="88900"/>
                                        <wp:effectExtent l="0" t="0" r="0" b="635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3675" cy="88900"/>
                                                </a:xfrm>
                                                <a:prstGeom prst="rect">
                                                  <a:avLst/>
                                                </a:prstGeom>
                                                <a:noFill/>
                                                <a:ln>
                                                  <a:noFill/>
                                                </a:ln>
                                              </pic:spPr>
                                            </pic:pic>
                                          </a:graphicData>
                                        </a:graphic>
                                      </wp:inline>
                                    </w:drawing>
                                  </w:r>
                                  <w:r w:rsidRPr="00F83FEF">
                                    <w:rPr>
                                      <w:b/>
                                      <w:bCs/>
                                      <w:color w:val="ED7D31" w:themeColor="accent2"/>
                                      <w:sz w:val="10"/>
                                      <w:szCs w:val="10"/>
                                    </w:rPr>
                                    <w:t>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A906EC" id="_x0000_s1049" type="#_x0000_t202" style="position:absolute;left:0;text-align:left;margin-left:54.05pt;margin-top:200.4pt;width:20.8pt;height:7.75pt;rotation:-217619fd;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" fillcolor="black [3213]" stroked="f">
                      <v:textbox inset="0,0,0,0">
                        <w:txbxContent>
                          <w:p w14:paraId="0E894F07" w14:textId="39FA9B7A" w:rsidR="00F83FEF" w:rsidRPr="00F83FEF" w:rsidRDefault="00F83FEF" w:rsidP="00F83FEF">
                            <w:pPr>
                              <w:jc w:val="center"/>
                              <w:rPr>
                                <w:b/>
                                <w:bCs/>
                                <w:color w:val="ED7D31" w:themeColor="accent2"/>
                                <w:sz w:val="10"/>
                                <w:szCs w:val="10"/>
                              </w:rPr>
                            </w:pPr>
                            <w:r w:rsidRPr="00F83FEF">
                              <w:rPr>
                                <w:b/>
                                <w:bCs/>
                                <w:color w:val="ED7D31" w:themeColor="accent2"/>
                                <w:sz w:val="10"/>
                                <w:szCs w:val="10"/>
                              </w:rPr>
                              <w:t>AR 16</w:t>
                            </w:r>
                            <w:r w:rsidR="004B6D7C" w:rsidRPr="004B6D7C">
                              <w:rPr>
                                <w:b/>
                                <w:bCs/>
                                <w:noProof/>
                                <w:color w:val="ED7D31" w:themeColor="accent2"/>
                                <w:sz w:val="10"/>
                                <w:szCs w:val="10"/>
                              </w:rPr>
                              <w:drawing>
                                <wp:inline distT="0" distB="0" distL="0" distR="0" wp14:anchorId="39421452" wp14:editId="0620F8EF">
                                  <wp:extent cx="193675" cy="88900"/>
                                  <wp:effectExtent l="0" t="0" r="0" b="635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3675" cy="88900"/>
                                          </a:xfrm>
                                          <a:prstGeom prst="rect">
                                            <a:avLst/>
                                          </a:prstGeom>
                                          <a:noFill/>
                                          <a:ln>
                                            <a:noFill/>
                                          </a:ln>
                                        </pic:spPr>
                                      </pic:pic>
                                    </a:graphicData>
                                  </a:graphic>
                                </wp:inline>
                              </w:drawing>
                            </w:r>
                            <w:r w:rsidRPr="00F83FEF">
                              <w:rPr>
                                <w:b/>
                                <w:bCs/>
                                <w:color w:val="ED7D31" w:themeColor="accent2"/>
                                <w:sz w:val="10"/>
                                <w:szCs w:val="10"/>
                              </w:rPr>
                              <w:t>3</w:t>
                            </w:r>
                          </w:p>
                        </w:txbxContent>
                      </v:textbox>
                      <w10:wrap anchorx="margin" anchory="margin"/>
                    </v:shape>
                  </w:pict>
                </mc:Fallback>
              </mc:AlternateContent>
            </w:r>
            <w:r w:rsidR="00F83FEF">
              <w:rPr>
                <w:noProof/>
              </w:rPr>
              <mc:AlternateContent>
                <mc:Choice Requires="wps">
                  <w:drawing>
                    <wp:anchor distT="0" distB="0" distL="114300" distR="114300" simplePos="0" relativeHeight="251683840" behindDoc="0" locked="0" layoutInCell="1" allowOverlap="1" wp14:anchorId="2DA7863E" wp14:editId="6964C8E6">
                      <wp:simplePos x="0" y="0"/>
                      <wp:positionH relativeFrom="margin">
                        <wp:posOffset>1832890</wp:posOffset>
                      </wp:positionH>
                      <wp:positionV relativeFrom="margin">
                        <wp:posOffset>1400302</wp:posOffset>
                      </wp:positionV>
                      <wp:extent cx="123590" cy="75207"/>
                      <wp:effectExtent l="19050" t="19050" r="10160" b="20320"/>
                      <wp:wrapNone/>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27963">
                                <a:off x="0" y="0"/>
                                <a:ext cx="123590" cy="75207"/>
                              </a:xfrm>
                              <a:prstGeom prst="rect">
                                <a:avLst/>
                              </a:prstGeom>
                              <a:solidFill>
                                <a:schemeClr val="tx1"/>
                              </a:solidFill>
                              <a:ln w="9525">
                                <a:noFill/>
                                <a:miter lim="800000"/>
                                <a:headEnd/>
                                <a:tailEnd/>
                              </a:ln>
                            </wps:spPr>
                            <wps:txbx>
                              <w:txbxContent>
                                <w:p w14:paraId="5B92A327" w14:textId="7E7A6591" w:rsidR="00F83FEF" w:rsidRPr="00F83FEF" w:rsidRDefault="00F83FEF" w:rsidP="00F83FEF">
                                  <w:pPr>
                                    <w:rPr>
                                      <w:b/>
                                      <w:bCs/>
                                      <w:color w:val="FFFFFF" w:themeColor="background1"/>
                                      <w:sz w:val="8"/>
                                      <w:szCs w:val="8"/>
                                    </w:rPr>
                                  </w:pPr>
                                  <w:r w:rsidRPr="00F83FEF">
                                    <w:rPr>
                                      <w:b/>
                                      <w:bCs/>
                                      <w:color w:val="FFFFFF" w:themeColor="background1"/>
                                      <w:sz w:val="8"/>
                                      <w:szCs w:val="8"/>
                                    </w:rPr>
                                    <w:t xml:space="preserve">B </w:t>
                                  </w:r>
                                  <w:r>
                                    <w:rPr>
                                      <w:b/>
                                      <w:bCs/>
                                      <w:color w:val="FFFFFF" w:themeColor="background1"/>
                                      <w:sz w:val="8"/>
                                      <w:szCs w:val="8"/>
                                    </w:rPr>
                                    <w:t>39</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A7863E" id="_x0000_s1050" type="#_x0000_t202" style="position:absolute;left:0;text-align:left;margin-left:144.3pt;margin-top:110.25pt;width:9.75pt;height:5.9pt;rotation:-187910fd;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" fillcolor="black [3213]" stroked="f">
                      <v:textbox inset="0,0,0,0">
                        <w:txbxContent>
                          <w:p w14:paraId="5B92A327" w14:textId="7E7A6591" w:rsidR="00F83FEF" w:rsidRPr="00F83FEF" w:rsidRDefault="00F83FEF" w:rsidP="00F83FEF">
                            <w:pPr>
                              <w:rPr>
                                <w:b/>
                                <w:bCs/>
                                <w:color w:val="FFFFFF" w:themeColor="background1"/>
                                <w:sz w:val="8"/>
                                <w:szCs w:val="8"/>
                              </w:rPr>
                            </w:pPr>
                            <w:r w:rsidRPr="00F83FEF">
                              <w:rPr>
                                <w:b/>
                                <w:bCs/>
                                <w:color w:val="FFFFFF" w:themeColor="background1"/>
                                <w:sz w:val="8"/>
                                <w:szCs w:val="8"/>
                              </w:rPr>
                              <w:t xml:space="preserve">B </w:t>
                            </w:r>
                            <w:r>
                              <w:rPr>
                                <w:b/>
                                <w:bCs/>
                                <w:color w:val="FFFFFF" w:themeColor="background1"/>
                                <w:sz w:val="8"/>
                                <w:szCs w:val="8"/>
                              </w:rPr>
                              <w:t>39</w:t>
                            </w:r>
                          </w:p>
                        </w:txbxContent>
                      </v:textbox>
                      <w10:wrap anchorx="margin" anchory="margin"/>
                    </v:shape>
                  </w:pict>
                </mc:Fallback>
              </mc:AlternateContent>
            </w:r>
            <w:r w:rsidR="00F83FEF">
              <w:rPr>
                <w:noProof/>
              </w:rPr>
              <mc:AlternateContent>
                <mc:Choice Requires="wps">
                  <w:drawing>
                    <wp:anchor distT="0" distB="0" distL="114300" distR="114300" simplePos="0" relativeHeight="251681792" behindDoc="0" locked="0" layoutInCell="1" allowOverlap="1" wp14:anchorId="40F30817" wp14:editId="5A7C0B13">
                      <wp:simplePos x="0" y="0"/>
                      <wp:positionH relativeFrom="margin">
                        <wp:posOffset>1378687</wp:posOffset>
                      </wp:positionH>
                      <wp:positionV relativeFrom="margin">
                        <wp:posOffset>1756029</wp:posOffset>
                      </wp:positionV>
                      <wp:extent cx="123590" cy="75207"/>
                      <wp:effectExtent l="19050" t="19050" r="10160" b="20320"/>
                      <wp:wrapNone/>
                      <wp:docPr id="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27963">
                                <a:off x="0" y="0"/>
                                <a:ext cx="123590" cy="75207"/>
                              </a:xfrm>
                              <a:prstGeom prst="rect">
                                <a:avLst/>
                              </a:prstGeom>
                              <a:solidFill>
                                <a:schemeClr val="tx1"/>
                              </a:solidFill>
                              <a:ln w="9525">
                                <a:noFill/>
                                <a:miter lim="800000"/>
                                <a:headEnd/>
                                <a:tailEnd/>
                              </a:ln>
                            </wps:spPr>
                            <wps:txbx>
                              <w:txbxContent>
                                <w:p w14:paraId="4F00B98C" w14:textId="77777777" w:rsidR="00F83FEF" w:rsidRPr="00F83FEF" w:rsidRDefault="00F83FEF" w:rsidP="00F83FEF">
                                  <w:pPr>
                                    <w:rPr>
                                      <w:b/>
                                      <w:bCs/>
                                      <w:color w:val="FFFFFF" w:themeColor="background1"/>
                                      <w:sz w:val="8"/>
                                      <w:szCs w:val="8"/>
                                    </w:rPr>
                                  </w:pPr>
                                  <w:r w:rsidRPr="00F83FEF">
                                    <w:rPr>
                                      <w:b/>
                                      <w:bCs/>
                                      <w:color w:val="FFFFFF" w:themeColor="background1"/>
                                      <w:sz w:val="8"/>
                                      <w:szCs w:val="8"/>
                                    </w:rPr>
                                    <w:t>B 42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0F30817" id="_x0000_s1051" type="#_x0000_t202" style="position:absolute;left:0;text-align:left;margin-left:108.55pt;margin-top:138.25pt;width:9.75pt;height:5.9pt;rotation:-187910fd;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" fillcolor="black [3213]" stroked="f">
                      <v:textbox inset="0,0,0,0">
                        <w:txbxContent>
                          <w:p w14:paraId="4F00B98C" w14:textId="77777777" w:rsidR="00F83FEF" w:rsidRPr="00F83FEF" w:rsidRDefault="00F83FEF" w:rsidP="00F83FEF">
                            <w:pPr>
                              <w:rPr>
                                <w:b/>
                                <w:bCs/>
                                <w:color w:val="FFFFFF" w:themeColor="background1"/>
                                <w:sz w:val="8"/>
                                <w:szCs w:val="8"/>
                              </w:rPr>
                            </w:pPr>
                            <w:r w:rsidRPr="00F83FEF">
                              <w:rPr>
                                <w:b/>
                                <w:bCs/>
                                <w:color w:val="FFFFFF" w:themeColor="background1"/>
                                <w:sz w:val="8"/>
                                <w:szCs w:val="8"/>
                              </w:rPr>
                              <w:t>B 42</w:t>
                            </w:r>
                          </w:p>
                        </w:txbxContent>
                      </v:textbox>
                      <w10:wrap anchorx="margin" anchory="margin"/>
                    </v:shape>
                  </w:pict>
                </mc:Fallback>
              </mc:AlternateContent>
            </w:r>
            <w:r w:rsidR="00F83FEF">
              <w:rPr>
                <w:noProof/>
              </w:rPr>
              <mc:AlternateContent>
                <mc:Choice Requires="wps">
                  <w:drawing>
                    <wp:anchor distT="0" distB="0" distL="114300" distR="114300" simplePos="0" relativeHeight="251679744" behindDoc="0" locked="0" layoutInCell="1" allowOverlap="1" wp14:anchorId="0228ABB2" wp14:editId="63C1CAD7">
                      <wp:simplePos x="0" y="0"/>
                      <wp:positionH relativeFrom="margin">
                        <wp:posOffset>1898632</wp:posOffset>
                      </wp:positionH>
                      <wp:positionV relativeFrom="margin">
                        <wp:posOffset>659172</wp:posOffset>
                      </wp:positionV>
                      <wp:extent cx="123590" cy="75207"/>
                      <wp:effectExtent l="19050" t="19050" r="10160" b="20320"/>
                      <wp:wrapNone/>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27963">
                                <a:off x="0" y="0"/>
                                <a:ext cx="123590" cy="75207"/>
                              </a:xfrm>
                              <a:prstGeom prst="rect">
                                <a:avLst/>
                              </a:prstGeom>
                              <a:solidFill>
                                <a:schemeClr val="tx1"/>
                              </a:solidFill>
                              <a:ln w="9525">
                                <a:noFill/>
                                <a:miter lim="800000"/>
                                <a:headEnd/>
                                <a:tailEnd/>
                              </a:ln>
                            </wps:spPr>
                            <wps:txbx>
                              <w:txbxContent>
                                <w:p w14:paraId="689DC20E" w14:textId="156DAB1F" w:rsidR="00F83FEF" w:rsidRPr="00F83FEF" w:rsidRDefault="00F83FEF" w:rsidP="00F83FEF">
                                  <w:pPr>
                                    <w:rPr>
                                      <w:b/>
                                      <w:bCs/>
                                      <w:color w:val="FFFFFF" w:themeColor="background1"/>
                                      <w:sz w:val="8"/>
                                      <w:szCs w:val="8"/>
                                    </w:rPr>
                                  </w:pPr>
                                  <w:r w:rsidRPr="00F83FEF">
                                    <w:rPr>
                                      <w:b/>
                                      <w:bCs/>
                                      <w:color w:val="FFFFFF" w:themeColor="background1"/>
                                      <w:sz w:val="8"/>
                                      <w:szCs w:val="8"/>
                                    </w:rPr>
                                    <w:t xml:space="preserve">B </w:t>
                                  </w:r>
                                  <w:r>
                                    <w:rPr>
                                      <w:b/>
                                      <w:bCs/>
                                      <w:color w:val="FFFFFF" w:themeColor="background1"/>
                                      <w:sz w:val="8"/>
                                      <w:szCs w:val="8"/>
                                    </w:rPr>
                                    <w:t>26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228ABB2" id="_x0000_s1052" type="#_x0000_t202" style="position:absolute;left:0;text-align:left;margin-left:149.5pt;margin-top:51.9pt;width:9.75pt;height:5.9pt;rotation:-187910fd;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" fillcolor="black [3213]" stroked="f">
                      <v:textbox inset="0,0,0,0">
                        <w:txbxContent>
                          <w:p w14:paraId="689DC20E" w14:textId="156DAB1F" w:rsidR="00F83FEF" w:rsidRPr="00F83FEF" w:rsidRDefault="00F83FEF" w:rsidP="00F83FEF">
                            <w:pPr>
                              <w:rPr>
                                <w:b/>
                                <w:bCs/>
                                <w:color w:val="FFFFFF" w:themeColor="background1"/>
                                <w:sz w:val="8"/>
                                <w:szCs w:val="8"/>
                              </w:rPr>
                            </w:pPr>
                            <w:r w:rsidRPr="00F83FEF">
                              <w:rPr>
                                <w:b/>
                                <w:bCs/>
                                <w:color w:val="FFFFFF" w:themeColor="background1"/>
                                <w:sz w:val="8"/>
                                <w:szCs w:val="8"/>
                              </w:rPr>
                              <w:t xml:space="preserve">B </w:t>
                            </w:r>
                            <w:r>
                              <w:rPr>
                                <w:b/>
                                <w:bCs/>
                                <w:color w:val="FFFFFF" w:themeColor="background1"/>
                                <w:sz w:val="8"/>
                                <w:szCs w:val="8"/>
                              </w:rPr>
                              <w:t>26</w:t>
                            </w:r>
                          </w:p>
                        </w:txbxContent>
                      </v:textbox>
                      <w10:wrap anchorx="margin" anchory="margin"/>
                    </v:shape>
                  </w:pict>
                </mc:Fallback>
              </mc:AlternateContent>
            </w:r>
            <w:r w:rsidR="00F83FEF">
              <w:rPr>
                <w:noProof/>
              </w:rPr>
              <mc:AlternateContent>
                <mc:Choice Requires="wps">
                  <w:drawing>
                    <wp:anchor distT="0" distB="0" distL="114300" distR="114300" simplePos="0" relativeHeight="251671552" behindDoc="0" locked="0" layoutInCell="1" allowOverlap="1" wp14:anchorId="2966005C" wp14:editId="1C8F8C60">
                      <wp:simplePos x="0" y="0"/>
                      <wp:positionH relativeFrom="margin">
                        <wp:posOffset>1148105</wp:posOffset>
                      </wp:positionH>
                      <wp:positionV relativeFrom="margin">
                        <wp:posOffset>2249095</wp:posOffset>
                      </wp:positionV>
                      <wp:extent cx="907146" cy="212891"/>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27963">
                                <a:off x="0" y="0"/>
                                <a:ext cx="907146" cy="212891"/>
                              </a:xfrm>
                              <a:prstGeom prst="rect">
                                <a:avLst/>
                              </a:prstGeom>
                              <a:solidFill>
                                <a:srgbClr val="FFFFFF">
                                  <a:alpha val="0"/>
                                </a:srgbClr>
                              </a:solidFill>
                              <a:ln w="9525">
                                <a:noFill/>
                                <a:miter lim="800000"/>
                                <a:headEnd/>
                                <a:tailEnd/>
                              </a:ln>
                            </wps:spPr>
                            <wps:txbx>
                              <w:txbxContent>
                                <w:p w14:paraId="7F4EA3E6" w14:textId="77777777" w:rsidR="00F83FEF" w:rsidRPr="00F83FEF" w:rsidRDefault="00F83FEF" w:rsidP="00F83FEF">
                                  <w:pPr>
                                    <w:rPr>
                                      <w:color w:val="000000" w:themeColor="text1"/>
                                      <w:sz w:val="16"/>
                                      <w:szCs w:val="16"/>
                                    </w:rPr>
                                  </w:pPr>
                                  <w:r w:rsidRPr="00F83FEF">
                                    <w:rPr>
                                      <w:color w:val="000000" w:themeColor="text1"/>
                                      <w:sz w:val="16"/>
                                      <w:szCs w:val="16"/>
                                    </w:rPr>
                                    <w:t>B 44 BLONDEL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66005C" id="_x0000_s1053" type="#_x0000_t202" style="position:absolute;left:0;text-align:left;margin-left:90.4pt;margin-top:177.1pt;width:71.45pt;height:16.75pt;rotation:-187910fd;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" stroked="f">
                      <v:fill opacity="0"/>
                      <v:textbox>
                        <w:txbxContent>
                          <w:p w14:paraId="7F4EA3E6" w14:textId="77777777" w:rsidR="00F83FEF" w:rsidRPr="00F83FEF" w:rsidRDefault="00F83FEF" w:rsidP="00F83FEF">
                            <w:pPr>
                              <w:rPr>
                                <w:color w:val="000000" w:themeColor="text1"/>
                                <w:sz w:val="16"/>
                                <w:szCs w:val="16"/>
                              </w:rPr>
                            </w:pPr>
                            <w:r w:rsidRPr="00F83FEF">
                              <w:rPr>
                                <w:color w:val="000000" w:themeColor="text1"/>
                                <w:sz w:val="16"/>
                                <w:szCs w:val="16"/>
                              </w:rPr>
                              <w:t>B 44 BLONDEL</w:t>
                            </w:r>
                          </w:p>
                        </w:txbxContent>
                      </v:textbox>
                      <w10:wrap anchorx="margin" anchory="margin"/>
                    </v:shape>
                  </w:pict>
                </mc:Fallback>
              </mc:AlternateContent>
            </w:r>
            <w:r w:rsidR="00836735">
              <w:rPr>
                <w:rFonts w:asciiTheme="minorHAnsi" w:hAnsiTheme="minorHAnsi" w:cstheme="minorHAnsi"/>
                <w:b/>
                <w:bCs/>
                <w:noProof/>
              </w:rPr>
              <mc:AlternateContent>
                <mc:Choice Requires="wps">
                  <w:drawing>
                    <wp:anchor distT="0" distB="0" distL="114300" distR="114300" simplePos="0" relativeHeight="251670528" behindDoc="0" locked="0" layoutInCell="1" allowOverlap="1" wp14:anchorId="58AB9CB8" wp14:editId="4A08F26D">
                      <wp:simplePos x="0" y="0"/>
                      <wp:positionH relativeFrom="column">
                        <wp:posOffset>1035482</wp:posOffset>
                      </wp:positionH>
                      <wp:positionV relativeFrom="paragraph">
                        <wp:posOffset>1893901</wp:posOffset>
                      </wp:positionV>
                      <wp:extent cx="1107247" cy="563364"/>
                      <wp:effectExtent l="19050" t="19050" r="36195" b="46355"/>
                      <wp:wrapNone/>
                      <wp:docPr id="13" name="Forme libre : forme 13"/>
                      <wp:cNvGraphicFramePr/>
                      <a:graphic xmlns:a="http://schemas.openxmlformats.org/drawingml/2006/main">
                        <a:graphicData uri="http://schemas.microsoft.com/office/word/2010/wordprocessingShape">
                          <wps:wsp>
                            <wps:cNvSpPr/>
                            <wps:spPr>
                              <a:xfrm>
                                <a:off x="0" y="0"/>
                                <a:ext cx="1107247" cy="563364"/>
                              </a:xfrm>
                              <a:custGeom>
                                <a:avLst/>
                                <a:gdLst>
                                  <a:gd name="connsiteX0" fmla="*/ 6500 w 1107247"/>
                                  <a:gd name="connsiteY0" fmla="*/ 576375 h 576375"/>
                                  <a:gd name="connsiteX1" fmla="*/ 1107247 w 1107247"/>
                                  <a:gd name="connsiteY1" fmla="*/ 515704 h 576375"/>
                                  <a:gd name="connsiteX2" fmla="*/ 1100746 w 1107247"/>
                                  <a:gd name="connsiteY2" fmla="*/ 387861 h 576375"/>
                                  <a:gd name="connsiteX3" fmla="*/ 962070 w 1107247"/>
                                  <a:gd name="connsiteY3" fmla="*/ 396529 h 576375"/>
                                  <a:gd name="connsiteX4" fmla="*/ 962070 w 1107247"/>
                                  <a:gd name="connsiteY4" fmla="*/ 338024 h 576375"/>
                                  <a:gd name="connsiteX5" fmla="*/ 998906 w 1107247"/>
                                  <a:gd name="connsiteY5" fmla="*/ 338024 h 576375"/>
                                  <a:gd name="connsiteX6" fmla="*/ 994572 w 1107247"/>
                                  <a:gd name="connsiteY6" fmla="*/ 0 h 576375"/>
                                  <a:gd name="connsiteX7" fmla="*/ 851562 w 1107247"/>
                                  <a:gd name="connsiteY7" fmla="*/ 15168 h 576375"/>
                                  <a:gd name="connsiteX8" fmla="*/ 873230 w 1107247"/>
                                  <a:gd name="connsiteY8" fmla="*/ 351025 h 576375"/>
                                  <a:gd name="connsiteX9" fmla="*/ 899232 w 1107247"/>
                                  <a:gd name="connsiteY9" fmla="*/ 351025 h 576375"/>
                                  <a:gd name="connsiteX10" fmla="*/ 897065 w 1107247"/>
                                  <a:gd name="connsiteY10" fmla="*/ 409530 h 576375"/>
                                  <a:gd name="connsiteX11" fmla="*/ 344525 w 1107247"/>
                                  <a:gd name="connsiteY11" fmla="*/ 435532 h 576375"/>
                                  <a:gd name="connsiteX12" fmla="*/ 342358 w 1107247"/>
                                  <a:gd name="connsiteY12" fmla="*/ 374861 h 576375"/>
                                  <a:gd name="connsiteX13" fmla="*/ 383527 w 1107247"/>
                                  <a:gd name="connsiteY13" fmla="*/ 374861 h 576375"/>
                                  <a:gd name="connsiteX14" fmla="*/ 370527 w 1107247"/>
                                  <a:gd name="connsiteY14" fmla="*/ 39003 h 576375"/>
                                  <a:gd name="connsiteX15" fmla="*/ 227516 w 1107247"/>
                                  <a:gd name="connsiteY15" fmla="*/ 54170 h 576375"/>
                                  <a:gd name="connsiteX16" fmla="*/ 255685 w 1107247"/>
                                  <a:gd name="connsiteY16" fmla="*/ 374861 h 576375"/>
                                  <a:gd name="connsiteX17" fmla="*/ 275186 w 1107247"/>
                                  <a:gd name="connsiteY17" fmla="*/ 379194 h 576375"/>
                                  <a:gd name="connsiteX18" fmla="*/ 279520 w 1107247"/>
                                  <a:gd name="connsiteY18" fmla="*/ 435532 h 576375"/>
                                  <a:gd name="connsiteX19" fmla="*/ 0 w 1107247"/>
                                  <a:gd name="connsiteY19" fmla="*/ 437698 h 576375"/>
                                  <a:gd name="connsiteX20" fmla="*/ 6500 w 1107247"/>
                                  <a:gd name="connsiteY20" fmla="*/ 576375 h 576375"/>
                                  <a:gd name="connsiteX0" fmla="*/ 6500 w 1107247"/>
                                  <a:gd name="connsiteY0" fmla="*/ 576375 h 576375"/>
                                  <a:gd name="connsiteX1" fmla="*/ 1107247 w 1107247"/>
                                  <a:gd name="connsiteY1" fmla="*/ 515704 h 576375"/>
                                  <a:gd name="connsiteX2" fmla="*/ 1100746 w 1107247"/>
                                  <a:gd name="connsiteY2" fmla="*/ 387861 h 576375"/>
                                  <a:gd name="connsiteX3" fmla="*/ 962070 w 1107247"/>
                                  <a:gd name="connsiteY3" fmla="*/ 396529 h 576375"/>
                                  <a:gd name="connsiteX4" fmla="*/ 962070 w 1107247"/>
                                  <a:gd name="connsiteY4" fmla="*/ 338024 h 576375"/>
                                  <a:gd name="connsiteX5" fmla="*/ 998906 w 1107247"/>
                                  <a:gd name="connsiteY5" fmla="*/ 338024 h 576375"/>
                                  <a:gd name="connsiteX6" fmla="*/ 994572 w 1107247"/>
                                  <a:gd name="connsiteY6" fmla="*/ 0 h 576375"/>
                                  <a:gd name="connsiteX7" fmla="*/ 851562 w 1107247"/>
                                  <a:gd name="connsiteY7" fmla="*/ 15168 h 576375"/>
                                  <a:gd name="connsiteX8" fmla="*/ 873230 w 1107247"/>
                                  <a:gd name="connsiteY8" fmla="*/ 351025 h 576375"/>
                                  <a:gd name="connsiteX9" fmla="*/ 899232 w 1107247"/>
                                  <a:gd name="connsiteY9" fmla="*/ 351025 h 576375"/>
                                  <a:gd name="connsiteX10" fmla="*/ 897065 w 1107247"/>
                                  <a:gd name="connsiteY10" fmla="*/ 409530 h 576375"/>
                                  <a:gd name="connsiteX11" fmla="*/ 344525 w 1107247"/>
                                  <a:gd name="connsiteY11" fmla="*/ 435532 h 576375"/>
                                  <a:gd name="connsiteX12" fmla="*/ 342358 w 1107247"/>
                                  <a:gd name="connsiteY12" fmla="*/ 374861 h 576375"/>
                                  <a:gd name="connsiteX13" fmla="*/ 383527 w 1107247"/>
                                  <a:gd name="connsiteY13" fmla="*/ 374861 h 576375"/>
                                  <a:gd name="connsiteX14" fmla="*/ 370527 w 1107247"/>
                                  <a:gd name="connsiteY14" fmla="*/ 39003 h 576375"/>
                                  <a:gd name="connsiteX15" fmla="*/ 227516 w 1107247"/>
                                  <a:gd name="connsiteY15" fmla="*/ 54170 h 576375"/>
                                  <a:gd name="connsiteX16" fmla="*/ 255685 w 1107247"/>
                                  <a:gd name="connsiteY16" fmla="*/ 374861 h 576375"/>
                                  <a:gd name="connsiteX17" fmla="*/ 275186 w 1107247"/>
                                  <a:gd name="connsiteY17" fmla="*/ 379194 h 576375"/>
                                  <a:gd name="connsiteX18" fmla="*/ 275184 w 1107247"/>
                                  <a:gd name="connsiteY18" fmla="*/ 424690 h 576375"/>
                                  <a:gd name="connsiteX19" fmla="*/ 0 w 1107247"/>
                                  <a:gd name="connsiteY19" fmla="*/ 437698 h 576375"/>
                                  <a:gd name="connsiteX20" fmla="*/ 6500 w 1107247"/>
                                  <a:gd name="connsiteY20" fmla="*/ 576375 h 576375"/>
                                  <a:gd name="connsiteX0" fmla="*/ 6500 w 1107247"/>
                                  <a:gd name="connsiteY0" fmla="*/ 576375 h 576375"/>
                                  <a:gd name="connsiteX1" fmla="*/ 1107247 w 1107247"/>
                                  <a:gd name="connsiteY1" fmla="*/ 515704 h 576375"/>
                                  <a:gd name="connsiteX2" fmla="*/ 1100746 w 1107247"/>
                                  <a:gd name="connsiteY2" fmla="*/ 387861 h 576375"/>
                                  <a:gd name="connsiteX3" fmla="*/ 962070 w 1107247"/>
                                  <a:gd name="connsiteY3" fmla="*/ 396529 h 576375"/>
                                  <a:gd name="connsiteX4" fmla="*/ 962070 w 1107247"/>
                                  <a:gd name="connsiteY4" fmla="*/ 338024 h 576375"/>
                                  <a:gd name="connsiteX5" fmla="*/ 998906 w 1107247"/>
                                  <a:gd name="connsiteY5" fmla="*/ 338024 h 576375"/>
                                  <a:gd name="connsiteX6" fmla="*/ 994572 w 1107247"/>
                                  <a:gd name="connsiteY6" fmla="*/ 0 h 576375"/>
                                  <a:gd name="connsiteX7" fmla="*/ 851562 w 1107247"/>
                                  <a:gd name="connsiteY7" fmla="*/ 15168 h 576375"/>
                                  <a:gd name="connsiteX8" fmla="*/ 873230 w 1107247"/>
                                  <a:gd name="connsiteY8" fmla="*/ 351025 h 576375"/>
                                  <a:gd name="connsiteX9" fmla="*/ 899232 w 1107247"/>
                                  <a:gd name="connsiteY9" fmla="*/ 351025 h 576375"/>
                                  <a:gd name="connsiteX10" fmla="*/ 897065 w 1107247"/>
                                  <a:gd name="connsiteY10" fmla="*/ 409530 h 576375"/>
                                  <a:gd name="connsiteX11" fmla="*/ 344525 w 1107247"/>
                                  <a:gd name="connsiteY11" fmla="*/ 424690 h 576375"/>
                                  <a:gd name="connsiteX12" fmla="*/ 342358 w 1107247"/>
                                  <a:gd name="connsiteY12" fmla="*/ 374861 h 576375"/>
                                  <a:gd name="connsiteX13" fmla="*/ 383527 w 1107247"/>
                                  <a:gd name="connsiteY13" fmla="*/ 374861 h 576375"/>
                                  <a:gd name="connsiteX14" fmla="*/ 370527 w 1107247"/>
                                  <a:gd name="connsiteY14" fmla="*/ 39003 h 576375"/>
                                  <a:gd name="connsiteX15" fmla="*/ 227516 w 1107247"/>
                                  <a:gd name="connsiteY15" fmla="*/ 54170 h 576375"/>
                                  <a:gd name="connsiteX16" fmla="*/ 255685 w 1107247"/>
                                  <a:gd name="connsiteY16" fmla="*/ 374861 h 576375"/>
                                  <a:gd name="connsiteX17" fmla="*/ 275186 w 1107247"/>
                                  <a:gd name="connsiteY17" fmla="*/ 379194 h 576375"/>
                                  <a:gd name="connsiteX18" fmla="*/ 275184 w 1107247"/>
                                  <a:gd name="connsiteY18" fmla="*/ 424690 h 576375"/>
                                  <a:gd name="connsiteX19" fmla="*/ 0 w 1107247"/>
                                  <a:gd name="connsiteY19" fmla="*/ 437698 h 576375"/>
                                  <a:gd name="connsiteX20" fmla="*/ 6500 w 1107247"/>
                                  <a:gd name="connsiteY20" fmla="*/ 576375 h 576375"/>
                                  <a:gd name="connsiteX0" fmla="*/ 6500 w 1107247"/>
                                  <a:gd name="connsiteY0" fmla="*/ 576375 h 576375"/>
                                  <a:gd name="connsiteX1" fmla="*/ 1107247 w 1107247"/>
                                  <a:gd name="connsiteY1" fmla="*/ 515704 h 576375"/>
                                  <a:gd name="connsiteX2" fmla="*/ 1100746 w 1107247"/>
                                  <a:gd name="connsiteY2" fmla="*/ 387861 h 576375"/>
                                  <a:gd name="connsiteX3" fmla="*/ 962070 w 1107247"/>
                                  <a:gd name="connsiteY3" fmla="*/ 396529 h 576375"/>
                                  <a:gd name="connsiteX4" fmla="*/ 962070 w 1107247"/>
                                  <a:gd name="connsiteY4" fmla="*/ 338024 h 576375"/>
                                  <a:gd name="connsiteX5" fmla="*/ 998906 w 1107247"/>
                                  <a:gd name="connsiteY5" fmla="*/ 338024 h 576375"/>
                                  <a:gd name="connsiteX6" fmla="*/ 994572 w 1107247"/>
                                  <a:gd name="connsiteY6" fmla="*/ 0 h 576375"/>
                                  <a:gd name="connsiteX7" fmla="*/ 851562 w 1107247"/>
                                  <a:gd name="connsiteY7" fmla="*/ 15168 h 576375"/>
                                  <a:gd name="connsiteX8" fmla="*/ 873230 w 1107247"/>
                                  <a:gd name="connsiteY8" fmla="*/ 351025 h 576375"/>
                                  <a:gd name="connsiteX9" fmla="*/ 899232 w 1107247"/>
                                  <a:gd name="connsiteY9" fmla="*/ 351025 h 576375"/>
                                  <a:gd name="connsiteX10" fmla="*/ 897065 w 1107247"/>
                                  <a:gd name="connsiteY10" fmla="*/ 387845 h 576375"/>
                                  <a:gd name="connsiteX11" fmla="*/ 344525 w 1107247"/>
                                  <a:gd name="connsiteY11" fmla="*/ 424690 h 576375"/>
                                  <a:gd name="connsiteX12" fmla="*/ 342358 w 1107247"/>
                                  <a:gd name="connsiteY12" fmla="*/ 374861 h 576375"/>
                                  <a:gd name="connsiteX13" fmla="*/ 383527 w 1107247"/>
                                  <a:gd name="connsiteY13" fmla="*/ 374861 h 576375"/>
                                  <a:gd name="connsiteX14" fmla="*/ 370527 w 1107247"/>
                                  <a:gd name="connsiteY14" fmla="*/ 39003 h 576375"/>
                                  <a:gd name="connsiteX15" fmla="*/ 227516 w 1107247"/>
                                  <a:gd name="connsiteY15" fmla="*/ 54170 h 576375"/>
                                  <a:gd name="connsiteX16" fmla="*/ 255685 w 1107247"/>
                                  <a:gd name="connsiteY16" fmla="*/ 374861 h 576375"/>
                                  <a:gd name="connsiteX17" fmla="*/ 275186 w 1107247"/>
                                  <a:gd name="connsiteY17" fmla="*/ 379194 h 576375"/>
                                  <a:gd name="connsiteX18" fmla="*/ 275184 w 1107247"/>
                                  <a:gd name="connsiteY18" fmla="*/ 424690 h 576375"/>
                                  <a:gd name="connsiteX19" fmla="*/ 0 w 1107247"/>
                                  <a:gd name="connsiteY19" fmla="*/ 437698 h 576375"/>
                                  <a:gd name="connsiteX20" fmla="*/ 6500 w 1107247"/>
                                  <a:gd name="connsiteY20" fmla="*/ 576375 h 576375"/>
                                  <a:gd name="connsiteX0" fmla="*/ 6500 w 1107247"/>
                                  <a:gd name="connsiteY0" fmla="*/ 576375 h 576375"/>
                                  <a:gd name="connsiteX1" fmla="*/ 1107247 w 1107247"/>
                                  <a:gd name="connsiteY1" fmla="*/ 515704 h 576375"/>
                                  <a:gd name="connsiteX2" fmla="*/ 1100746 w 1107247"/>
                                  <a:gd name="connsiteY2" fmla="*/ 387861 h 576375"/>
                                  <a:gd name="connsiteX3" fmla="*/ 962070 w 1107247"/>
                                  <a:gd name="connsiteY3" fmla="*/ 396529 h 576375"/>
                                  <a:gd name="connsiteX4" fmla="*/ 962070 w 1107247"/>
                                  <a:gd name="connsiteY4" fmla="*/ 338024 h 576375"/>
                                  <a:gd name="connsiteX5" fmla="*/ 998906 w 1107247"/>
                                  <a:gd name="connsiteY5" fmla="*/ 338024 h 576375"/>
                                  <a:gd name="connsiteX6" fmla="*/ 994572 w 1107247"/>
                                  <a:gd name="connsiteY6" fmla="*/ 0 h 576375"/>
                                  <a:gd name="connsiteX7" fmla="*/ 851562 w 1107247"/>
                                  <a:gd name="connsiteY7" fmla="*/ 15168 h 576375"/>
                                  <a:gd name="connsiteX8" fmla="*/ 873230 w 1107247"/>
                                  <a:gd name="connsiteY8" fmla="*/ 351025 h 576375"/>
                                  <a:gd name="connsiteX9" fmla="*/ 899232 w 1107247"/>
                                  <a:gd name="connsiteY9" fmla="*/ 351025 h 576375"/>
                                  <a:gd name="connsiteX10" fmla="*/ 897065 w 1107247"/>
                                  <a:gd name="connsiteY10" fmla="*/ 394351 h 576375"/>
                                  <a:gd name="connsiteX11" fmla="*/ 344525 w 1107247"/>
                                  <a:gd name="connsiteY11" fmla="*/ 424690 h 576375"/>
                                  <a:gd name="connsiteX12" fmla="*/ 342358 w 1107247"/>
                                  <a:gd name="connsiteY12" fmla="*/ 374861 h 576375"/>
                                  <a:gd name="connsiteX13" fmla="*/ 383527 w 1107247"/>
                                  <a:gd name="connsiteY13" fmla="*/ 374861 h 576375"/>
                                  <a:gd name="connsiteX14" fmla="*/ 370527 w 1107247"/>
                                  <a:gd name="connsiteY14" fmla="*/ 39003 h 576375"/>
                                  <a:gd name="connsiteX15" fmla="*/ 227516 w 1107247"/>
                                  <a:gd name="connsiteY15" fmla="*/ 54170 h 576375"/>
                                  <a:gd name="connsiteX16" fmla="*/ 255685 w 1107247"/>
                                  <a:gd name="connsiteY16" fmla="*/ 374861 h 576375"/>
                                  <a:gd name="connsiteX17" fmla="*/ 275186 w 1107247"/>
                                  <a:gd name="connsiteY17" fmla="*/ 379194 h 576375"/>
                                  <a:gd name="connsiteX18" fmla="*/ 275184 w 1107247"/>
                                  <a:gd name="connsiteY18" fmla="*/ 424690 h 576375"/>
                                  <a:gd name="connsiteX19" fmla="*/ 0 w 1107247"/>
                                  <a:gd name="connsiteY19" fmla="*/ 437698 h 576375"/>
                                  <a:gd name="connsiteX20" fmla="*/ 6500 w 1107247"/>
                                  <a:gd name="connsiteY20" fmla="*/ 576375 h 576375"/>
                                  <a:gd name="connsiteX0" fmla="*/ 6500 w 1107247"/>
                                  <a:gd name="connsiteY0" fmla="*/ 576375 h 576375"/>
                                  <a:gd name="connsiteX1" fmla="*/ 1107247 w 1107247"/>
                                  <a:gd name="connsiteY1" fmla="*/ 515704 h 576375"/>
                                  <a:gd name="connsiteX2" fmla="*/ 1100746 w 1107247"/>
                                  <a:gd name="connsiteY2" fmla="*/ 387861 h 576375"/>
                                  <a:gd name="connsiteX3" fmla="*/ 962070 w 1107247"/>
                                  <a:gd name="connsiteY3" fmla="*/ 390023 h 576375"/>
                                  <a:gd name="connsiteX4" fmla="*/ 962070 w 1107247"/>
                                  <a:gd name="connsiteY4" fmla="*/ 338024 h 576375"/>
                                  <a:gd name="connsiteX5" fmla="*/ 998906 w 1107247"/>
                                  <a:gd name="connsiteY5" fmla="*/ 338024 h 576375"/>
                                  <a:gd name="connsiteX6" fmla="*/ 994572 w 1107247"/>
                                  <a:gd name="connsiteY6" fmla="*/ 0 h 576375"/>
                                  <a:gd name="connsiteX7" fmla="*/ 851562 w 1107247"/>
                                  <a:gd name="connsiteY7" fmla="*/ 15168 h 576375"/>
                                  <a:gd name="connsiteX8" fmla="*/ 873230 w 1107247"/>
                                  <a:gd name="connsiteY8" fmla="*/ 351025 h 576375"/>
                                  <a:gd name="connsiteX9" fmla="*/ 899232 w 1107247"/>
                                  <a:gd name="connsiteY9" fmla="*/ 351025 h 576375"/>
                                  <a:gd name="connsiteX10" fmla="*/ 897065 w 1107247"/>
                                  <a:gd name="connsiteY10" fmla="*/ 394351 h 576375"/>
                                  <a:gd name="connsiteX11" fmla="*/ 344525 w 1107247"/>
                                  <a:gd name="connsiteY11" fmla="*/ 424690 h 576375"/>
                                  <a:gd name="connsiteX12" fmla="*/ 342358 w 1107247"/>
                                  <a:gd name="connsiteY12" fmla="*/ 374861 h 576375"/>
                                  <a:gd name="connsiteX13" fmla="*/ 383527 w 1107247"/>
                                  <a:gd name="connsiteY13" fmla="*/ 374861 h 576375"/>
                                  <a:gd name="connsiteX14" fmla="*/ 370527 w 1107247"/>
                                  <a:gd name="connsiteY14" fmla="*/ 39003 h 576375"/>
                                  <a:gd name="connsiteX15" fmla="*/ 227516 w 1107247"/>
                                  <a:gd name="connsiteY15" fmla="*/ 54170 h 576375"/>
                                  <a:gd name="connsiteX16" fmla="*/ 255685 w 1107247"/>
                                  <a:gd name="connsiteY16" fmla="*/ 374861 h 576375"/>
                                  <a:gd name="connsiteX17" fmla="*/ 275186 w 1107247"/>
                                  <a:gd name="connsiteY17" fmla="*/ 379194 h 576375"/>
                                  <a:gd name="connsiteX18" fmla="*/ 275184 w 1107247"/>
                                  <a:gd name="connsiteY18" fmla="*/ 424690 h 576375"/>
                                  <a:gd name="connsiteX19" fmla="*/ 0 w 1107247"/>
                                  <a:gd name="connsiteY19" fmla="*/ 437698 h 576375"/>
                                  <a:gd name="connsiteX20" fmla="*/ 6500 w 1107247"/>
                                  <a:gd name="connsiteY20" fmla="*/ 576375 h 576375"/>
                                  <a:gd name="connsiteX0" fmla="*/ 6500 w 1107247"/>
                                  <a:gd name="connsiteY0" fmla="*/ 576375 h 576375"/>
                                  <a:gd name="connsiteX1" fmla="*/ 1107247 w 1107247"/>
                                  <a:gd name="connsiteY1" fmla="*/ 515704 h 576375"/>
                                  <a:gd name="connsiteX2" fmla="*/ 1100746 w 1107247"/>
                                  <a:gd name="connsiteY2" fmla="*/ 387861 h 576375"/>
                                  <a:gd name="connsiteX3" fmla="*/ 962070 w 1107247"/>
                                  <a:gd name="connsiteY3" fmla="*/ 390023 h 576375"/>
                                  <a:gd name="connsiteX4" fmla="*/ 962070 w 1107247"/>
                                  <a:gd name="connsiteY4" fmla="*/ 338024 h 576375"/>
                                  <a:gd name="connsiteX5" fmla="*/ 998906 w 1107247"/>
                                  <a:gd name="connsiteY5" fmla="*/ 338024 h 576375"/>
                                  <a:gd name="connsiteX6" fmla="*/ 994572 w 1107247"/>
                                  <a:gd name="connsiteY6" fmla="*/ 0 h 576375"/>
                                  <a:gd name="connsiteX7" fmla="*/ 851562 w 1107247"/>
                                  <a:gd name="connsiteY7" fmla="*/ 15168 h 576375"/>
                                  <a:gd name="connsiteX8" fmla="*/ 873230 w 1107247"/>
                                  <a:gd name="connsiteY8" fmla="*/ 351025 h 576375"/>
                                  <a:gd name="connsiteX9" fmla="*/ 899232 w 1107247"/>
                                  <a:gd name="connsiteY9" fmla="*/ 351025 h 576375"/>
                                  <a:gd name="connsiteX10" fmla="*/ 897065 w 1107247"/>
                                  <a:gd name="connsiteY10" fmla="*/ 394351 h 576375"/>
                                  <a:gd name="connsiteX11" fmla="*/ 344525 w 1107247"/>
                                  <a:gd name="connsiteY11" fmla="*/ 424690 h 576375"/>
                                  <a:gd name="connsiteX12" fmla="*/ 342358 w 1107247"/>
                                  <a:gd name="connsiteY12" fmla="*/ 374861 h 576375"/>
                                  <a:gd name="connsiteX13" fmla="*/ 383527 w 1107247"/>
                                  <a:gd name="connsiteY13" fmla="*/ 374861 h 576375"/>
                                  <a:gd name="connsiteX14" fmla="*/ 370527 w 1107247"/>
                                  <a:gd name="connsiteY14" fmla="*/ 39003 h 576375"/>
                                  <a:gd name="connsiteX15" fmla="*/ 227516 w 1107247"/>
                                  <a:gd name="connsiteY15" fmla="*/ 54170 h 576375"/>
                                  <a:gd name="connsiteX16" fmla="*/ 255685 w 1107247"/>
                                  <a:gd name="connsiteY16" fmla="*/ 374861 h 576375"/>
                                  <a:gd name="connsiteX17" fmla="*/ 277354 w 1107247"/>
                                  <a:gd name="connsiteY17" fmla="*/ 385700 h 576375"/>
                                  <a:gd name="connsiteX18" fmla="*/ 275184 w 1107247"/>
                                  <a:gd name="connsiteY18" fmla="*/ 424690 h 576375"/>
                                  <a:gd name="connsiteX19" fmla="*/ 0 w 1107247"/>
                                  <a:gd name="connsiteY19" fmla="*/ 437698 h 576375"/>
                                  <a:gd name="connsiteX20" fmla="*/ 6500 w 1107247"/>
                                  <a:gd name="connsiteY20" fmla="*/ 576375 h 576375"/>
                                  <a:gd name="connsiteX0" fmla="*/ 6500 w 1107247"/>
                                  <a:gd name="connsiteY0" fmla="*/ 576375 h 576375"/>
                                  <a:gd name="connsiteX1" fmla="*/ 1107247 w 1107247"/>
                                  <a:gd name="connsiteY1" fmla="*/ 515704 h 576375"/>
                                  <a:gd name="connsiteX2" fmla="*/ 1100746 w 1107247"/>
                                  <a:gd name="connsiteY2" fmla="*/ 387861 h 576375"/>
                                  <a:gd name="connsiteX3" fmla="*/ 962070 w 1107247"/>
                                  <a:gd name="connsiteY3" fmla="*/ 390023 h 576375"/>
                                  <a:gd name="connsiteX4" fmla="*/ 962070 w 1107247"/>
                                  <a:gd name="connsiteY4" fmla="*/ 338024 h 576375"/>
                                  <a:gd name="connsiteX5" fmla="*/ 998906 w 1107247"/>
                                  <a:gd name="connsiteY5" fmla="*/ 338024 h 576375"/>
                                  <a:gd name="connsiteX6" fmla="*/ 994572 w 1107247"/>
                                  <a:gd name="connsiteY6" fmla="*/ 0 h 576375"/>
                                  <a:gd name="connsiteX7" fmla="*/ 851562 w 1107247"/>
                                  <a:gd name="connsiteY7" fmla="*/ 15168 h 576375"/>
                                  <a:gd name="connsiteX8" fmla="*/ 873230 w 1107247"/>
                                  <a:gd name="connsiteY8" fmla="*/ 351025 h 576375"/>
                                  <a:gd name="connsiteX9" fmla="*/ 899232 w 1107247"/>
                                  <a:gd name="connsiteY9" fmla="*/ 351025 h 576375"/>
                                  <a:gd name="connsiteX10" fmla="*/ 897065 w 1107247"/>
                                  <a:gd name="connsiteY10" fmla="*/ 394351 h 576375"/>
                                  <a:gd name="connsiteX11" fmla="*/ 344525 w 1107247"/>
                                  <a:gd name="connsiteY11" fmla="*/ 424690 h 576375"/>
                                  <a:gd name="connsiteX12" fmla="*/ 342358 w 1107247"/>
                                  <a:gd name="connsiteY12" fmla="*/ 374861 h 576375"/>
                                  <a:gd name="connsiteX13" fmla="*/ 383527 w 1107247"/>
                                  <a:gd name="connsiteY13" fmla="*/ 374861 h 576375"/>
                                  <a:gd name="connsiteX14" fmla="*/ 370527 w 1107247"/>
                                  <a:gd name="connsiteY14" fmla="*/ 39003 h 576375"/>
                                  <a:gd name="connsiteX15" fmla="*/ 227516 w 1107247"/>
                                  <a:gd name="connsiteY15" fmla="*/ 54170 h 576375"/>
                                  <a:gd name="connsiteX16" fmla="*/ 242679 w 1107247"/>
                                  <a:gd name="connsiteY16" fmla="*/ 374861 h 576375"/>
                                  <a:gd name="connsiteX17" fmla="*/ 277354 w 1107247"/>
                                  <a:gd name="connsiteY17" fmla="*/ 385700 h 576375"/>
                                  <a:gd name="connsiteX18" fmla="*/ 275184 w 1107247"/>
                                  <a:gd name="connsiteY18" fmla="*/ 424690 h 576375"/>
                                  <a:gd name="connsiteX19" fmla="*/ 0 w 1107247"/>
                                  <a:gd name="connsiteY19" fmla="*/ 437698 h 576375"/>
                                  <a:gd name="connsiteX20" fmla="*/ 6500 w 1107247"/>
                                  <a:gd name="connsiteY20" fmla="*/ 576375 h 576375"/>
                                  <a:gd name="connsiteX0" fmla="*/ 6500 w 1107247"/>
                                  <a:gd name="connsiteY0" fmla="*/ 576375 h 576375"/>
                                  <a:gd name="connsiteX1" fmla="*/ 1107247 w 1107247"/>
                                  <a:gd name="connsiteY1" fmla="*/ 515704 h 576375"/>
                                  <a:gd name="connsiteX2" fmla="*/ 1100746 w 1107247"/>
                                  <a:gd name="connsiteY2" fmla="*/ 387861 h 576375"/>
                                  <a:gd name="connsiteX3" fmla="*/ 962070 w 1107247"/>
                                  <a:gd name="connsiteY3" fmla="*/ 390023 h 576375"/>
                                  <a:gd name="connsiteX4" fmla="*/ 962070 w 1107247"/>
                                  <a:gd name="connsiteY4" fmla="*/ 338024 h 576375"/>
                                  <a:gd name="connsiteX5" fmla="*/ 998906 w 1107247"/>
                                  <a:gd name="connsiteY5" fmla="*/ 338024 h 576375"/>
                                  <a:gd name="connsiteX6" fmla="*/ 994572 w 1107247"/>
                                  <a:gd name="connsiteY6" fmla="*/ 0 h 576375"/>
                                  <a:gd name="connsiteX7" fmla="*/ 851562 w 1107247"/>
                                  <a:gd name="connsiteY7" fmla="*/ 15168 h 576375"/>
                                  <a:gd name="connsiteX8" fmla="*/ 873230 w 1107247"/>
                                  <a:gd name="connsiteY8" fmla="*/ 351025 h 576375"/>
                                  <a:gd name="connsiteX9" fmla="*/ 899232 w 1107247"/>
                                  <a:gd name="connsiteY9" fmla="*/ 351025 h 576375"/>
                                  <a:gd name="connsiteX10" fmla="*/ 897065 w 1107247"/>
                                  <a:gd name="connsiteY10" fmla="*/ 394351 h 576375"/>
                                  <a:gd name="connsiteX11" fmla="*/ 344525 w 1107247"/>
                                  <a:gd name="connsiteY11" fmla="*/ 424690 h 576375"/>
                                  <a:gd name="connsiteX12" fmla="*/ 342358 w 1107247"/>
                                  <a:gd name="connsiteY12" fmla="*/ 374861 h 576375"/>
                                  <a:gd name="connsiteX13" fmla="*/ 383527 w 1107247"/>
                                  <a:gd name="connsiteY13" fmla="*/ 374861 h 576375"/>
                                  <a:gd name="connsiteX14" fmla="*/ 370527 w 1107247"/>
                                  <a:gd name="connsiteY14" fmla="*/ 49846 h 576375"/>
                                  <a:gd name="connsiteX15" fmla="*/ 227516 w 1107247"/>
                                  <a:gd name="connsiteY15" fmla="*/ 54170 h 576375"/>
                                  <a:gd name="connsiteX16" fmla="*/ 242679 w 1107247"/>
                                  <a:gd name="connsiteY16" fmla="*/ 374861 h 576375"/>
                                  <a:gd name="connsiteX17" fmla="*/ 277354 w 1107247"/>
                                  <a:gd name="connsiteY17" fmla="*/ 385700 h 576375"/>
                                  <a:gd name="connsiteX18" fmla="*/ 275184 w 1107247"/>
                                  <a:gd name="connsiteY18" fmla="*/ 424690 h 576375"/>
                                  <a:gd name="connsiteX19" fmla="*/ 0 w 1107247"/>
                                  <a:gd name="connsiteY19" fmla="*/ 437698 h 576375"/>
                                  <a:gd name="connsiteX20" fmla="*/ 6500 w 1107247"/>
                                  <a:gd name="connsiteY20" fmla="*/ 576375 h 576375"/>
                                  <a:gd name="connsiteX0" fmla="*/ 6500 w 1107247"/>
                                  <a:gd name="connsiteY0" fmla="*/ 563364 h 563364"/>
                                  <a:gd name="connsiteX1" fmla="*/ 1107247 w 1107247"/>
                                  <a:gd name="connsiteY1" fmla="*/ 502693 h 563364"/>
                                  <a:gd name="connsiteX2" fmla="*/ 1100746 w 1107247"/>
                                  <a:gd name="connsiteY2" fmla="*/ 374850 h 563364"/>
                                  <a:gd name="connsiteX3" fmla="*/ 962070 w 1107247"/>
                                  <a:gd name="connsiteY3" fmla="*/ 377012 h 563364"/>
                                  <a:gd name="connsiteX4" fmla="*/ 962070 w 1107247"/>
                                  <a:gd name="connsiteY4" fmla="*/ 325013 h 563364"/>
                                  <a:gd name="connsiteX5" fmla="*/ 998906 w 1107247"/>
                                  <a:gd name="connsiteY5" fmla="*/ 325013 h 563364"/>
                                  <a:gd name="connsiteX6" fmla="*/ 996739 w 1107247"/>
                                  <a:gd name="connsiteY6" fmla="*/ 0 h 563364"/>
                                  <a:gd name="connsiteX7" fmla="*/ 851562 w 1107247"/>
                                  <a:gd name="connsiteY7" fmla="*/ 2157 h 563364"/>
                                  <a:gd name="connsiteX8" fmla="*/ 873230 w 1107247"/>
                                  <a:gd name="connsiteY8" fmla="*/ 338014 h 563364"/>
                                  <a:gd name="connsiteX9" fmla="*/ 899232 w 1107247"/>
                                  <a:gd name="connsiteY9" fmla="*/ 338014 h 563364"/>
                                  <a:gd name="connsiteX10" fmla="*/ 897065 w 1107247"/>
                                  <a:gd name="connsiteY10" fmla="*/ 381340 h 563364"/>
                                  <a:gd name="connsiteX11" fmla="*/ 344525 w 1107247"/>
                                  <a:gd name="connsiteY11" fmla="*/ 411679 h 563364"/>
                                  <a:gd name="connsiteX12" fmla="*/ 342358 w 1107247"/>
                                  <a:gd name="connsiteY12" fmla="*/ 361850 h 563364"/>
                                  <a:gd name="connsiteX13" fmla="*/ 383527 w 1107247"/>
                                  <a:gd name="connsiteY13" fmla="*/ 361850 h 563364"/>
                                  <a:gd name="connsiteX14" fmla="*/ 370527 w 1107247"/>
                                  <a:gd name="connsiteY14" fmla="*/ 36835 h 563364"/>
                                  <a:gd name="connsiteX15" fmla="*/ 227516 w 1107247"/>
                                  <a:gd name="connsiteY15" fmla="*/ 41159 h 563364"/>
                                  <a:gd name="connsiteX16" fmla="*/ 242679 w 1107247"/>
                                  <a:gd name="connsiteY16" fmla="*/ 361850 h 563364"/>
                                  <a:gd name="connsiteX17" fmla="*/ 277354 w 1107247"/>
                                  <a:gd name="connsiteY17" fmla="*/ 372689 h 563364"/>
                                  <a:gd name="connsiteX18" fmla="*/ 275184 w 1107247"/>
                                  <a:gd name="connsiteY18" fmla="*/ 411679 h 563364"/>
                                  <a:gd name="connsiteX19" fmla="*/ 0 w 1107247"/>
                                  <a:gd name="connsiteY19" fmla="*/ 424687 h 563364"/>
                                  <a:gd name="connsiteX20" fmla="*/ 6500 w 1107247"/>
                                  <a:gd name="connsiteY20" fmla="*/ 563364 h 563364"/>
                                  <a:gd name="connsiteX0" fmla="*/ 6500 w 1107247"/>
                                  <a:gd name="connsiteY0" fmla="*/ 563364 h 563364"/>
                                  <a:gd name="connsiteX1" fmla="*/ 1107247 w 1107247"/>
                                  <a:gd name="connsiteY1" fmla="*/ 502693 h 563364"/>
                                  <a:gd name="connsiteX2" fmla="*/ 1100746 w 1107247"/>
                                  <a:gd name="connsiteY2" fmla="*/ 374850 h 563364"/>
                                  <a:gd name="connsiteX3" fmla="*/ 962070 w 1107247"/>
                                  <a:gd name="connsiteY3" fmla="*/ 377012 h 563364"/>
                                  <a:gd name="connsiteX4" fmla="*/ 962070 w 1107247"/>
                                  <a:gd name="connsiteY4" fmla="*/ 325013 h 563364"/>
                                  <a:gd name="connsiteX5" fmla="*/ 998906 w 1107247"/>
                                  <a:gd name="connsiteY5" fmla="*/ 325013 h 563364"/>
                                  <a:gd name="connsiteX6" fmla="*/ 996739 w 1107247"/>
                                  <a:gd name="connsiteY6" fmla="*/ 0 h 563364"/>
                                  <a:gd name="connsiteX7" fmla="*/ 851562 w 1107247"/>
                                  <a:gd name="connsiteY7" fmla="*/ 2157 h 563364"/>
                                  <a:gd name="connsiteX8" fmla="*/ 864559 w 1107247"/>
                                  <a:gd name="connsiteY8" fmla="*/ 338014 h 563364"/>
                                  <a:gd name="connsiteX9" fmla="*/ 899232 w 1107247"/>
                                  <a:gd name="connsiteY9" fmla="*/ 338014 h 563364"/>
                                  <a:gd name="connsiteX10" fmla="*/ 897065 w 1107247"/>
                                  <a:gd name="connsiteY10" fmla="*/ 381340 h 563364"/>
                                  <a:gd name="connsiteX11" fmla="*/ 344525 w 1107247"/>
                                  <a:gd name="connsiteY11" fmla="*/ 411679 h 563364"/>
                                  <a:gd name="connsiteX12" fmla="*/ 342358 w 1107247"/>
                                  <a:gd name="connsiteY12" fmla="*/ 361850 h 563364"/>
                                  <a:gd name="connsiteX13" fmla="*/ 383527 w 1107247"/>
                                  <a:gd name="connsiteY13" fmla="*/ 361850 h 563364"/>
                                  <a:gd name="connsiteX14" fmla="*/ 370527 w 1107247"/>
                                  <a:gd name="connsiteY14" fmla="*/ 36835 h 563364"/>
                                  <a:gd name="connsiteX15" fmla="*/ 227516 w 1107247"/>
                                  <a:gd name="connsiteY15" fmla="*/ 41159 h 563364"/>
                                  <a:gd name="connsiteX16" fmla="*/ 242679 w 1107247"/>
                                  <a:gd name="connsiteY16" fmla="*/ 361850 h 563364"/>
                                  <a:gd name="connsiteX17" fmla="*/ 277354 w 1107247"/>
                                  <a:gd name="connsiteY17" fmla="*/ 372689 h 563364"/>
                                  <a:gd name="connsiteX18" fmla="*/ 275184 w 1107247"/>
                                  <a:gd name="connsiteY18" fmla="*/ 411679 h 563364"/>
                                  <a:gd name="connsiteX19" fmla="*/ 0 w 1107247"/>
                                  <a:gd name="connsiteY19" fmla="*/ 424687 h 563364"/>
                                  <a:gd name="connsiteX20" fmla="*/ 6500 w 1107247"/>
                                  <a:gd name="connsiteY20" fmla="*/ 563364 h 563364"/>
                                  <a:gd name="connsiteX0" fmla="*/ 6500 w 1107247"/>
                                  <a:gd name="connsiteY0" fmla="*/ 563364 h 563364"/>
                                  <a:gd name="connsiteX1" fmla="*/ 1107247 w 1107247"/>
                                  <a:gd name="connsiteY1" fmla="*/ 502693 h 563364"/>
                                  <a:gd name="connsiteX2" fmla="*/ 1100746 w 1107247"/>
                                  <a:gd name="connsiteY2" fmla="*/ 374850 h 563364"/>
                                  <a:gd name="connsiteX3" fmla="*/ 962070 w 1107247"/>
                                  <a:gd name="connsiteY3" fmla="*/ 377012 h 563364"/>
                                  <a:gd name="connsiteX4" fmla="*/ 962070 w 1107247"/>
                                  <a:gd name="connsiteY4" fmla="*/ 325013 h 563364"/>
                                  <a:gd name="connsiteX5" fmla="*/ 1009744 w 1107247"/>
                                  <a:gd name="connsiteY5" fmla="*/ 325013 h 563364"/>
                                  <a:gd name="connsiteX6" fmla="*/ 996739 w 1107247"/>
                                  <a:gd name="connsiteY6" fmla="*/ 0 h 563364"/>
                                  <a:gd name="connsiteX7" fmla="*/ 851562 w 1107247"/>
                                  <a:gd name="connsiteY7" fmla="*/ 2157 h 563364"/>
                                  <a:gd name="connsiteX8" fmla="*/ 864559 w 1107247"/>
                                  <a:gd name="connsiteY8" fmla="*/ 338014 h 563364"/>
                                  <a:gd name="connsiteX9" fmla="*/ 899232 w 1107247"/>
                                  <a:gd name="connsiteY9" fmla="*/ 338014 h 563364"/>
                                  <a:gd name="connsiteX10" fmla="*/ 897065 w 1107247"/>
                                  <a:gd name="connsiteY10" fmla="*/ 381340 h 563364"/>
                                  <a:gd name="connsiteX11" fmla="*/ 344525 w 1107247"/>
                                  <a:gd name="connsiteY11" fmla="*/ 411679 h 563364"/>
                                  <a:gd name="connsiteX12" fmla="*/ 342358 w 1107247"/>
                                  <a:gd name="connsiteY12" fmla="*/ 361850 h 563364"/>
                                  <a:gd name="connsiteX13" fmla="*/ 383527 w 1107247"/>
                                  <a:gd name="connsiteY13" fmla="*/ 361850 h 563364"/>
                                  <a:gd name="connsiteX14" fmla="*/ 370527 w 1107247"/>
                                  <a:gd name="connsiteY14" fmla="*/ 36835 h 563364"/>
                                  <a:gd name="connsiteX15" fmla="*/ 227516 w 1107247"/>
                                  <a:gd name="connsiteY15" fmla="*/ 41159 h 563364"/>
                                  <a:gd name="connsiteX16" fmla="*/ 242679 w 1107247"/>
                                  <a:gd name="connsiteY16" fmla="*/ 361850 h 563364"/>
                                  <a:gd name="connsiteX17" fmla="*/ 277354 w 1107247"/>
                                  <a:gd name="connsiteY17" fmla="*/ 372689 h 563364"/>
                                  <a:gd name="connsiteX18" fmla="*/ 275184 w 1107247"/>
                                  <a:gd name="connsiteY18" fmla="*/ 411679 h 563364"/>
                                  <a:gd name="connsiteX19" fmla="*/ 0 w 1107247"/>
                                  <a:gd name="connsiteY19" fmla="*/ 424687 h 563364"/>
                                  <a:gd name="connsiteX20" fmla="*/ 6500 w 1107247"/>
                                  <a:gd name="connsiteY20" fmla="*/ 563364 h 563364"/>
                                  <a:gd name="connsiteX0" fmla="*/ 6500 w 1107247"/>
                                  <a:gd name="connsiteY0" fmla="*/ 563364 h 563364"/>
                                  <a:gd name="connsiteX1" fmla="*/ 1107247 w 1107247"/>
                                  <a:gd name="connsiteY1" fmla="*/ 502693 h 563364"/>
                                  <a:gd name="connsiteX2" fmla="*/ 1100746 w 1107247"/>
                                  <a:gd name="connsiteY2" fmla="*/ 374850 h 563364"/>
                                  <a:gd name="connsiteX3" fmla="*/ 962070 w 1107247"/>
                                  <a:gd name="connsiteY3" fmla="*/ 377012 h 563364"/>
                                  <a:gd name="connsiteX4" fmla="*/ 962070 w 1107247"/>
                                  <a:gd name="connsiteY4" fmla="*/ 325013 h 563364"/>
                                  <a:gd name="connsiteX5" fmla="*/ 1009744 w 1107247"/>
                                  <a:gd name="connsiteY5" fmla="*/ 325013 h 563364"/>
                                  <a:gd name="connsiteX6" fmla="*/ 996739 w 1107247"/>
                                  <a:gd name="connsiteY6" fmla="*/ 0 h 563364"/>
                                  <a:gd name="connsiteX7" fmla="*/ 851562 w 1107247"/>
                                  <a:gd name="connsiteY7" fmla="*/ 2157 h 563364"/>
                                  <a:gd name="connsiteX8" fmla="*/ 864559 w 1107247"/>
                                  <a:gd name="connsiteY8" fmla="*/ 338014 h 563364"/>
                                  <a:gd name="connsiteX9" fmla="*/ 899232 w 1107247"/>
                                  <a:gd name="connsiteY9" fmla="*/ 338014 h 563364"/>
                                  <a:gd name="connsiteX10" fmla="*/ 897065 w 1107247"/>
                                  <a:gd name="connsiteY10" fmla="*/ 381340 h 563364"/>
                                  <a:gd name="connsiteX11" fmla="*/ 344525 w 1107247"/>
                                  <a:gd name="connsiteY11" fmla="*/ 411679 h 563364"/>
                                  <a:gd name="connsiteX12" fmla="*/ 342358 w 1107247"/>
                                  <a:gd name="connsiteY12" fmla="*/ 361850 h 563364"/>
                                  <a:gd name="connsiteX13" fmla="*/ 383527 w 1107247"/>
                                  <a:gd name="connsiteY13" fmla="*/ 361850 h 563364"/>
                                  <a:gd name="connsiteX14" fmla="*/ 370527 w 1107247"/>
                                  <a:gd name="connsiteY14" fmla="*/ 36835 h 563364"/>
                                  <a:gd name="connsiteX15" fmla="*/ 227516 w 1107247"/>
                                  <a:gd name="connsiteY15" fmla="*/ 41159 h 563364"/>
                                  <a:gd name="connsiteX16" fmla="*/ 242679 w 1107247"/>
                                  <a:gd name="connsiteY16" fmla="*/ 361850 h 563364"/>
                                  <a:gd name="connsiteX17" fmla="*/ 273542 w 1107247"/>
                                  <a:gd name="connsiteY17" fmla="*/ 359351 h 563364"/>
                                  <a:gd name="connsiteX18" fmla="*/ 275184 w 1107247"/>
                                  <a:gd name="connsiteY18" fmla="*/ 411679 h 563364"/>
                                  <a:gd name="connsiteX19" fmla="*/ 0 w 1107247"/>
                                  <a:gd name="connsiteY19" fmla="*/ 424687 h 563364"/>
                                  <a:gd name="connsiteX20" fmla="*/ 6500 w 1107247"/>
                                  <a:gd name="connsiteY20" fmla="*/ 563364 h 563364"/>
                                  <a:gd name="connsiteX0" fmla="*/ 6500 w 1107247"/>
                                  <a:gd name="connsiteY0" fmla="*/ 563364 h 563364"/>
                                  <a:gd name="connsiteX1" fmla="*/ 1107247 w 1107247"/>
                                  <a:gd name="connsiteY1" fmla="*/ 502693 h 563364"/>
                                  <a:gd name="connsiteX2" fmla="*/ 1100746 w 1107247"/>
                                  <a:gd name="connsiteY2" fmla="*/ 374850 h 563364"/>
                                  <a:gd name="connsiteX3" fmla="*/ 962070 w 1107247"/>
                                  <a:gd name="connsiteY3" fmla="*/ 377012 h 563364"/>
                                  <a:gd name="connsiteX4" fmla="*/ 962070 w 1107247"/>
                                  <a:gd name="connsiteY4" fmla="*/ 325013 h 563364"/>
                                  <a:gd name="connsiteX5" fmla="*/ 1009744 w 1107247"/>
                                  <a:gd name="connsiteY5" fmla="*/ 325013 h 563364"/>
                                  <a:gd name="connsiteX6" fmla="*/ 996739 w 1107247"/>
                                  <a:gd name="connsiteY6" fmla="*/ 0 h 563364"/>
                                  <a:gd name="connsiteX7" fmla="*/ 851562 w 1107247"/>
                                  <a:gd name="connsiteY7" fmla="*/ 2157 h 563364"/>
                                  <a:gd name="connsiteX8" fmla="*/ 864559 w 1107247"/>
                                  <a:gd name="connsiteY8" fmla="*/ 338014 h 563364"/>
                                  <a:gd name="connsiteX9" fmla="*/ 899232 w 1107247"/>
                                  <a:gd name="connsiteY9" fmla="*/ 338014 h 563364"/>
                                  <a:gd name="connsiteX10" fmla="*/ 897065 w 1107247"/>
                                  <a:gd name="connsiteY10" fmla="*/ 381340 h 563364"/>
                                  <a:gd name="connsiteX11" fmla="*/ 344525 w 1107247"/>
                                  <a:gd name="connsiteY11" fmla="*/ 411679 h 563364"/>
                                  <a:gd name="connsiteX12" fmla="*/ 342358 w 1107247"/>
                                  <a:gd name="connsiteY12" fmla="*/ 361850 h 563364"/>
                                  <a:gd name="connsiteX13" fmla="*/ 383527 w 1107247"/>
                                  <a:gd name="connsiteY13" fmla="*/ 361850 h 563364"/>
                                  <a:gd name="connsiteX14" fmla="*/ 370527 w 1107247"/>
                                  <a:gd name="connsiteY14" fmla="*/ 36835 h 563364"/>
                                  <a:gd name="connsiteX15" fmla="*/ 227516 w 1107247"/>
                                  <a:gd name="connsiteY15" fmla="*/ 41159 h 563364"/>
                                  <a:gd name="connsiteX16" fmla="*/ 238867 w 1107247"/>
                                  <a:gd name="connsiteY16" fmla="*/ 371377 h 563364"/>
                                  <a:gd name="connsiteX17" fmla="*/ 273542 w 1107247"/>
                                  <a:gd name="connsiteY17" fmla="*/ 359351 h 563364"/>
                                  <a:gd name="connsiteX18" fmla="*/ 275184 w 1107247"/>
                                  <a:gd name="connsiteY18" fmla="*/ 411679 h 563364"/>
                                  <a:gd name="connsiteX19" fmla="*/ 0 w 1107247"/>
                                  <a:gd name="connsiteY19" fmla="*/ 424687 h 563364"/>
                                  <a:gd name="connsiteX20" fmla="*/ 6500 w 1107247"/>
                                  <a:gd name="connsiteY20" fmla="*/ 563364 h 563364"/>
                                  <a:gd name="connsiteX0" fmla="*/ 6500 w 1107247"/>
                                  <a:gd name="connsiteY0" fmla="*/ 563364 h 563364"/>
                                  <a:gd name="connsiteX1" fmla="*/ 1107247 w 1107247"/>
                                  <a:gd name="connsiteY1" fmla="*/ 502693 h 563364"/>
                                  <a:gd name="connsiteX2" fmla="*/ 1100746 w 1107247"/>
                                  <a:gd name="connsiteY2" fmla="*/ 374850 h 563364"/>
                                  <a:gd name="connsiteX3" fmla="*/ 962070 w 1107247"/>
                                  <a:gd name="connsiteY3" fmla="*/ 377012 h 563364"/>
                                  <a:gd name="connsiteX4" fmla="*/ 962070 w 1107247"/>
                                  <a:gd name="connsiteY4" fmla="*/ 325013 h 563364"/>
                                  <a:gd name="connsiteX5" fmla="*/ 1009744 w 1107247"/>
                                  <a:gd name="connsiteY5" fmla="*/ 325013 h 563364"/>
                                  <a:gd name="connsiteX6" fmla="*/ 996739 w 1107247"/>
                                  <a:gd name="connsiteY6" fmla="*/ 0 h 563364"/>
                                  <a:gd name="connsiteX7" fmla="*/ 851562 w 1107247"/>
                                  <a:gd name="connsiteY7" fmla="*/ 2157 h 563364"/>
                                  <a:gd name="connsiteX8" fmla="*/ 864559 w 1107247"/>
                                  <a:gd name="connsiteY8" fmla="*/ 338014 h 563364"/>
                                  <a:gd name="connsiteX9" fmla="*/ 899232 w 1107247"/>
                                  <a:gd name="connsiteY9" fmla="*/ 338014 h 563364"/>
                                  <a:gd name="connsiteX10" fmla="*/ 897065 w 1107247"/>
                                  <a:gd name="connsiteY10" fmla="*/ 381340 h 563364"/>
                                  <a:gd name="connsiteX11" fmla="*/ 344525 w 1107247"/>
                                  <a:gd name="connsiteY11" fmla="*/ 411679 h 563364"/>
                                  <a:gd name="connsiteX12" fmla="*/ 342358 w 1107247"/>
                                  <a:gd name="connsiteY12" fmla="*/ 361850 h 563364"/>
                                  <a:gd name="connsiteX13" fmla="*/ 383527 w 1107247"/>
                                  <a:gd name="connsiteY13" fmla="*/ 361850 h 563364"/>
                                  <a:gd name="connsiteX14" fmla="*/ 370527 w 1107247"/>
                                  <a:gd name="connsiteY14" fmla="*/ 36835 h 563364"/>
                                  <a:gd name="connsiteX15" fmla="*/ 227516 w 1107247"/>
                                  <a:gd name="connsiteY15" fmla="*/ 41159 h 563364"/>
                                  <a:gd name="connsiteX16" fmla="*/ 238867 w 1107247"/>
                                  <a:gd name="connsiteY16" fmla="*/ 367567 h 563364"/>
                                  <a:gd name="connsiteX17" fmla="*/ 273542 w 1107247"/>
                                  <a:gd name="connsiteY17" fmla="*/ 359351 h 563364"/>
                                  <a:gd name="connsiteX18" fmla="*/ 275184 w 1107247"/>
                                  <a:gd name="connsiteY18" fmla="*/ 411679 h 563364"/>
                                  <a:gd name="connsiteX19" fmla="*/ 0 w 1107247"/>
                                  <a:gd name="connsiteY19" fmla="*/ 424687 h 563364"/>
                                  <a:gd name="connsiteX20" fmla="*/ 6500 w 1107247"/>
                                  <a:gd name="connsiteY20" fmla="*/ 563364 h 563364"/>
                                  <a:gd name="connsiteX0" fmla="*/ 6500 w 1107247"/>
                                  <a:gd name="connsiteY0" fmla="*/ 563364 h 563364"/>
                                  <a:gd name="connsiteX1" fmla="*/ 1107247 w 1107247"/>
                                  <a:gd name="connsiteY1" fmla="*/ 502693 h 563364"/>
                                  <a:gd name="connsiteX2" fmla="*/ 1100746 w 1107247"/>
                                  <a:gd name="connsiteY2" fmla="*/ 374850 h 563364"/>
                                  <a:gd name="connsiteX3" fmla="*/ 962070 w 1107247"/>
                                  <a:gd name="connsiteY3" fmla="*/ 377012 h 563364"/>
                                  <a:gd name="connsiteX4" fmla="*/ 962070 w 1107247"/>
                                  <a:gd name="connsiteY4" fmla="*/ 325013 h 563364"/>
                                  <a:gd name="connsiteX5" fmla="*/ 1009744 w 1107247"/>
                                  <a:gd name="connsiteY5" fmla="*/ 325013 h 563364"/>
                                  <a:gd name="connsiteX6" fmla="*/ 996739 w 1107247"/>
                                  <a:gd name="connsiteY6" fmla="*/ 0 h 563364"/>
                                  <a:gd name="connsiteX7" fmla="*/ 851562 w 1107247"/>
                                  <a:gd name="connsiteY7" fmla="*/ 2157 h 563364"/>
                                  <a:gd name="connsiteX8" fmla="*/ 864559 w 1107247"/>
                                  <a:gd name="connsiteY8" fmla="*/ 338014 h 563364"/>
                                  <a:gd name="connsiteX9" fmla="*/ 899232 w 1107247"/>
                                  <a:gd name="connsiteY9" fmla="*/ 338014 h 563364"/>
                                  <a:gd name="connsiteX10" fmla="*/ 897065 w 1107247"/>
                                  <a:gd name="connsiteY10" fmla="*/ 381340 h 563364"/>
                                  <a:gd name="connsiteX11" fmla="*/ 344525 w 1107247"/>
                                  <a:gd name="connsiteY11" fmla="*/ 411679 h 563364"/>
                                  <a:gd name="connsiteX12" fmla="*/ 342358 w 1107247"/>
                                  <a:gd name="connsiteY12" fmla="*/ 361850 h 563364"/>
                                  <a:gd name="connsiteX13" fmla="*/ 383527 w 1107247"/>
                                  <a:gd name="connsiteY13" fmla="*/ 361850 h 563364"/>
                                  <a:gd name="connsiteX14" fmla="*/ 370527 w 1107247"/>
                                  <a:gd name="connsiteY14" fmla="*/ 36835 h 563364"/>
                                  <a:gd name="connsiteX15" fmla="*/ 227516 w 1107247"/>
                                  <a:gd name="connsiteY15" fmla="*/ 41159 h 563364"/>
                                  <a:gd name="connsiteX16" fmla="*/ 238867 w 1107247"/>
                                  <a:gd name="connsiteY16" fmla="*/ 367567 h 563364"/>
                                  <a:gd name="connsiteX17" fmla="*/ 273542 w 1107247"/>
                                  <a:gd name="connsiteY17" fmla="*/ 359351 h 563364"/>
                                  <a:gd name="connsiteX18" fmla="*/ 275184 w 1107247"/>
                                  <a:gd name="connsiteY18" fmla="*/ 411679 h 563364"/>
                                  <a:gd name="connsiteX19" fmla="*/ 0 w 1107247"/>
                                  <a:gd name="connsiteY19" fmla="*/ 424687 h 563364"/>
                                  <a:gd name="connsiteX20" fmla="*/ 6500 w 1107247"/>
                                  <a:gd name="connsiteY20" fmla="*/ 563364 h 563364"/>
                                  <a:gd name="connsiteX0" fmla="*/ 6500 w 1107247"/>
                                  <a:gd name="connsiteY0" fmla="*/ 563364 h 563364"/>
                                  <a:gd name="connsiteX1" fmla="*/ 1107247 w 1107247"/>
                                  <a:gd name="connsiteY1" fmla="*/ 502693 h 563364"/>
                                  <a:gd name="connsiteX2" fmla="*/ 1100746 w 1107247"/>
                                  <a:gd name="connsiteY2" fmla="*/ 374850 h 563364"/>
                                  <a:gd name="connsiteX3" fmla="*/ 962070 w 1107247"/>
                                  <a:gd name="connsiteY3" fmla="*/ 377012 h 563364"/>
                                  <a:gd name="connsiteX4" fmla="*/ 962070 w 1107247"/>
                                  <a:gd name="connsiteY4" fmla="*/ 325013 h 563364"/>
                                  <a:gd name="connsiteX5" fmla="*/ 1009744 w 1107247"/>
                                  <a:gd name="connsiteY5" fmla="*/ 325013 h 563364"/>
                                  <a:gd name="connsiteX6" fmla="*/ 996739 w 1107247"/>
                                  <a:gd name="connsiteY6" fmla="*/ 0 h 563364"/>
                                  <a:gd name="connsiteX7" fmla="*/ 851562 w 1107247"/>
                                  <a:gd name="connsiteY7" fmla="*/ 2157 h 563364"/>
                                  <a:gd name="connsiteX8" fmla="*/ 864559 w 1107247"/>
                                  <a:gd name="connsiteY8" fmla="*/ 338014 h 563364"/>
                                  <a:gd name="connsiteX9" fmla="*/ 899232 w 1107247"/>
                                  <a:gd name="connsiteY9" fmla="*/ 338014 h 563364"/>
                                  <a:gd name="connsiteX10" fmla="*/ 897065 w 1107247"/>
                                  <a:gd name="connsiteY10" fmla="*/ 381340 h 563364"/>
                                  <a:gd name="connsiteX11" fmla="*/ 344525 w 1107247"/>
                                  <a:gd name="connsiteY11" fmla="*/ 411679 h 563364"/>
                                  <a:gd name="connsiteX12" fmla="*/ 342358 w 1107247"/>
                                  <a:gd name="connsiteY12" fmla="*/ 361850 h 563364"/>
                                  <a:gd name="connsiteX13" fmla="*/ 383527 w 1107247"/>
                                  <a:gd name="connsiteY13" fmla="*/ 361850 h 563364"/>
                                  <a:gd name="connsiteX14" fmla="*/ 370527 w 1107247"/>
                                  <a:gd name="connsiteY14" fmla="*/ 36835 h 563364"/>
                                  <a:gd name="connsiteX15" fmla="*/ 227516 w 1107247"/>
                                  <a:gd name="connsiteY15" fmla="*/ 41159 h 563364"/>
                                  <a:gd name="connsiteX16" fmla="*/ 238867 w 1107247"/>
                                  <a:gd name="connsiteY16" fmla="*/ 367567 h 563364"/>
                                  <a:gd name="connsiteX17" fmla="*/ 275448 w 1107247"/>
                                  <a:gd name="connsiteY17" fmla="*/ 363162 h 563364"/>
                                  <a:gd name="connsiteX18" fmla="*/ 275184 w 1107247"/>
                                  <a:gd name="connsiteY18" fmla="*/ 411679 h 563364"/>
                                  <a:gd name="connsiteX19" fmla="*/ 0 w 1107247"/>
                                  <a:gd name="connsiteY19" fmla="*/ 424687 h 563364"/>
                                  <a:gd name="connsiteX20" fmla="*/ 6500 w 1107247"/>
                                  <a:gd name="connsiteY20" fmla="*/ 563364 h 563364"/>
                                  <a:gd name="connsiteX0" fmla="*/ 6500 w 1107247"/>
                                  <a:gd name="connsiteY0" fmla="*/ 563364 h 563364"/>
                                  <a:gd name="connsiteX1" fmla="*/ 1107247 w 1107247"/>
                                  <a:gd name="connsiteY1" fmla="*/ 502693 h 563364"/>
                                  <a:gd name="connsiteX2" fmla="*/ 1100746 w 1107247"/>
                                  <a:gd name="connsiteY2" fmla="*/ 374850 h 563364"/>
                                  <a:gd name="connsiteX3" fmla="*/ 962070 w 1107247"/>
                                  <a:gd name="connsiteY3" fmla="*/ 377012 h 563364"/>
                                  <a:gd name="connsiteX4" fmla="*/ 962070 w 1107247"/>
                                  <a:gd name="connsiteY4" fmla="*/ 330729 h 563364"/>
                                  <a:gd name="connsiteX5" fmla="*/ 1009744 w 1107247"/>
                                  <a:gd name="connsiteY5" fmla="*/ 325013 h 563364"/>
                                  <a:gd name="connsiteX6" fmla="*/ 996739 w 1107247"/>
                                  <a:gd name="connsiteY6" fmla="*/ 0 h 563364"/>
                                  <a:gd name="connsiteX7" fmla="*/ 851562 w 1107247"/>
                                  <a:gd name="connsiteY7" fmla="*/ 2157 h 563364"/>
                                  <a:gd name="connsiteX8" fmla="*/ 864559 w 1107247"/>
                                  <a:gd name="connsiteY8" fmla="*/ 338014 h 563364"/>
                                  <a:gd name="connsiteX9" fmla="*/ 899232 w 1107247"/>
                                  <a:gd name="connsiteY9" fmla="*/ 338014 h 563364"/>
                                  <a:gd name="connsiteX10" fmla="*/ 897065 w 1107247"/>
                                  <a:gd name="connsiteY10" fmla="*/ 381340 h 563364"/>
                                  <a:gd name="connsiteX11" fmla="*/ 344525 w 1107247"/>
                                  <a:gd name="connsiteY11" fmla="*/ 411679 h 563364"/>
                                  <a:gd name="connsiteX12" fmla="*/ 342358 w 1107247"/>
                                  <a:gd name="connsiteY12" fmla="*/ 361850 h 563364"/>
                                  <a:gd name="connsiteX13" fmla="*/ 383527 w 1107247"/>
                                  <a:gd name="connsiteY13" fmla="*/ 361850 h 563364"/>
                                  <a:gd name="connsiteX14" fmla="*/ 370527 w 1107247"/>
                                  <a:gd name="connsiteY14" fmla="*/ 36835 h 563364"/>
                                  <a:gd name="connsiteX15" fmla="*/ 227516 w 1107247"/>
                                  <a:gd name="connsiteY15" fmla="*/ 41159 h 563364"/>
                                  <a:gd name="connsiteX16" fmla="*/ 238867 w 1107247"/>
                                  <a:gd name="connsiteY16" fmla="*/ 367567 h 563364"/>
                                  <a:gd name="connsiteX17" fmla="*/ 275448 w 1107247"/>
                                  <a:gd name="connsiteY17" fmla="*/ 363162 h 563364"/>
                                  <a:gd name="connsiteX18" fmla="*/ 275184 w 1107247"/>
                                  <a:gd name="connsiteY18" fmla="*/ 411679 h 563364"/>
                                  <a:gd name="connsiteX19" fmla="*/ 0 w 1107247"/>
                                  <a:gd name="connsiteY19" fmla="*/ 424687 h 563364"/>
                                  <a:gd name="connsiteX20" fmla="*/ 6500 w 1107247"/>
                                  <a:gd name="connsiteY20" fmla="*/ 563364 h 563364"/>
                                  <a:gd name="connsiteX0" fmla="*/ 6500 w 1107247"/>
                                  <a:gd name="connsiteY0" fmla="*/ 563364 h 563364"/>
                                  <a:gd name="connsiteX1" fmla="*/ 1107247 w 1107247"/>
                                  <a:gd name="connsiteY1" fmla="*/ 502693 h 563364"/>
                                  <a:gd name="connsiteX2" fmla="*/ 1100746 w 1107247"/>
                                  <a:gd name="connsiteY2" fmla="*/ 374850 h 563364"/>
                                  <a:gd name="connsiteX3" fmla="*/ 962070 w 1107247"/>
                                  <a:gd name="connsiteY3" fmla="*/ 377012 h 563364"/>
                                  <a:gd name="connsiteX4" fmla="*/ 962070 w 1107247"/>
                                  <a:gd name="connsiteY4" fmla="*/ 330729 h 563364"/>
                                  <a:gd name="connsiteX5" fmla="*/ 1004027 w 1107247"/>
                                  <a:gd name="connsiteY5" fmla="*/ 328823 h 563364"/>
                                  <a:gd name="connsiteX6" fmla="*/ 996739 w 1107247"/>
                                  <a:gd name="connsiteY6" fmla="*/ 0 h 563364"/>
                                  <a:gd name="connsiteX7" fmla="*/ 851562 w 1107247"/>
                                  <a:gd name="connsiteY7" fmla="*/ 2157 h 563364"/>
                                  <a:gd name="connsiteX8" fmla="*/ 864559 w 1107247"/>
                                  <a:gd name="connsiteY8" fmla="*/ 338014 h 563364"/>
                                  <a:gd name="connsiteX9" fmla="*/ 899232 w 1107247"/>
                                  <a:gd name="connsiteY9" fmla="*/ 338014 h 563364"/>
                                  <a:gd name="connsiteX10" fmla="*/ 897065 w 1107247"/>
                                  <a:gd name="connsiteY10" fmla="*/ 381340 h 563364"/>
                                  <a:gd name="connsiteX11" fmla="*/ 344525 w 1107247"/>
                                  <a:gd name="connsiteY11" fmla="*/ 411679 h 563364"/>
                                  <a:gd name="connsiteX12" fmla="*/ 342358 w 1107247"/>
                                  <a:gd name="connsiteY12" fmla="*/ 361850 h 563364"/>
                                  <a:gd name="connsiteX13" fmla="*/ 383527 w 1107247"/>
                                  <a:gd name="connsiteY13" fmla="*/ 361850 h 563364"/>
                                  <a:gd name="connsiteX14" fmla="*/ 370527 w 1107247"/>
                                  <a:gd name="connsiteY14" fmla="*/ 36835 h 563364"/>
                                  <a:gd name="connsiteX15" fmla="*/ 227516 w 1107247"/>
                                  <a:gd name="connsiteY15" fmla="*/ 41159 h 563364"/>
                                  <a:gd name="connsiteX16" fmla="*/ 238867 w 1107247"/>
                                  <a:gd name="connsiteY16" fmla="*/ 367567 h 563364"/>
                                  <a:gd name="connsiteX17" fmla="*/ 275448 w 1107247"/>
                                  <a:gd name="connsiteY17" fmla="*/ 363162 h 563364"/>
                                  <a:gd name="connsiteX18" fmla="*/ 275184 w 1107247"/>
                                  <a:gd name="connsiteY18" fmla="*/ 411679 h 563364"/>
                                  <a:gd name="connsiteX19" fmla="*/ 0 w 1107247"/>
                                  <a:gd name="connsiteY19" fmla="*/ 424687 h 563364"/>
                                  <a:gd name="connsiteX20" fmla="*/ 6500 w 1107247"/>
                                  <a:gd name="connsiteY20" fmla="*/ 563364 h 5633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107247" h="563364">
                                    <a:moveTo>
                                      <a:pt x="6500" y="563364"/>
                                    </a:moveTo>
                                    <a:lnTo>
                                      <a:pt x="1107247" y="502693"/>
                                    </a:lnTo>
                                    <a:lnTo>
                                      <a:pt x="1100746" y="374850"/>
                                    </a:lnTo>
                                    <a:lnTo>
                                      <a:pt x="962070" y="377012"/>
                                    </a:lnTo>
                                    <a:lnTo>
                                      <a:pt x="962070" y="330729"/>
                                    </a:lnTo>
                                    <a:lnTo>
                                      <a:pt x="1004027" y="328823"/>
                                    </a:lnTo>
                                    <a:cubicBezTo>
                                      <a:pt x="1002582" y="216148"/>
                                      <a:pt x="998184" y="112675"/>
                                      <a:pt x="996739" y="0"/>
                                    </a:cubicBezTo>
                                    <a:lnTo>
                                      <a:pt x="851562" y="2157"/>
                                    </a:lnTo>
                                    <a:lnTo>
                                      <a:pt x="864559" y="338014"/>
                                    </a:lnTo>
                                    <a:lnTo>
                                      <a:pt x="899232" y="338014"/>
                                    </a:lnTo>
                                    <a:cubicBezTo>
                                      <a:pt x="898510" y="357516"/>
                                      <a:pt x="897787" y="361838"/>
                                      <a:pt x="897065" y="381340"/>
                                    </a:cubicBezTo>
                                    <a:lnTo>
                                      <a:pt x="344525" y="411679"/>
                                    </a:lnTo>
                                    <a:cubicBezTo>
                                      <a:pt x="343803" y="391455"/>
                                      <a:pt x="343080" y="382074"/>
                                      <a:pt x="342358" y="361850"/>
                                    </a:cubicBezTo>
                                    <a:lnTo>
                                      <a:pt x="383527" y="361850"/>
                                    </a:lnTo>
                                    <a:lnTo>
                                      <a:pt x="370527" y="36835"/>
                                    </a:lnTo>
                                    <a:lnTo>
                                      <a:pt x="227516" y="41159"/>
                                    </a:lnTo>
                                    <a:lnTo>
                                      <a:pt x="238867" y="367567"/>
                                    </a:lnTo>
                                    <a:lnTo>
                                      <a:pt x="275448" y="363162"/>
                                    </a:lnTo>
                                    <a:cubicBezTo>
                                      <a:pt x="275447" y="378327"/>
                                      <a:pt x="275185" y="396514"/>
                                      <a:pt x="275184" y="411679"/>
                                    </a:cubicBezTo>
                                    <a:lnTo>
                                      <a:pt x="0" y="424687"/>
                                    </a:lnTo>
                                    <a:lnTo>
                                      <a:pt x="6500" y="563364"/>
                                    </a:lnTo>
                                    <a:close/>
                                  </a:path>
                                </a:pathLst>
                              </a:custGeom>
                              <a:pattFill prst="ltUpDiag">
                                <a:fgClr>
                                  <a:srgbClr val="FF0000"/>
                                </a:fgClr>
                                <a:bgClr>
                                  <a:srgbClr val="FFFFFF"/>
                                </a:bgClr>
                              </a:patt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9648682" id="Forme libre : forme 13" o:spid="_x0000_s1026" style="position:absolute;margin-left:81.55pt;margin-top:149.15pt;width:87.2pt;height:44.3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107247,563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" path="m6500,563364l1107247,502693r-6501,-127843l962070,377012r,-46283l1004027,328823c1002582,216148,998184,112675,996739,l851562,2157r12997,335857l899232,338014v-722,19502,-1445,23824,-2167,43326l344525,411679v-722,-20224,-1445,-29605,-2167,-49829l383527,361850,370527,36835,227516,41159r11351,326408l275448,363162v-1,15165,-263,33352,-264,48517l,424687,6500,563364xe" fillcolor="red" strokecolor="#c00000" strokeweight="1pt">
                      <v:fill r:id="rId11" o:title="" type="pattern"/>
                      <v:stroke joinstyle="miter"/>
                      <v:path arrowok="t" o:connecttype="custom" o:connectlocs="6500,563364;1107247,502693;1100746,374850;962070,377012;962070,330729;1004027,328823;996739,0;851562,2157;864559,338014;899232,338014;897065,381340;344525,411679;342358,361850;383527,361850;370527,36835;227516,41159;238867,367567;275448,363162;275184,411679;0,424687;6500,563364" o:connectangles="0,0,0,0,0,0,0,0,0,0,0,0,0,0,0,0,0,0,0,0,0"/>
                    </v:shape>
                  </w:pict>
                </mc:Fallback>
              </mc:AlternateContent>
            </w:r>
            <w:r w:rsidR="00836735" w:rsidRPr="00836735">
              <w:rPr>
                <w:rFonts w:asciiTheme="minorHAnsi" w:hAnsiTheme="minorHAnsi" w:cstheme="minorHAnsi"/>
                <w:b/>
                <w:bCs/>
                <w:noProof/>
              </w:rPr>
              <w:drawing>
                <wp:inline distT="0" distB="0" distL="0" distR="0" wp14:anchorId="6BC63ABD" wp14:editId="5449183D">
                  <wp:extent cx="3255898" cy="3433936"/>
                  <wp:effectExtent l="0" t="0" r="190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55898" cy="3433936"/>
                          </a:xfrm>
                          <a:prstGeom prst="rect">
                            <a:avLst/>
                          </a:prstGeom>
                        </pic:spPr>
                      </pic:pic>
                    </a:graphicData>
                  </a:graphic>
                </wp:inline>
              </w:drawing>
            </w:r>
          </w:p>
          <w:p w14:paraId="1951882C" w14:textId="77777777" w:rsidR="00D23353" w:rsidRPr="00AE54C8" w:rsidRDefault="00D23353" w:rsidP="00AE54C8">
            <w:pPr>
              <w:pStyle w:val="Corpsdetexte"/>
              <w:widowControl w:val="0"/>
              <w:autoSpaceDE w:val="0"/>
              <w:autoSpaceDN w:val="0"/>
              <w:spacing w:before="120" w:line="240" w:lineRule="auto"/>
              <w:ind w:left="102" w:right="62"/>
              <w:jc w:val="left"/>
              <w:rPr>
                <w:rFonts w:asciiTheme="minorHAnsi" w:hAnsiTheme="minorHAnsi" w:cstheme="minorHAnsi"/>
                <w:b/>
                <w:bCs/>
                <w:u w:val="single"/>
              </w:rPr>
            </w:pPr>
            <w:r w:rsidRPr="00AE54C8">
              <w:rPr>
                <w:rFonts w:asciiTheme="minorHAnsi" w:hAnsiTheme="minorHAnsi" w:cstheme="minorHAnsi"/>
                <w:b/>
                <w:bCs/>
                <w:u w:val="single"/>
              </w:rPr>
              <w:t>PLAN MASSE</w:t>
            </w:r>
            <w:r w:rsidR="00AE54C8" w:rsidRPr="00AE54C8">
              <w:rPr>
                <w:rFonts w:asciiTheme="minorHAnsi" w:hAnsiTheme="minorHAnsi" w:cstheme="minorHAnsi"/>
                <w:b/>
                <w:bCs/>
                <w:u w:val="single"/>
              </w:rPr>
              <w:t xml:space="preserve"> : </w:t>
            </w:r>
          </w:p>
          <w:p w14:paraId="6C2ED0FA" w14:textId="7F5AE65D" w:rsidR="00AE54C8" w:rsidRPr="00D23353" w:rsidRDefault="00AE54C8" w:rsidP="009E7985">
            <w:pPr>
              <w:pStyle w:val="Default"/>
              <w:spacing w:before="120" w:after="131"/>
              <w:ind w:left="454" w:firstLine="2"/>
              <w:rPr>
                <w:b/>
                <w:bCs/>
                <w:u w:val="single"/>
              </w:rPr>
            </w:pPr>
            <w:r w:rsidRPr="00AE54C8">
              <w:rPr>
                <w:rFonts w:asciiTheme="minorHAnsi" w:hAnsiTheme="minorHAnsi" w:cstheme="minorHAnsi"/>
                <w:b/>
                <w:bCs/>
                <w:sz w:val="20"/>
                <w:szCs w:val="20"/>
                <w:u w:val="single"/>
              </w:rPr>
              <w:t>Réf Cadastrale :</w:t>
            </w:r>
            <w:r w:rsidRPr="00AE54C8">
              <w:rPr>
                <w:rFonts w:asciiTheme="minorHAnsi" w:hAnsiTheme="minorHAnsi" w:cstheme="minorHAnsi"/>
                <w:sz w:val="20"/>
                <w:szCs w:val="20"/>
              </w:rPr>
              <w:t xml:space="preserve">    AR 163 </w:t>
            </w:r>
            <w:r w:rsidRPr="00AE54C8">
              <w:rPr>
                <w:rFonts w:asciiTheme="minorHAnsi" w:hAnsiTheme="minorHAnsi" w:cstheme="minorHAnsi"/>
                <w:i/>
                <w:iCs/>
                <w:sz w:val="20"/>
                <w:szCs w:val="20"/>
              </w:rPr>
              <w:t>(52 414 m²)</w:t>
            </w:r>
          </w:p>
        </w:tc>
        <w:tc>
          <w:tcPr>
            <w:tcW w:w="4677" w:type="dxa"/>
            <w:tcBorders>
              <w:bottom w:val="single" w:sz="4" w:space="0" w:color="auto"/>
            </w:tcBorders>
          </w:tcPr>
          <w:p w14:paraId="7F8CDEC7" w14:textId="77777777" w:rsidR="00836735" w:rsidRPr="00BD7BF1" w:rsidRDefault="00BD7BF1" w:rsidP="004B6D7C">
            <w:pPr>
              <w:pStyle w:val="Corpsdetexte"/>
              <w:widowControl w:val="0"/>
              <w:autoSpaceDE w:val="0"/>
              <w:autoSpaceDN w:val="0"/>
              <w:spacing w:before="120" w:after="0" w:line="240" w:lineRule="auto"/>
              <w:ind w:right="61"/>
              <w:jc w:val="left"/>
              <w:rPr>
                <w:rFonts w:asciiTheme="minorHAnsi" w:eastAsiaTheme="minorHAnsi" w:hAnsiTheme="minorHAnsi" w:cstheme="minorHAnsi"/>
                <w:b/>
                <w:bCs/>
                <w:color w:val="000000"/>
                <w:sz w:val="24"/>
                <w:szCs w:val="24"/>
                <w:u w:val="single"/>
                <w:lang w:eastAsia="en-US"/>
              </w:rPr>
            </w:pPr>
            <w:r w:rsidRPr="00BD7BF1">
              <w:rPr>
                <w:rFonts w:asciiTheme="minorHAnsi" w:eastAsiaTheme="minorHAnsi" w:hAnsiTheme="minorHAnsi" w:cstheme="minorHAnsi"/>
                <w:b/>
                <w:bCs/>
                <w:color w:val="000000"/>
                <w:sz w:val="24"/>
                <w:szCs w:val="24"/>
                <w:u w:val="single"/>
                <w:lang w:eastAsia="en-US"/>
              </w:rPr>
              <w:t>Disposition réglementaire :</w:t>
            </w:r>
          </w:p>
          <w:p w14:paraId="42F7183E" w14:textId="745C8FB0" w:rsidR="00BD7BF1" w:rsidRPr="000521A7" w:rsidRDefault="00BD7BF1" w:rsidP="00A07353">
            <w:pPr>
              <w:pStyle w:val="Paragraphedeliste"/>
              <w:numPr>
                <w:ilvl w:val="0"/>
                <w:numId w:val="16"/>
              </w:numPr>
              <w:spacing w:before="120" w:after="0" w:line="240" w:lineRule="auto"/>
              <w:ind w:left="744" w:hanging="425"/>
              <w:jc w:val="left"/>
              <w:rPr>
                <w:rFonts w:asciiTheme="minorHAnsi" w:hAnsiTheme="minorHAnsi" w:cstheme="minorHAnsi"/>
              </w:rPr>
            </w:pPr>
            <w:r w:rsidRPr="000521A7">
              <w:rPr>
                <w:rFonts w:asciiTheme="minorHAnsi" w:hAnsiTheme="minorHAnsi" w:cstheme="minorHAnsi"/>
              </w:rPr>
              <w:t>Effectif : 2</w:t>
            </w:r>
            <w:r w:rsidR="009C515B">
              <w:rPr>
                <w:rFonts w:asciiTheme="minorHAnsi" w:hAnsiTheme="minorHAnsi" w:cstheme="minorHAnsi"/>
              </w:rPr>
              <w:t xml:space="preserve"> </w:t>
            </w:r>
            <w:r w:rsidRPr="000521A7">
              <w:rPr>
                <w:rFonts w:asciiTheme="minorHAnsi" w:hAnsiTheme="minorHAnsi" w:cstheme="minorHAnsi"/>
              </w:rPr>
              <w:t xml:space="preserve">588 </w:t>
            </w:r>
          </w:p>
          <w:p w14:paraId="1C69E55B" w14:textId="6BA30D08" w:rsidR="00BD7BF1" w:rsidRPr="000521A7" w:rsidRDefault="00BD7BF1" w:rsidP="00A07353">
            <w:pPr>
              <w:pStyle w:val="Paragraphedeliste"/>
              <w:numPr>
                <w:ilvl w:val="0"/>
                <w:numId w:val="16"/>
              </w:numPr>
              <w:spacing w:before="120" w:after="0" w:line="240" w:lineRule="auto"/>
              <w:ind w:left="744" w:hanging="425"/>
              <w:jc w:val="left"/>
              <w:rPr>
                <w:rFonts w:asciiTheme="minorHAnsi" w:hAnsiTheme="minorHAnsi" w:cstheme="minorHAnsi"/>
              </w:rPr>
            </w:pPr>
            <w:r w:rsidRPr="000521A7">
              <w:rPr>
                <w:rFonts w:asciiTheme="minorHAnsi" w:hAnsiTheme="minorHAnsi" w:cstheme="minorHAnsi"/>
              </w:rPr>
              <w:t xml:space="preserve">Classement : ERP de type </w:t>
            </w:r>
            <w:r w:rsidRPr="009C515B">
              <w:rPr>
                <w:rFonts w:asciiTheme="minorHAnsi" w:hAnsiTheme="minorHAnsi" w:cstheme="minorHAnsi"/>
                <w:b/>
                <w:bCs/>
              </w:rPr>
              <w:t>R </w:t>
            </w:r>
            <w:r w:rsidR="009C515B" w:rsidRPr="009C515B">
              <w:rPr>
                <w:rFonts w:asciiTheme="minorHAnsi" w:hAnsiTheme="minorHAnsi" w:cstheme="minorHAnsi"/>
                <w:b/>
                <w:bCs/>
              </w:rPr>
              <w:t>-</w:t>
            </w:r>
            <w:r w:rsidRPr="009C515B">
              <w:rPr>
                <w:rFonts w:asciiTheme="minorHAnsi" w:hAnsiTheme="minorHAnsi" w:cstheme="minorHAnsi"/>
                <w:b/>
                <w:bCs/>
              </w:rPr>
              <w:t xml:space="preserve"> 1</w:t>
            </w:r>
            <w:r w:rsidRPr="009C515B">
              <w:rPr>
                <w:rFonts w:asciiTheme="minorHAnsi" w:hAnsiTheme="minorHAnsi" w:cstheme="minorHAnsi"/>
                <w:b/>
                <w:bCs/>
                <w:vertAlign w:val="superscript"/>
              </w:rPr>
              <w:t>ère</w:t>
            </w:r>
            <w:r w:rsidRPr="000521A7">
              <w:rPr>
                <w:rFonts w:asciiTheme="minorHAnsi" w:hAnsiTheme="minorHAnsi" w:cstheme="minorHAnsi"/>
              </w:rPr>
              <w:t xml:space="preserve"> </w:t>
            </w:r>
            <w:proofErr w:type="gramStart"/>
            <w:r w:rsidRPr="000521A7">
              <w:rPr>
                <w:rFonts w:asciiTheme="minorHAnsi" w:hAnsiTheme="minorHAnsi" w:cstheme="minorHAnsi"/>
              </w:rPr>
              <w:t xml:space="preserve">Catégorie </w:t>
            </w:r>
            <w:r w:rsidR="009C515B">
              <w:rPr>
                <w:rFonts w:asciiTheme="minorHAnsi" w:hAnsiTheme="minorHAnsi" w:cstheme="minorHAnsi"/>
              </w:rPr>
              <w:t>,</w:t>
            </w:r>
            <w:proofErr w:type="gramEnd"/>
            <w:r w:rsidR="009C515B">
              <w:rPr>
                <w:rFonts w:asciiTheme="minorHAnsi" w:hAnsiTheme="minorHAnsi" w:cstheme="minorHAnsi"/>
              </w:rPr>
              <w:t xml:space="preserve"> </w:t>
            </w:r>
            <w:r w:rsidR="009C515B" w:rsidRPr="00397A46">
              <w:rPr>
                <w:rFonts w:asciiTheme="minorHAnsi" w:hAnsiTheme="minorHAnsi" w:cstheme="minorHAnsi"/>
                <w:b/>
                <w:bCs/>
              </w:rPr>
              <w:t>L</w:t>
            </w:r>
            <w:r w:rsidR="009C515B">
              <w:rPr>
                <w:rFonts w:asciiTheme="minorHAnsi" w:hAnsiTheme="minorHAnsi" w:cstheme="minorHAnsi"/>
              </w:rPr>
              <w:t xml:space="preserve"> secondaire.</w:t>
            </w:r>
          </w:p>
          <w:p w14:paraId="25909DF1" w14:textId="454D3AB5" w:rsidR="00BD7BF1" w:rsidRDefault="00BD7BF1" w:rsidP="00A07353">
            <w:pPr>
              <w:pStyle w:val="Paragraphedeliste"/>
              <w:numPr>
                <w:ilvl w:val="0"/>
                <w:numId w:val="16"/>
              </w:numPr>
              <w:spacing w:before="120" w:after="0" w:line="240" w:lineRule="auto"/>
              <w:ind w:left="744" w:hanging="425"/>
              <w:jc w:val="left"/>
              <w:rPr>
                <w:rFonts w:asciiTheme="minorHAnsi" w:hAnsiTheme="minorHAnsi" w:cstheme="minorHAnsi"/>
              </w:rPr>
            </w:pPr>
            <w:r w:rsidRPr="000521A7">
              <w:rPr>
                <w:rFonts w:asciiTheme="minorHAnsi" w:hAnsiTheme="minorHAnsi" w:cstheme="minorHAnsi"/>
              </w:rPr>
              <w:t>Surface SHON : 15 528 m²</w:t>
            </w:r>
            <w:r w:rsidR="00024702" w:rsidRPr="000521A7">
              <w:rPr>
                <w:rFonts w:asciiTheme="minorHAnsi" w:hAnsiTheme="minorHAnsi" w:cstheme="minorHAnsi"/>
              </w:rPr>
              <w:t>.</w:t>
            </w:r>
          </w:p>
          <w:p w14:paraId="51E7AE39" w14:textId="72137BE9" w:rsidR="00AE54C8" w:rsidRPr="00024702" w:rsidRDefault="00AE54C8" w:rsidP="00AE54C8">
            <w:pPr>
              <w:pStyle w:val="Corpsdetexte"/>
              <w:widowControl w:val="0"/>
              <w:autoSpaceDE w:val="0"/>
              <w:autoSpaceDN w:val="0"/>
              <w:spacing w:before="120" w:after="0" w:line="240" w:lineRule="auto"/>
              <w:ind w:right="61"/>
              <w:jc w:val="left"/>
              <w:rPr>
                <w:rFonts w:asciiTheme="minorHAnsi" w:eastAsiaTheme="minorHAnsi" w:hAnsiTheme="minorHAnsi" w:cstheme="minorHAnsi"/>
                <w:b/>
                <w:bCs/>
                <w:color w:val="000000"/>
                <w:sz w:val="24"/>
                <w:szCs w:val="24"/>
                <w:u w:val="single"/>
                <w:lang w:eastAsia="en-US"/>
              </w:rPr>
            </w:pPr>
            <w:r>
              <w:rPr>
                <w:rFonts w:asciiTheme="minorHAnsi" w:eastAsiaTheme="minorHAnsi" w:hAnsiTheme="minorHAnsi" w:cstheme="minorHAnsi"/>
                <w:b/>
                <w:bCs/>
                <w:color w:val="000000"/>
                <w:sz w:val="24"/>
                <w:szCs w:val="24"/>
                <w:u w:val="single"/>
                <w:lang w:eastAsia="en-US"/>
              </w:rPr>
              <w:t>Date de construction</w:t>
            </w:r>
            <w:r w:rsidRPr="00024702">
              <w:rPr>
                <w:rFonts w:asciiTheme="minorHAnsi" w:eastAsiaTheme="minorHAnsi" w:hAnsiTheme="minorHAnsi" w:cstheme="minorHAnsi"/>
                <w:b/>
                <w:bCs/>
                <w:color w:val="000000"/>
                <w:sz w:val="24"/>
                <w:szCs w:val="24"/>
                <w:u w:val="single"/>
                <w:lang w:eastAsia="en-US"/>
              </w:rPr>
              <w:t> :</w:t>
            </w:r>
          </w:p>
          <w:p w14:paraId="17F7D809" w14:textId="05DC9FF1" w:rsidR="00AE54C8" w:rsidRDefault="00AE54C8" w:rsidP="009E7985">
            <w:pPr>
              <w:tabs>
                <w:tab w:val="left" w:pos="2023"/>
              </w:tabs>
              <w:spacing w:before="120" w:after="0" w:line="240" w:lineRule="auto"/>
              <w:ind w:left="1312" w:hanging="1134"/>
              <w:jc w:val="left"/>
              <w:rPr>
                <w:rFonts w:asciiTheme="minorHAnsi" w:hAnsiTheme="minorHAnsi" w:cstheme="minorHAnsi"/>
              </w:rPr>
            </w:pPr>
            <w:r w:rsidRPr="00E950E9">
              <w:rPr>
                <w:rFonts w:asciiTheme="minorHAnsi" w:hAnsiTheme="minorHAnsi" w:cstheme="minorHAnsi"/>
              </w:rPr>
              <w:t>19</w:t>
            </w:r>
            <w:r>
              <w:rPr>
                <w:rFonts w:asciiTheme="minorHAnsi" w:hAnsiTheme="minorHAnsi" w:cstheme="minorHAnsi"/>
              </w:rPr>
              <w:t>59/63</w:t>
            </w:r>
            <w:r w:rsidR="009E7985">
              <w:rPr>
                <w:rFonts w:asciiTheme="minorHAnsi" w:hAnsiTheme="minorHAnsi" w:cstheme="minorHAnsi"/>
              </w:rPr>
              <w:t xml:space="preserve"> : Construction pour </w:t>
            </w:r>
            <w:r>
              <w:rPr>
                <w:rFonts w:asciiTheme="minorHAnsi" w:hAnsiTheme="minorHAnsi" w:cstheme="minorHAnsi"/>
              </w:rPr>
              <w:t xml:space="preserve">abriter l’INSA. </w:t>
            </w:r>
          </w:p>
          <w:p w14:paraId="1A27978E" w14:textId="673A0D7B" w:rsidR="00AE54C8" w:rsidRDefault="00AE54C8" w:rsidP="009E7985">
            <w:pPr>
              <w:tabs>
                <w:tab w:val="left" w:pos="2164"/>
              </w:tabs>
              <w:spacing w:before="120" w:after="0" w:line="240" w:lineRule="auto"/>
              <w:ind w:left="1312" w:hanging="1134"/>
              <w:jc w:val="left"/>
              <w:rPr>
                <w:rFonts w:asciiTheme="minorHAnsi" w:hAnsiTheme="minorHAnsi" w:cstheme="minorHAnsi"/>
              </w:rPr>
            </w:pPr>
            <w:r>
              <w:rPr>
                <w:rFonts w:asciiTheme="minorHAnsi" w:hAnsiTheme="minorHAnsi" w:cstheme="minorHAnsi"/>
              </w:rPr>
              <w:t>1992</w:t>
            </w:r>
            <w:r w:rsidR="009E7985">
              <w:rPr>
                <w:rFonts w:asciiTheme="minorHAnsi" w:hAnsiTheme="minorHAnsi" w:cstheme="minorHAnsi"/>
              </w:rPr>
              <w:t>/93 : 1</w:t>
            </w:r>
            <w:r w:rsidR="009E7985" w:rsidRPr="009E7985">
              <w:rPr>
                <w:rFonts w:asciiTheme="minorHAnsi" w:hAnsiTheme="minorHAnsi" w:cstheme="minorHAnsi"/>
                <w:vertAlign w:val="superscript"/>
              </w:rPr>
              <w:t>er</w:t>
            </w:r>
            <w:r>
              <w:rPr>
                <w:rFonts w:asciiTheme="minorHAnsi" w:hAnsiTheme="minorHAnsi" w:cstheme="minorHAnsi"/>
              </w:rPr>
              <w:t>rénovation lors de la construction de l’IUT.</w:t>
            </w:r>
          </w:p>
          <w:p w14:paraId="7BEDE498" w14:textId="7BD239F2" w:rsidR="00AE54C8" w:rsidRDefault="009E7985" w:rsidP="009E7985">
            <w:pPr>
              <w:spacing w:before="120" w:after="0" w:line="240" w:lineRule="auto"/>
              <w:ind w:left="1312" w:hanging="1134"/>
              <w:jc w:val="left"/>
              <w:rPr>
                <w:rFonts w:asciiTheme="minorHAnsi" w:hAnsiTheme="minorHAnsi" w:cstheme="minorHAnsi"/>
              </w:rPr>
            </w:pPr>
            <w:r>
              <w:rPr>
                <w:rFonts w:asciiTheme="minorHAnsi" w:hAnsiTheme="minorHAnsi" w:cstheme="minorHAnsi"/>
              </w:rPr>
              <w:t xml:space="preserve">2014/15 : </w:t>
            </w:r>
            <w:r w:rsidR="00AE54C8">
              <w:rPr>
                <w:rFonts w:asciiTheme="minorHAnsi" w:hAnsiTheme="minorHAnsi" w:cstheme="minorHAnsi"/>
              </w:rPr>
              <w:t>Réhabilitation lourde</w:t>
            </w:r>
            <w:r w:rsidR="00747BDD">
              <w:rPr>
                <w:rFonts w:asciiTheme="minorHAnsi" w:hAnsiTheme="minorHAnsi" w:cstheme="minorHAnsi"/>
              </w:rPr>
              <w:t>/ Extension.</w:t>
            </w:r>
          </w:p>
          <w:p w14:paraId="70E7F821" w14:textId="77777777" w:rsidR="00024702" w:rsidRPr="00024702" w:rsidRDefault="00024702" w:rsidP="00024702">
            <w:pPr>
              <w:pStyle w:val="Corpsdetexte"/>
              <w:widowControl w:val="0"/>
              <w:autoSpaceDE w:val="0"/>
              <w:autoSpaceDN w:val="0"/>
              <w:spacing w:before="120" w:after="0" w:line="240" w:lineRule="auto"/>
              <w:ind w:right="61"/>
              <w:jc w:val="left"/>
              <w:rPr>
                <w:rFonts w:asciiTheme="minorHAnsi" w:eastAsiaTheme="minorHAnsi" w:hAnsiTheme="minorHAnsi" w:cstheme="minorHAnsi"/>
                <w:b/>
                <w:bCs/>
                <w:color w:val="000000"/>
                <w:sz w:val="24"/>
                <w:szCs w:val="24"/>
                <w:u w:val="single"/>
                <w:lang w:eastAsia="en-US"/>
              </w:rPr>
            </w:pPr>
            <w:r w:rsidRPr="00024702">
              <w:rPr>
                <w:rFonts w:asciiTheme="minorHAnsi" w:eastAsiaTheme="minorHAnsi" w:hAnsiTheme="minorHAnsi" w:cstheme="minorHAnsi"/>
                <w:b/>
                <w:bCs/>
                <w:color w:val="000000"/>
                <w:sz w:val="24"/>
                <w:szCs w:val="24"/>
                <w:u w:val="single"/>
                <w:lang w:eastAsia="en-US"/>
              </w:rPr>
              <w:t>Principe constructif :</w:t>
            </w:r>
          </w:p>
          <w:p w14:paraId="0E26EE9F" w14:textId="77777777" w:rsidR="00024702" w:rsidRPr="000521A7" w:rsidRDefault="00024702" w:rsidP="00A07353">
            <w:pPr>
              <w:pStyle w:val="Paragraphedeliste"/>
              <w:widowControl w:val="0"/>
              <w:numPr>
                <w:ilvl w:val="0"/>
                <w:numId w:val="15"/>
              </w:numPr>
              <w:autoSpaceDE w:val="0"/>
              <w:autoSpaceDN w:val="0"/>
              <w:spacing w:before="121" w:after="60" w:line="240" w:lineRule="auto"/>
              <w:jc w:val="left"/>
              <w:rPr>
                <w:rFonts w:asciiTheme="minorHAnsi" w:hAnsiTheme="minorHAnsi" w:cstheme="minorHAnsi"/>
              </w:rPr>
            </w:pPr>
            <w:r w:rsidRPr="000521A7">
              <w:rPr>
                <w:rFonts w:asciiTheme="minorHAnsi" w:hAnsiTheme="minorHAnsi" w:cstheme="minorHAnsi"/>
              </w:rPr>
              <w:t>Construction en structure béton armé.</w:t>
            </w:r>
          </w:p>
          <w:p w14:paraId="069CFB25" w14:textId="69517CAB" w:rsidR="00024702" w:rsidRPr="000521A7" w:rsidRDefault="00024702" w:rsidP="00A07353">
            <w:pPr>
              <w:pStyle w:val="Paragraphedeliste"/>
              <w:numPr>
                <w:ilvl w:val="0"/>
                <w:numId w:val="15"/>
              </w:numPr>
              <w:spacing w:after="60"/>
              <w:jc w:val="left"/>
              <w:rPr>
                <w:rFonts w:asciiTheme="minorHAnsi" w:hAnsiTheme="minorHAnsi" w:cstheme="minorHAnsi"/>
              </w:rPr>
            </w:pPr>
            <w:r w:rsidRPr="000521A7">
              <w:rPr>
                <w:rFonts w:asciiTheme="minorHAnsi" w:hAnsiTheme="minorHAnsi" w:cstheme="minorHAnsi"/>
              </w:rPr>
              <w:t>Système poteaux / poutres / voiles BA.</w:t>
            </w:r>
          </w:p>
          <w:p w14:paraId="7628A55A" w14:textId="7E43B578" w:rsidR="00024702" w:rsidRPr="000521A7" w:rsidRDefault="00024702" w:rsidP="00A07353">
            <w:pPr>
              <w:pStyle w:val="Paragraphedeliste"/>
              <w:numPr>
                <w:ilvl w:val="0"/>
                <w:numId w:val="15"/>
              </w:numPr>
              <w:spacing w:after="60" w:line="240" w:lineRule="auto"/>
              <w:jc w:val="left"/>
              <w:rPr>
                <w:rFonts w:asciiTheme="minorHAnsi" w:hAnsiTheme="minorHAnsi" w:cstheme="minorHAnsi"/>
              </w:rPr>
            </w:pPr>
            <w:r w:rsidRPr="000521A7">
              <w:rPr>
                <w:rFonts w:asciiTheme="minorHAnsi" w:hAnsiTheme="minorHAnsi" w:cstheme="minorHAnsi"/>
              </w:rPr>
              <w:t>Faç</w:t>
            </w:r>
            <w:r w:rsidR="000521A7" w:rsidRPr="000521A7">
              <w:rPr>
                <w:rFonts w:asciiTheme="minorHAnsi" w:hAnsiTheme="minorHAnsi" w:cstheme="minorHAnsi"/>
              </w:rPr>
              <w:t xml:space="preserve">ades : Isolation LR + </w:t>
            </w:r>
            <w:r w:rsidRPr="000521A7">
              <w:rPr>
                <w:rFonts w:asciiTheme="minorHAnsi" w:hAnsiTheme="minorHAnsi" w:cstheme="minorHAnsi"/>
              </w:rPr>
              <w:t xml:space="preserve">Bardage </w:t>
            </w:r>
            <w:r w:rsidR="000521A7" w:rsidRPr="000521A7">
              <w:rPr>
                <w:rFonts w:asciiTheme="minorHAnsi" w:hAnsiTheme="minorHAnsi" w:cstheme="minorHAnsi"/>
              </w:rPr>
              <w:t>aluminium fixés à une ossature secondaire en bois, solidarisé à la structure porteuse.</w:t>
            </w:r>
          </w:p>
          <w:p w14:paraId="4F5B6274" w14:textId="77777777" w:rsidR="00024702" w:rsidRPr="000521A7" w:rsidRDefault="00024702" w:rsidP="00A07353">
            <w:pPr>
              <w:pStyle w:val="Paragraphedeliste"/>
              <w:numPr>
                <w:ilvl w:val="0"/>
                <w:numId w:val="15"/>
              </w:numPr>
              <w:spacing w:after="60"/>
              <w:jc w:val="left"/>
              <w:rPr>
                <w:rFonts w:asciiTheme="minorHAnsi" w:hAnsiTheme="minorHAnsi" w:cstheme="minorHAnsi"/>
              </w:rPr>
            </w:pPr>
            <w:r w:rsidRPr="000521A7">
              <w:rPr>
                <w:rFonts w:asciiTheme="minorHAnsi" w:hAnsiTheme="minorHAnsi" w:cstheme="minorHAnsi"/>
              </w:rPr>
              <w:t>Toiture terrasse.</w:t>
            </w:r>
          </w:p>
          <w:p w14:paraId="408AC34F" w14:textId="053517B8" w:rsidR="00EA214D" w:rsidRPr="00290860" w:rsidRDefault="00024702" w:rsidP="00D8197B">
            <w:pPr>
              <w:pStyle w:val="Paragraphedeliste"/>
              <w:numPr>
                <w:ilvl w:val="0"/>
                <w:numId w:val="15"/>
              </w:numPr>
              <w:spacing w:after="60"/>
              <w:jc w:val="left"/>
            </w:pPr>
            <w:r w:rsidRPr="000521A7">
              <w:rPr>
                <w:rFonts w:asciiTheme="minorHAnsi" w:hAnsiTheme="minorHAnsi" w:cstheme="minorHAnsi"/>
              </w:rPr>
              <w:t xml:space="preserve">Menuiserie Aluminium </w:t>
            </w:r>
          </w:p>
        </w:tc>
      </w:tr>
      <w:bookmarkEnd w:id="1"/>
      <w:tr w:rsidR="000F1F6C" w:rsidRPr="00303AF7" w14:paraId="099A86B0" w14:textId="77777777" w:rsidTr="00201707">
        <w:trPr>
          <w:trHeight w:val="4537"/>
        </w:trPr>
        <w:tc>
          <w:tcPr>
            <w:tcW w:w="10206" w:type="dxa"/>
            <w:gridSpan w:val="3"/>
            <w:tcBorders>
              <w:top w:val="single" w:sz="4" w:space="0" w:color="auto"/>
              <w:bottom w:val="single" w:sz="4" w:space="0" w:color="auto"/>
            </w:tcBorders>
          </w:tcPr>
          <w:p w14:paraId="69A8247C" w14:textId="1E01F80B" w:rsidR="00D8197B" w:rsidRDefault="00D8197B" w:rsidP="000F1F6C">
            <w:pPr>
              <w:pStyle w:val="Paragraphedeliste"/>
              <w:numPr>
                <w:ilvl w:val="0"/>
                <w:numId w:val="25"/>
              </w:numPr>
              <w:spacing w:before="240"/>
              <w:ind w:left="425" w:hanging="357"/>
              <w:contextualSpacing w:val="0"/>
              <w:rPr>
                <w:rFonts w:asciiTheme="minorHAnsi" w:hAnsiTheme="minorHAnsi" w:cstheme="minorHAnsi"/>
                <w:b/>
                <w:bCs/>
                <w:sz w:val="24"/>
                <w:szCs w:val="24"/>
              </w:rPr>
            </w:pPr>
            <w:r w:rsidRPr="00D8197B">
              <w:rPr>
                <w:rFonts w:ascii="Arial Black" w:hAnsi="Arial Black"/>
                <w:b/>
                <w:bCs/>
                <w:sz w:val="24"/>
                <w:szCs w:val="24"/>
              </w:rPr>
              <w:lastRenderedPageBreak/>
              <w:t>LE BÂTI.</w:t>
            </w:r>
          </w:p>
          <w:p w14:paraId="1A18F830" w14:textId="015D0C29" w:rsidR="000F1F6C" w:rsidRPr="000F1F6C" w:rsidRDefault="000F1F6C" w:rsidP="00D8197B">
            <w:pPr>
              <w:pStyle w:val="Paragraphedeliste"/>
              <w:spacing w:before="240"/>
              <w:ind w:left="425"/>
              <w:contextualSpacing w:val="0"/>
              <w:rPr>
                <w:rFonts w:asciiTheme="minorHAnsi" w:hAnsiTheme="minorHAnsi" w:cstheme="minorHAnsi"/>
                <w:b/>
                <w:bCs/>
                <w:sz w:val="24"/>
                <w:szCs w:val="24"/>
              </w:rPr>
            </w:pPr>
            <w:r w:rsidRPr="000F1F6C">
              <w:rPr>
                <w:rFonts w:asciiTheme="minorHAnsi" w:hAnsiTheme="minorHAnsi" w:cstheme="minorHAnsi"/>
                <w:b/>
                <w:bCs/>
                <w:sz w:val="24"/>
                <w:szCs w:val="24"/>
              </w:rPr>
              <w:t>Le bâtiment 44 est principalement utilisé par l’Unité de Formation et de Recherche (UFR) Sciences et Techniques.</w:t>
            </w:r>
          </w:p>
          <w:p w14:paraId="7BAD96AC" w14:textId="77777777" w:rsidR="000F1F6C" w:rsidRDefault="000F1F6C" w:rsidP="000F1F6C">
            <w:pPr>
              <w:spacing w:before="120" w:after="0" w:line="240" w:lineRule="auto"/>
              <w:ind w:left="459"/>
              <w:jc w:val="left"/>
              <w:rPr>
                <w:rFonts w:asciiTheme="minorHAnsi" w:hAnsiTheme="minorHAnsi" w:cstheme="minorHAnsi"/>
                <w:sz w:val="24"/>
                <w:szCs w:val="24"/>
              </w:rPr>
            </w:pPr>
            <w:r w:rsidRPr="000F1F6C">
              <w:rPr>
                <w:rFonts w:asciiTheme="minorHAnsi" w:hAnsiTheme="minorHAnsi" w:cstheme="minorHAnsi"/>
                <w:sz w:val="24"/>
                <w:szCs w:val="24"/>
              </w:rPr>
              <w:t xml:space="preserve">L’établissement est édifié sur 5 niveaux et un sous- sol.  </w:t>
            </w:r>
          </w:p>
          <w:p w14:paraId="43778055" w14:textId="5264B9A7" w:rsidR="000F1F6C" w:rsidRDefault="000F1F6C" w:rsidP="00587BE1">
            <w:pPr>
              <w:spacing w:before="120" w:after="120" w:line="240" w:lineRule="auto"/>
              <w:ind w:left="459"/>
              <w:jc w:val="left"/>
              <w:rPr>
                <w:rFonts w:asciiTheme="minorHAnsi" w:hAnsiTheme="minorHAnsi" w:cstheme="minorHAnsi"/>
                <w:sz w:val="24"/>
                <w:szCs w:val="24"/>
              </w:rPr>
            </w:pPr>
            <w:r w:rsidRPr="000F1F6C">
              <w:rPr>
                <w:rFonts w:asciiTheme="minorHAnsi" w:hAnsiTheme="minorHAnsi" w:cstheme="minorHAnsi"/>
                <w:sz w:val="24"/>
                <w:szCs w:val="24"/>
              </w:rPr>
              <w:t>Il est composé d</w:t>
            </w:r>
            <w:r>
              <w:rPr>
                <w:rFonts w:asciiTheme="minorHAnsi" w:hAnsiTheme="minorHAnsi" w:cstheme="minorHAnsi"/>
                <w:sz w:val="24"/>
                <w:szCs w:val="24"/>
              </w:rPr>
              <w:t>’u</w:t>
            </w:r>
            <w:r w:rsidRPr="000F1F6C">
              <w:rPr>
                <w:rFonts w:asciiTheme="minorHAnsi" w:hAnsiTheme="minorHAnsi" w:cstheme="minorHAnsi"/>
                <w:sz w:val="24"/>
                <w:szCs w:val="24"/>
              </w:rPr>
              <w:t xml:space="preserve">n corps de bâtiment principal et de trois bâtiments en </w:t>
            </w:r>
            <w:r>
              <w:rPr>
                <w:rFonts w:asciiTheme="minorHAnsi" w:hAnsiTheme="minorHAnsi" w:cstheme="minorHAnsi"/>
                <w:sz w:val="24"/>
                <w:szCs w:val="24"/>
              </w:rPr>
              <w:t>« </w:t>
            </w:r>
            <w:r w:rsidRPr="000F1F6C">
              <w:rPr>
                <w:rFonts w:asciiTheme="minorHAnsi" w:hAnsiTheme="minorHAnsi" w:cstheme="minorHAnsi"/>
                <w:sz w:val="24"/>
                <w:szCs w:val="24"/>
              </w:rPr>
              <w:t>peigne</w:t>
            </w:r>
            <w:r>
              <w:rPr>
                <w:rFonts w:asciiTheme="minorHAnsi" w:hAnsiTheme="minorHAnsi" w:cstheme="minorHAnsi"/>
                <w:sz w:val="24"/>
                <w:szCs w:val="24"/>
              </w:rPr>
              <w:t xml:space="preserve"> » </w:t>
            </w:r>
            <w:r w:rsidRPr="000F1F6C">
              <w:rPr>
                <w:rFonts w:asciiTheme="minorHAnsi" w:hAnsiTheme="minorHAnsi" w:cstheme="minorHAnsi"/>
                <w:sz w:val="24"/>
                <w:szCs w:val="24"/>
              </w:rPr>
              <w:t>perpendiculaires</w:t>
            </w:r>
            <w:r>
              <w:rPr>
                <w:rFonts w:asciiTheme="minorHAnsi" w:hAnsiTheme="minorHAnsi" w:cstheme="minorHAnsi"/>
                <w:sz w:val="24"/>
                <w:szCs w:val="24"/>
              </w:rPr>
              <w:t xml:space="preserve"> à ce dernier.  On distingue notamment :</w:t>
            </w:r>
          </w:p>
          <w:p w14:paraId="5565CB21" w14:textId="08C22AFE" w:rsidR="000F1F6C" w:rsidRPr="000F1F6C" w:rsidRDefault="000F1F6C" w:rsidP="000F1F6C">
            <w:pPr>
              <w:pStyle w:val="Paragraphedeliste"/>
              <w:numPr>
                <w:ilvl w:val="0"/>
                <w:numId w:val="26"/>
              </w:numPr>
              <w:spacing w:after="0" w:line="240" w:lineRule="auto"/>
              <w:jc w:val="left"/>
              <w:rPr>
                <w:rFonts w:asciiTheme="minorHAnsi" w:hAnsiTheme="minorHAnsi" w:cstheme="minorHAnsi"/>
                <w:sz w:val="24"/>
                <w:szCs w:val="24"/>
              </w:rPr>
            </w:pPr>
            <w:r w:rsidRPr="000F1F6C">
              <w:rPr>
                <w:rFonts w:asciiTheme="minorHAnsi" w:hAnsiTheme="minorHAnsi" w:cstheme="minorHAnsi"/>
                <w:sz w:val="24"/>
                <w:szCs w:val="24"/>
              </w:rPr>
              <w:t>Bâtiment 44 A : Corps de bâtiment pri</w:t>
            </w:r>
            <w:r w:rsidR="00587BE1">
              <w:rPr>
                <w:rFonts w:asciiTheme="minorHAnsi" w:hAnsiTheme="minorHAnsi" w:cstheme="minorHAnsi"/>
                <w:sz w:val="24"/>
                <w:szCs w:val="24"/>
              </w:rPr>
              <w:t>n</w:t>
            </w:r>
            <w:r w:rsidRPr="000F1F6C">
              <w:rPr>
                <w:rFonts w:asciiTheme="minorHAnsi" w:hAnsiTheme="minorHAnsi" w:cstheme="minorHAnsi"/>
                <w:sz w:val="24"/>
                <w:szCs w:val="24"/>
              </w:rPr>
              <w:t>cipal.</w:t>
            </w:r>
          </w:p>
          <w:p w14:paraId="5923B5C9" w14:textId="77777777" w:rsidR="00587BE1" w:rsidRDefault="00587BE1" w:rsidP="000F1F6C">
            <w:pPr>
              <w:pStyle w:val="Paragraphedeliste"/>
              <w:numPr>
                <w:ilvl w:val="0"/>
                <w:numId w:val="26"/>
              </w:numPr>
              <w:spacing w:after="0" w:line="240" w:lineRule="auto"/>
              <w:jc w:val="left"/>
              <w:rPr>
                <w:rFonts w:asciiTheme="minorHAnsi" w:hAnsiTheme="minorHAnsi" w:cstheme="minorHAnsi"/>
                <w:sz w:val="24"/>
                <w:szCs w:val="24"/>
              </w:rPr>
            </w:pPr>
            <w:r>
              <w:rPr>
                <w:rFonts w:asciiTheme="minorHAnsi" w:hAnsiTheme="minorHAnsi" w:cstheme="minorHAnsi"/>
                <w:sz w:val="24"/>
                <w:szCs w:val="24"/>
              </w:rPr>
              <w:t>L’a</w:t>
            </w:r>
            <w:r w:rsidR="000F1F6C" w:rsidRPr="000F1F6C">
              <w:rPr>
                <w:rFonts w:asciiTheme="minorHAnsi" w:hAnsiTheme="minorHAnsi" w:cstheme="minorHAnsi"/>
                <w:sz w:val="24"/>
                <w:szCs w:val="24"/>
              </w:rPr>
              <w:t>ile ouest (44 B) </w:t>
            </w:r>
          </w:p>
          <w:p w14:paraId="1A771705" w14:textId="4AE21ED9" w:rsidR="000F1F6C" w:rsidRPr="000F1F6C" w:rsidRDefault="00587BE1" w:rsidP="000F1F6C">
            <w:pPr>
              <w:pStyle w:val="Paragraphedeliste"/>
              <w:numPr>
                <w:ilvl w:val="0"/>
                <w:numId w:val="26"/>
              </w:numPr>
              <w:spacing w:after="0" w:line="240" w:lineRule="auto"/>
              <w:jc w:val="left"/>
              <w:rPr>
                <w:rFonts w:asciiTheme="minorHAnsi" w:hAnsiTheme="minorHAnsi" w:cstheme="minorHAnsi"/>
                <w:sz w:val="24"/>
                <w:szCs w:val="24"/>
              </w:rPr>
            </w:pPr>
            <w:r>
              <w:rPr>
                <w:rFonts w:asciiTheme="minorHAnsi" w:hAnsiTheme="minorHAnsi" w:cstheme="minorHAnsi"/>
                <w:sz w:val="24"/>
                <w:szCs w:val="24"/>
              </w:rPr>
              <w:t>L’ai</w:t>
            </w:r>
            <w:r w:rsidR="000F1F6C" w:rsidRPr="000F1F6C">
              <w:rPr>
                <w:rFonts w:asciiTheme="minorHAnsi" w:hAnsiTheme="minorHAnsi" w:cstheme="minorHAnsi"/>
                <w:sz w:val="24"/>
                <w:szCs w:val="24"/>
              </w:rPr>
              <w:t xml:space="preserve">le Est (44C).  </w:t>
            </w:r>
          </w:p>
          <w:p w14:paraId="65BADE2D" w14:textId="299D0B2B" w:rsidR="000F1F6C" w:rsidRPr="000F1F6C" w:rsidRDefault="000F1F6C" w:rsidP="000F1F6C">
            <w:pPr>
              <w:pStyle w:val="Paragraphedeliste"/>
              <w:numPr>
                <w:ilvl w:val="0"/>
                <w:numId w:val="26"/>
              </w:numPr>
              <w:spacing w:after="0" w:line="240" w:lineRule="auto"/>
              <w:jc w:val="left"/>
              <w:rPr>
                <w:rFonts w:asciiTheme="minorHAnsi" w:hAnsiTheme="minorHAnsi" w:cstheme="minorHAnsi"/>
                <w:sz w:val="24"/>
                <w:szCs w:val="24"/>
              </w:rPr>
            </w:pPr>
            <w:r w:rsidRPr="000F1F6C">
              <w:rPr>
                <w:rFonts w:asciiTheme="minorHAnsi" w:hAnsiTheme="minorHAnsi" w:cstheme="minorHAnsi"/>
                <w:sz w:val="24"/>
                <w:szCs w:val="24"/>
              </w:rPr>
              <w:t>L’aile E</w:t>
            </w:r>
            <w:r w:rsidR="00587BE1">
              <w:rPr>
                <w:rFonts w:asciiTheme="minorHAnsi" w:hAnsiTheme="minorHAnsi" w:cstheme="minorHAnsi"/>
                <w:sz w:val="24"/>
                <w:szCs w:val="24"/>
              </w:rPr>
              <w:t xml:space="preserve"> qui ne fait pas partie de l’ensemble car </w:t>
            </w:r>
            <w:r w:rsidRPr="000F1F6C">
              <w:rPr>
                <w:rFonts w:asciiTheme="minorHAnsi" w:hAnsiTheme="minorHAnsi" w:cstheme="minorHAnsi"/>
                <w:sz w:val="24"/>
                <w:szCs w:val="24"/>
              </w:rPr>
              <w:t>affectée à l’IUT, est isolée du bâtiment 44.</w:t>
            </w:r>
          </w:p>
          <w:p w14:paraId="3D192B2F" w14:textId="218CDF88" w:rsidR="000F1F6C" w:rsidRPr="00303AF7" w:rsidRDefault="000F1F6C" w:rsidP="00587BE1">
            <w:pPr>
              <w:spacing w:after="0" w:line="240" w:lineRule="auto"/>
              <w:jc w:val="left"/>
              <w:rPr>
                <w:b/>
                <w:bCs/>
              </w:rPr>
            </w:pPr>
          </w:p>
        </w:tc>
      </w:tr>
      <w:tr w:rsidR="000F1F6C" w14:paraId="614D2F8E" w14:textId="77777777" w:rsidTr="00D8197B">
        <w:trPr>
          <w:trHeight w:val="5928"/>
        </w:trPr>
        <w:tc>
          <w:tcPr>
            <w:tcW w:w="10206" w:type="dxa"/>
            <w:gridSpan w:val="3"/>
            <w:tcBorders>
              <w:top w:val="single" w:sz="4" w:space="0" w:color="auto"/>
            </w:tcBorders>
          </w:tcPr>
          <w:p w14:paraId="082DD4E6" w14:textId="77777777" w:rsidR="000F1F6C" w:rsidRPr="0054412F" w:rsidRDefault="000F1F6C" w:rsidP="00AE4A4B">
            <w:pPr>
              <w:spacing w:before="120" w:after="0" w:line="240" w:lineRule="auto"/>
              <w:ind w:left="38"/>
              <w:jc w:val="left"/>
              <w:rPr>
                <w:rFonts w:asciiTheme="minorHAnsi" w:hAnsiTheme="minorHAnsi" w:cstheme="minorHAnsi"/>
              </w:rPr>
            </w:pPr>
            <w:r w:rsidRPr="0054412F">
              <w:rPr>
                <w:rFonts w:asciiTheme="minorHAnsi" w:hAnsiTheme="minorHAnsi" w:cstheme="minorHAnsi"/>
                <w:noProof/>
              </w:rPr>
              <mc:AlternateContent>
                <mc:Choice Requires="wps">
                  <w:drawing>
                    <wp:anchor distT="45720" distB="45720" distL="114300" distR="114300" simplePos="0" relativeHeight="251721728" behindDoc="0" locked="0" layoutInCell="1" allowOverlap="1" wp14:anchorId="03884B79" wp14:editId="1EC40C58">
                      <wp:simplePos x="0" y="0"/>
                      <wp:positionH relativeFrom="column">
                        <wp:posOffset>3359288</wp:posOffset>
                      </wp:positionH>
                      <wp:positionV relativeFrom="paragraph">
                        <wp:posOffset>947337</wp:posOffset>
                      </wp:positionV>
                      <wp:extent cx="570839" cy="428130"/>
                      <wp:effectExtent l="0" t="0" r="20320" b="10160"/>
                      <wp:wrapNone/>
                      <wp:docPr id="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839" cy="428130"/>
                              </a:xfrm>
                              <a:prstGeom prst="rect">
                                <a:avLst/>
                              </a:prstGeom>
                              <a:solidFill>
                                <a:srgbClr val="FFFFFF"/>
                              </a:solidFill>
                              <a:ln w="9525">
                                <a:solidFill>
                                  <a:srgbClr val="000000"/>
                                </a:solidFill>
                                <a:miter lim="800000"/>
                                <a:headEnd/>
                                <a:tailEnd/>
                              </a:ln>
                            </wps:spPr>
                            <wps:txbx>
                              <w:txbxContent>
                                <w:p w14:paraId="7E3477C5" w14:textId="77777777" w:rsidR="000F1F6C" w:rsidRDefault="000F1F6C" w:rsidP="000F1F6C">
                                  <w:pPr>
                                    <w:spacing w:after="0"/>
                                    <w:jc w:val="center"/>
                                  </w:pPr>
                                  <w:r>
                                    <w:t>Bât E</w:t>
                                  </w:r>
                                </w:p>
                                <w:p w14:paraId="3DE3C62A" w14:textId="77777777" w:rsidR="000F1F6C" w:rsidRDefault="000F1F6C" w:rsidP="000F1F6C">
                                  <w:pPr>
                                    <w:spacing w:after="0"/>
                                    <w:jc w:val="center"/>
                                  </w:pPr>
                                  <w:r>
                                    <w:t>IUT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884B79" id="_x0000_s1054" type="#_x0000_t202" style="position:absolute;left:0;text-align:left;margin-left:264.5pt;margin-top:74.6pt;width:44.95pt;height:33.7pt;z-index:251721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">
                      <v:textbox>
                        <w:txbxContent>
                          <w:p w14:paraId="7E3477C5" w14:textId="77777777" w:rsidR="000F1F6C" w:rsidRDefault="000F1F6C" w:rsidP="000F1F6C">
                            <w:pPr>
                              <w:spacing w:after="0"/>
                              <w:jc w:val="center"/>
                            </w:pPr>
                            <w:r>
                              <w:t>Bât E</w:t>
                            </w:r>
                          </w:p>
                          <w:p w14:paraId="3DE3C62A" w14:textId="77777777" w:rsidR="000F1F6C" w:rsidRDefault="000F1F6C" w:rsidP="000F1F6C">
                            <w:pPr>
                              <w:spacing w:after="0"/>
                              <w:jc w:val="center"/>
                            </w:pPr>
                            <w:r>
                              <w:t>IUT</w:t>
                            </w:r>
                          </w:p>
                        </w:txbxContent>
                      </v:textbox>
                    </v:shape>
                  </w:pict>
                </mc:Fallback>
              </mc:AlternateContent>
            </w:r>
            <w:r w:rsidRPr="00BD7BF1">
              <w:rPr>
                <w:b/>
                <w:bCs/>
                <w:noProof/>
                <w:sz w:val="20"/>
                <w:szCs w:val="20"/>
              </w:rPr>
              <w:drawing>
                <wp:inline distT="0" distB="0" distL="0" distR="0" wp14:anchorId="621A45F6" wp14:editId="24FADED6">
                  <wp:extent cx="6343650" cy="3626485"/>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43650" cy="3626485"/>
                          </a:xfrm>
                          <a:prstGeom prst="rect">
                            <a:avLst/>
                          </a:prstGeom>
                        </pic:spPr>
                      </pic:pic>
                    </a:graphicData>
                  </a:graphic>
                </wp:inline>
              </w:drawing>
            </w:r>
          </w:p>
        </w:tc>
      </w:tr>
      <w:tr w:rsidR="000F1F6C" w14:paraId="420A4B57" w14:textId="77777777" w:rsidTr="00AE4A4B">
        <w:trPr>
          <w:trHeight w:val="3424"/>
        </w:trPr>
        <w:tc>
          <w:tcPr>
            <w:tcW w:w="5103" w:type="dxa"/>
            <w:vAlign w:val="center"/>
          </w:tcPr>
          <w:p w14:paraId="4DB8E352" w14:textId="77777777" w:rsidR="000F1F6C" w:rsidRDefault="000F1F6C" w:rsidP="00AE4A4B">
            <w:pPr>
              <w:spacing w:before="120" w:after="0" w:line="240" w:lineRule="auto"/>
              <w:ind w:left="180"/>
              <w:jc w:val="center"/>
              <w:rPr>
                <w:rFonts w:asciiTheme="minorHAnsi" w:hAnsiTheme="minorHAnsi" w:cstheme="minorHAnsi"/>
              </w:rPr>
            </w:pPr>
            <w:r>
              <w:rPr>
                <w:b/>
                <w:bCs/>
                <w:noProof/>
                <w:sz w:val="20"/>
                <w:szCs w:val="20"/>
              </w:rPr>
              <mc:AlternateContent>
                <mc:Choice Requires="wpg">
                  <w:drawing>
                    <wp:anchor distT="0" distB="0" distL="114300" distR="114300" simplePos="0" relativeHeight="251723776" behindDoc="0" locked="0" layoutInCell="1" allowOverlap="1" wp14:anchorId="1FF9291E" wp14:editId="34AB1594">
                      <wp:simplePos x="0" y="0"/>
                      <wp:positionH relativeFrom="column">
                        <wp:posOffset>955040</wp:posOffset>
                      </wp:positionH>
                      <wp:positionV relativeFrom="paragraph">
                        <wp:posOffset>211455</wp:posOffset>
                      </wp:positionV>
                      <wp:extent cx="1132840" cy="891540"/>
                      <wp:effectExtent l="0" t="0" r="0" b="3810"/>
                      <wp:wrapNone/>
                      <wp:docPr id="241" name="Groupe 241"/>
                      <wp:cNvGraphicFramePr/>
                      <a:graphic xmlns:a="http://schemas.openxmlformats.org/drawingml/2006/main">
                        <a:graphicData uri="http://schemas.microsoft.com/office/word/2010/wordprocessingGroup">
                          <wpg:wgp>
                            <wpg:cNvGrpSpPr/>
                            <wpg:grpSpPr>
                              <a:xfrm>
                                <a:off x="0" y="0"/>
                                <a:ext cx="1132840" cy="891540"/>
                                <a:chOff x="-43337" y="51786"/>
                                <a:chExt cx="2237727" cy="1052565"/>
                              </a:xfrm>
                            </wpg:grpSpPr>
                            <wps:wsp>
                              <wps:cNvPr id="242" name="Zone de texte 2"/>
                              <wps:cNvSpPr txBox="1">
                                <a:spLocks noChangeArrowheads="1"/>
                              </wps:cNvSpPr>
                              <wps:spPr bwMode="auto">
                                <a:xfrm>
                                  <a:off x="1160974" y="541079"/>
                                  <a:ext cx="592530" cy="563272"/>
                                </a:xfrm>
                                <a:prstGeom prst="rect">
                                  <a:avLst/>
                                </a:prstGeom>
                                <a:noFill/>
                                <a:ln w="3175">
                                  <a:noFill/>
                                  <a:miter lim="800000"/>
                                  <a:headEnd/>
                                  <a:tailEnd/>
                                </a:ln>
                              </wps:spPr>
                              <wps:txbx>
                                <w:txbxContent>
                                  <w:p w14:paraId="7AE43EEE" w14:textId="77777777" w:rsidR="000F1F6C" w:rsidRPr="000F1F6C" w:rsidRDefault="000F1F6C" w:rsidP="000F1F6C">
                                    <w:pPr>
                                      <w:spacing w:after="0" w:line="240" w:lineRule="auto"/>
                                      <w:jc w:val="center"/>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pPr>
                                    <w:r w:rsidRPr="000F1F6C">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t>A</w:t>
                                    </w:r>
                                  </w:p>
                                </w:txbxContent>
                              </wps:txbx>
                              <wps:bodyPr rot="0" vert="horz" wrap="square" lIns="91440" tIns="45720" rIns="91440" bIns="45720" anchor="t" anchorCtr="0">
                                <a:noAutofit/>
                              </wps:bodyPr>
                            </wps:wsp>
                            <wps:wsp>
                              <wps:cNvPr id="243" name="Zone de texte 2"/>
                              <wps:cNvSpPr txBox="1">
                                <a:spLocks noChangeArrowheads="1"/>
                              </wps:cNvSpPr>
                              <wps:spPr bwMode="auto">
                                <a:xfrm>
                                  <a:off x="-43337" y="289327"/>
                                  <a:ext cx="592532" cy="563271"/>
                                </a:xfrm>
                                <a:prstGeom prst="rect">
                                  <a:avLst/>
                                </a:prstGeom>
                                <a:noFill/>
                                <a:ln w="3175">
                                  <a:noFill/>
                                  <a:miter lim="800000"/>
                                  <a:headEnd/>
                                  <a:tailEnd/>
                                </a:ln>
                              </wps:spPr>
                              <wps:txbx>
                                <w:txbxContent>
                                  <w:p w14:paraId="72F9FEE2" w14:textId="77777777" w:rsidR="000F1F6C" w:rsidRPr="000F1F6C" w:rsidRDefault="000F1F6C" w:rsidP="000F1F6C">
                                    <w:pPr>
                                      <w:spacing w:after="0" w:line="240" w:lineRule="auto"/>
                                      <w:jc w:val="center"/>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pPr>
                                    <w:r w:rsidRPr="000F1F6C">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t>B</w:t>
                                    </w:r>
                                  </w:p>
                                </w:txbxContent>
                              </wps:txbx>
                              <wps:bodyPr rot="0" vert="horz" wrap="square" lIns="91440" tIns="45720" rIns="91440" bIns="45720" anchor="t" anchorCtr="0">
                                <a:noAutofit/>
                              </wps:bodyPr>
                            </wps:wsp>
                            <wps:wsp>
                              <wps:cNvPr id="244" name="Zone de texte 2"/>
                              <wps:cNvSpPr txBox="1">
                                <a:spLocks noChangeArrowheads="1"/>
                              </wps:cNvSpPr>
                              <wps:spPr bwMode="auto">
                                <a:xfrm>
                                  <a:off x="1601859" y="51786"/>
                                  <a:ext cx="592531" cy="563271"/>
                                </a:xfrm>
                                <a:prstGeom prst="rect">
                                  <a:avLst/>
                                </a:prstGeom>
                                <a:noFill/>
                                <a:ln w="3175">
                                  <a:noFill/>
                                  <a:miter lim="800000"/>
                                  <a:headEnd/>
                                  <a:tailEnd/>
                                </a:ln>
                              </wps:spPr>
                              <wps:txbx>
                                <w:txbxContent>
                                  <w:p w14:paraId="47074B7F" w14:textId="77777777" w:rsidR="000F1F6C" w:rsidRPr="000F1F6C" w:rsidRDefault="000F1F6C" w:rsidP="000F1F6C">
                                    <w:pPr>
                                      <w:spacing w:after="0" w:line="240" w:lineRule="auto"/>
                                      <w:jc w:val="center"/>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pPr>
                                    <w:r w:rsidRPr="000F1F6C">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t>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FF9291E" id="Groupe 241" o:spid="_x0000_s1055" style="position:absolute;left:0;text-align:left;margin-left:75.2pt;margin-top:16.65pt;width:89.2pt;height:70.2pt;z-index:251723776;mso-width-relative:margin;mso-height-relative:margin" coordorigin="-433,517" coordsize="22377,10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">
                      <v:shape id="_x0000_s1056" type="#_x0000_t202" style="position:absolute;left:11609;top:5410;width:5926;height:5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" filled="f" stroked="f" strokeweight=".25pt">
                        <v:textbox>
                          <w:txbxContent>
                            <w:p w14:paraId="7AE43EEE" w14:textId="77777777" w:rsidR="000F1F6C" w:rsidRPr="000F1F6C" w:rsidRDefault="000F1F6C" w:rsidP="000F1F6C">
                              <w:pPr>
                                <w:spacing w:after="0" w:line="240" w:lineRule="auto"/>
                                <w:jc w:val="center"/>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pPr>
                              <w:r w:rsidRPr="000F1F6C">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t>A</w:t>
                              </w:r>
                            </w:p>
                          </w:txbxContent>
                        </v:textbox>
                      </v:shape>
                      <v:shape id="_x0000_s1057" type="#_x0000_t202" style="position:absolute;left:-433;top:2893;width:5924;height:5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" filled="f" stroked="f" strokeweight=".25pt">
                        <v:textbox>
                          <w:txbxContent>
                            <w:p w14:paraId="72F9FEE2" w14:textId="77777777" w:rsidR="000F1F6C" w:rsidRPr="000F1F6C" w:rsidRDefault="000F1F6C" w:rsidP="000F1F6C">
                              <w:pPr>
                                <w:spacing w:after="0" w:line="240" w:lineRule="auto"/>
                                <w:jc w:val="center"/>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pPr>
                              <w:r w:rsidRPr="000F1F6C">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t>B</w:t>
                              </w:r>
                            </w:p>
                          </w:txbxContent>
                        </v:textbox>
                      </v:shape>
                      <v:shape id="_x0000_s1058" type="#_x0000_t202" style="position:absolute;left:16018;top:517;width:5925;height:5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" filled="f" stroked="f" strokeweight=".25pt">
                        <v:textbox>
                          <w:txbxContent>
                            <w:p w14:paraId="47074B7F" w14:textId="77777777" w:rsidR="000F1F6C" w:rsidRPr="000F1F6C" w:rsidRDefault="000F1F6C" w:rsidP="000F1F6C">
                              <w:pPr>
                                <w:spacing w:after="0" w:line="240" w:lineRule="auto"/>
                                <w:jc w:val="center"/>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pPr>
                              <w:r w:rsidRPr="000F1F6C">
                                <w:rPr>
                                  <w:rFonts w:ascii="Arial Black" w:hAnsi="Arial Black"/>
                                  <w:b/>
                                  <w:outline/>
                                  <w:color w:val="000000" w:themeColor="text1"/>
                                  <w:sz w:val="36"/>
                                  <w:szCs w:val="36"/>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14:textFill>
                                    <w14:noFill/>
                                  </w14:textFill>
                                </w:rPr>
                                <w:t>C</w:t>
                              </w:r>
                            </w:p>
                          </w:txbxContent>
                        </v:textbox>
                      </v:shape>
                    </v:group>
                  </w:pict>
                </mc:Fallback>
              </mc:AlternateContent>
            </w:r>
            <w:r w:rsidRPr="0080425A">
              <w:rPr>
                <w:b/>
                <w:bCs/>
                <w:noProof/>
                <w:sz w:val="20"/>
                <w:szCs w:val="20"/>
              </w:rPr>
              <w:drawing>
                <wp:inline distT="0" distB="0" distL="0" distR="0" wp14:anchorId="226792A7" wp14:editId="7A71D9DF">
                  <wp:extent cx="2794406" cy="1496526"/>
                  <wp:effectExtent l="0" t="0" r="6350" b="8890"/>
                  <wp:docPr id="245"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48818" cy="1525666"/>
                          </a:xfrm>
                          <a:prstGeom prst="rect">
                            <a:avLst/>
                          </a:prstGeom>
                        </pic:spPr>
                      </pic:pic>
                    </a:graphicData>
                  </a:graphic>
                </wp:inline>
              </w:drawing>
            </w:r>
          </w:p>
        </w:tc>
        <w:tc>
          <w:tcPr>
            <w:tcW w:w="5103" w:type="dxa"/>
            <w:gridSpan w:val="2"/>
            <w:vAlign w:val="center"/>
          </w:tcPr>
          <w:p w14:paraId="48F58EF0" w14:textId="77777777" w:rsidR="000F1F6C" w:rsidRDefault="000F1F6C" w:rsidP="00AE4A4B">
            <w:pPr>
              <w:spacing w:before="120" w:after="120"/>
              <w:jc w:val="center"/>
              <w:rPr>
                <w:b/>
                <w:bCs/>
                <w:noProof/>
                <w:sz w:val="20"/>
                <w:szCs w:val="20"/>
              </w:rPr>
            </w:pPr>
            <w:r w:rsidRPr="00BC326A">
              <w:rPr>
                <w:b/>
                <w:bCs/>
                <w:noProof/>
                <w:sz w:val="20"/>
                <w:szCs w:val="20"/>
              </w:rPr>
              <w:drawing>
                <wp:inline distT="0" distB="0" distL="0" distR="0" wp14:anchorId="7CC02B9B" wp14:editId="7355D337">
                  <wp:extent cx="3103245" cy="1008380"/>
                  <wp:effectExtent l="0" t="0" r="1905" b="1270"/>
                  <wp:docPr id="246" name="Imag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03245" cy="1008380"/>
                          </a:xfrm>
                          <a:prstGeom prst="rect">
                            <a:avLst/>
                          </a:prstGeom>
                        </pic:spPr>
                      </pic:pic>
                    </a:graphicData>
                  </a:graphic>
                </wp:inline>
              </w:drawing>
            </w:r>
          </w:p>
          <w:p w14:paraId="1EF2A667" w14:textId="77777777" w:rsidR="0053460F" w:rsidRPr="0053460F" w:rsidRDefault="000F1F6C" w:rsidP="0053460F">
            <w:pPr>
              <w:spacing w:before="120" w:after="120"/>
              <w:ind w:left="177"/>
              <w:jc w:val="left"/>
              <w:rPr>
                <w:noProof/>
                <w:sz w:val="20"/>
                <w:szCs w:val="20"/>
              </w:rPr>
            </w:pPr>
            <w:r w:rsidRPr="0053460F">
              <w:rPr>
                <w:noProof/>
                <w:sz w:val="20"/>
                <w:szCs w:val="20"/>
              </w:rPr>
              <w:t>Le bâtiment 44A est immeuble longiligne</w:t>
            </w:r>
            <w:r w:rsidR="0053460F" w:rsidRPr="0053460F">
              <w:rPr>
                <w:noProof/>
                <w:sz w:val="20"/>
                <w:szCs w:val="20"/>
              </w:rPr>
              <w:t>.</w:t>
            </w:r>
          </w:p>
          <w:p w14:paraId="211BE4A1" w14:textId="77777777" w:rsidR="000F1F6C" w:rsidRDefault="0053460F" w:rsidP="0053460F">
            <w:pPr>
              <w:spacing w:before="120" w:after="120"/>
              <w:ind w:left="177"/>
              <w:jc w:val="left"/>
              <w:rPr>
                <w:noProof/>
                <w:sz w:val="20"/>
                <w:szCs w:val="20"/>
              </w:rPr>
            </w:pPr>
            <w:r w:rsidRPr="0053460F">
              <w:rPr>
                <w:noProof/>
                <w:sz w:val="20"/>
                <w:szCs w:val="20"/>
              </w:rPr>
              <w:t xml:space="preserve">La </w:t>
            </w:r>
            <w:r w:rsidR="000F1F6C" w:rsidRPr="0053460F">
              <w:rPr>
                <w:noProof/>
                <w:sz w:val="20"/>
                <w:szCs w:val="20"/>
              </w:rPr>
              <w:t>façade principale</w:t>
            </w:r>
            <w:r w:rsidRPr="0053460F">
              <w:rPr>
                <w:noProof/>
                <w:sz w:val="20"/>
                <w:szCs w:val="20"/>
              </w:rPr>
              <w:t xml:space="preserve">, orientée au sud, </w:t>
            </w:r>
            <w:r w:rsidR="000F1F6C" w:rsidRPr="0053460F">
              <w:rPr>
                <w:noProof/>
                <w:sz w:val="20"/>
                <w:szCs w:val="20"/>
              </w:rPr>
              <w:t>donn</w:t>
            </w:r>
            <w:r w:rsidRPr="0053460F">
              <w:rPr>
                <w:noProof/>
                <w:sz w:val="20"/>
                <w:szCs w:val="20"/>
              </w:rPr>
              <w:t>e</w:t>
            </w:r>
            <w:r w:rsidR="000F1F6C" w:rsidRPr="0053460F">
              <w:rPr>
                <w:noProof/>
                <w:sz w:val="20"/>
                <w:szCs w:val="20"/>
              </w:rPr>
              <w:t xml:space="preserve"> sur la place Emile Blondel.</w:t>
            </w:r>
          </w:p>
          <w:p w14:paraId="0F797857" w14:textId="763FE1FE" w:rsidR="0053460F" w:rsidRPr="0080425A" w:rsidRDefault="0053460F" w:rsidP="0053460F">
            <w:pPr>
              <w:spacing w:before="120" w:after="120"/>
              <w:ind w:left="177"/>
              <w:jc w:val="left"/>
              <w:rPr>
                <w:b/>
                <w:bCs/>
                <w:noProof/>
                <w:sz w:val="20"/>
                <w:szCs w:val="20"/>
              </w:rPr>
            </w:pPr>
            <w:r>
              <w:rPr>
                <w:noProof/>
                <w:sz w:val="20"/>
                <w:szCs w:val="20"/>
              </w:rPr>
              <w:t>Le parvis d’entrée pricipal fait face à la voie TEOR.</w:t>
            </w:r>
          </w:p>
        </w:tc>
      </w:tr>
      <w:tr w:rsidR="000F1F6C" w14:paraId="46A31EE0" w14:textId="77777777" w:rsidTr="00CC6B4A">
        <w:trPr>
          <w:trHeight w:val="525"/>
        </w:trPr>
        <w:tc>
          <w:tcPr>
            <w:tcW w:w="10206" w:type="dxa"/>
            <w:gridSpan w:val="3"/>
          </w:tcPr>
          <w:p w14:paraId="7D33C896" w14:textId="77777777" w:rsidR="000F1F6C" w:rsidRDefault="000F1F6C" w:rsidP="00CC6B4A">
            <w:pPr>
              <w:spacing w:after="0" w:line="240" w:lineRule="auto"/>
              <w:jc w:val="left"/>
              <w:rPr>
                <w:rFonts w:asciiTheme="minorHAnsi" w:hAnsiTheme="minorHAnsi" w:cstheme="minorHAnsi"/>
              </w:rPr>
            </w:pPr>
          </w:p>
        </w:tc>
      </w:tr>
    </w:tbl>
    <w:p w14:paraId="106CB8B0" w14:textId="1D26C685" w:rsidR="000F1F6C" w:rsidRPr="000F1F6C" w:rsidRDefault="000F1F6C" w:rsidP="000F1F6C">
      <w:pPr>
        <w:spacing w:before="240" w:after="120"/>
        <w:rPr>
          <w:b/>
          <w:bCs/>
          <w:u w:val="single"/>
        </w:rPr>
        <w:sectPr w:rsidR="000F1F6C" w:rsidRPr="000F1F6C" w:rsidSect="004372C2">
          <w:type w:val="continuous"/>
          <w:pgSz w:w="11906" w:h="16838"/>
          <w:pgMar w:top="773" w:right="707" w:bottom="851" w:left="1134" w:header="284" w:footer="420" w:gutter="0"/>
          <w:cols w:space="708"/>
          <w:docGrid w:linePitch="360"/>
        </w:sectPr>
      </w:pPr>
    </w:p>
    <w:p w14:paraId="72DF602E" w14:textId="243212C2" w:rsidR="003B3ED3" w:rsidRPr="00D8197B" w:rsidRDefault="00397A46" w:rsidP="00587BE1">
      <w:pPr>
        <w:pStyle w:val="Paragraphedeliste"/>
        <w:numPr>
          <w:ilvl w:val="0"/>
          <w:numId w:val="25"/>
        </w:numPr>
        <w:pBdr>
          <w:bottom w:val="single" w:sz="8" w:space="1" w:color="auto"/>
        </w:pBdr>
        <w:spacing w:before="240" w:after="120"/>
        <w:ind w:left="425" w:hanging="357"/>
        <w:contextualSpacing w:val="0"/>
        <w:rPr>
          <w:rFonts w:ascii="Arial Black" w:hAnsi="Arial Black"/>
          <w:b/>
          <w:bCs/>
          <w:sz w:val="24"/>
          <w:szCs w:val="24"/>
        </w:rPr>
      </w:pPr>
      <w:r w:rsidRPr="00D8197B">
        <w:rPr>
          <w:rFonts w:ascii="Arial Black" w:hAnsi="Arial Black"/>
          <w:b/>
          <w:bCs/>
          <w:sz w:val="24"/>
          <w:szCs w:val="24"/>
        </w:rPr>
        <w:lastRenderedPageBreak/>
        <w:t>0</w:t>
      </w:r>
      <w:r w:rsidR="00C46E76" w:rsidRPr="00D8197B">
        <w:rPr>
          <w:rFonts w:ascii="Arial Black" w:hAnsi="Arial Black"/>
          <w:b/>
          <w:bCs/>
          <w:sz w:val="24"/>
          <w:szCs w:val="24"/>
        </w:rPr>
        <w:t>3</w:t>
      </w:r>
      <w:r w:rsidRPr="00D8197B">
        <w:rPr>
          <w:rFonts w:ascii="Arial Black" w:hAnsi="Arial Black"/>
          <w:b/>
          <w:bCs/>
          <w:sz w:val="24"/>
          <w:szCs w:val="24"/>
        </w:rPr>
        <w:t xml:space="preserve"> : </w:t>
      </w:r>
      <w:r w:rsidR="003B3ED3" w:rsidRPr="00D8197B">
        <w:rPr>
          <w:rFonts w:ascii="Arial Black" w:hAnsi="Arial Black"/>
          <w:b/>
          <w:bCs/>
          <w:sz w:val="24"/>
          <w:szCs w:val="24"/>
        </w:rPr>
        <w:t>CONTEXTE DE L’OPERATION</w:t>
      </w:r>
    </w:p>
    <w:p w14:paraId="13EDE5A7" w14:textId="288FE560" w:rsidR="003B3ED3" w:rsidRDefault="003B3ED3" w:rsidP="003B3ED3">
      <w:pPr>
        <w:pStyle w:val="Paragraphedeliste"/>
        <w:spacing w:before="240" w:after="120"/>
        <w:ind w:left="284"/>
        <w:rPr>
          <w:b/>
          <w:bCs/>
          <w:u w:val="single"/>
        </w:rPr>
      </w:pPr>
    </w:p>
    <w:p w14:paraId="413786C1" w14:textId="7333DB16" w:rsidR="00587BE1" w:rsidRDefault="00EA214D" w:rsidP="00D975D0">
      <w:pPr>
        <w:pStyle w:val="Paragraphedeliste"/>
        <w:spacing w:before="240" w:after="120"/>
        <w:ind w:left="284"/>
      </w:pPr>
      <w:r w:rsidRPr="002832ED">
        <w:t>Le bâtiment Blondel a été réhabilité en 2015, sous la maîtrise d’ouvrage du Rectorat.</w:t>
      </w:r>
      <w:r w:rsidR="00303AF7">
        <w:t xml:space="preserve"> Peu de temps après </w:t>
      </w:r>
      <w:r w:rsidR="00587BE1">
        <w:t>sa</w:t>
      </w:r>
      <w:r w:rsidR="00303AF7">
        <w:t xml:space="preserve"> mise en </w:t>
      </w:r>
      <w:r w:rsidR="00587BE1">
        <w:t>service sont apparus un certain nombre de désordres au niveau des composantes de l’enveloppe avec notamment :</w:t>
      </w:r>
    </w:p>
    <w:p w14:paraId="20607D26" w14:textId="77777777" w:rsidR="004D0CB8" w:rsidRDefault="004D0CB8" w:rsidP="00D975D0">
      <w:pPr>
        <w:pStyle w:val="Paragraphedeliste"/>
        <w:spacing w:before="240" w:after="120"/>
        <w:ind w:left="284"/>
      </w:pPr>
    </w:p>
    <w:p w14:paraId="1B69FCCF" w14:textId="392CAEF9" w:rsidR="004D0CB8" w:rsidRPr="0038139B" w:rsidRDefault="00EC5EF7" w:rsidP="0038139B">
      <w:pPr>
        <w:pStyle w:val="Paragraphedeliste"/>
        <w:spacing w:before="240" w:after="120"/>
        <w:ind w:left="284"/>
        <w:contextualSpacing w:val="0"/>
        <w:rPr>
          <w:b/>
          <w:bCs/>
          <w:sz w:val="20"/>
          <w:szCs w:val="20"/>
          <w:u w:val="single"/>
        </w:rPr>
      </w:pPr>
      <w:r>
        <w:rPr>
          <w:b/>
          <w:bCs/>
          <w:sz w:val="20"/>
          <w:szCs w:val="20"/>
          <w:u w:val="single"/>
        </w:rPr>
        <w:t>A</w:t>
      </w:r>
      <w:r w:rsidR="00587BE1" w:rsidRPr="0038139B">
        <w:rPr>
          <w:b/>
          <w:bCs/>
          <w:sz w:val="20"/>
          <w:szCs w:val="20"/>
          <w:u w:val="single"/>
        </w:rPr>
        <w:t xml:space="preserve"> : </w:t>
      </w:r>
      <w:r w:rsidR="004D0CB8" w:rsidRPr="0038139B">
        <w:rPr>
          <w:b/>
          <w:bCs/>
          <w:sz w:val="20"/>
          <w:szCs w:val="20"/>
          <w:u w:val="single"/>
        </w:rPr>
        <w:t>Composant</w:t>
      </w:r>
      <w:r w:rsidR="00C46E76">
        <w:rPr>
          <w:b/>
          <w:bCs/>
          <w:sz w:val="20"/>
          <w:szCs w:val="20"/>
          <w:u w:val="single"/>
        </w:rPr>
        <w:t>s</w:t>
      </w:r>
      <w:r w:rsidR="004D0CB8" w:rsidRPr="0038139B">
        <w:rPr>
          <w:b/>
          <w:bCs/>
          <w:sz w:val="20"/>
          <w:szCs w:val="20"/>
          <w:u w:val="single"/>
        </w:rPr>
        <w:t xml:space="preserve"> de façade</w:t>
      </w:r>
      <w:r w:rsidR="00587BE1" w:rsidRPr="0038139B">
        <w:rPr>
          <w:b/>
          <w:bCs/>
          <w:sz w:val="20"/>
          <w:szCs w:val="20"/>
          <w:u w:val="single"/>
        </w:rPr>
        <w:t xml:space="preserve"> métallique</w:t>
      </w:r>
      <w:r w:rsidR="0038139B">
        <w:rPr>
          <w:b/>
          <w:bCs/>
          <w:sz w:val="20"/>
          <w:szCs w:val="20"/>
          <w:u w:val="single"/>
        </w:rPr>
        <w:t xml:space="preserve"> dangereux</w:t>
      </w:r>
      <w:r w:rsidR="00587BE1" w:rsidRPr="0038139B">
        <w:rPr>
          <w:b/>
          <w:bCs/>
          <w:sz w:val="20"/>
          <w:szCs w:val="20"/>
          <w:u w:val="single"/>
        </w:rPr>
        <w:t> :</w:t>
      </w:r>
    </w:p>
    <w:p w14:paraId="69B6A995" w14:textId="002D8F76" w:rsidR="00EA214D" w:rsidRPr="002832ED" w:rsidRDefault="004D0CB8" w:rsidP="004E3BA8">
      <w:pPr>
        <w:pStyle w:val="Paragraphedeliste"/>
        <w:spacing w:before="240" w:after="120"/>
        <w:ind w:left="567"/>
      </w:pPr>
      <w:r w:rsidRPr="002832ED">
        <w:t>Depuis la réception du bâtiment,</w:t>
      </w:r>
      <w:r>
        <w:t xml:space="preserve"> </w:t>
      </w:r>
      <w:r w:rsidR="00EA214D" w:rsidRPr="002832ED">
        <w:t>de nombreux él</w:t>
      </w:r>
      <w:r w:rsidR="00D975D0" w:rsidRPr="002832ED">
        <w:t>é</w:t>
      </w:r>
      <w:r w:rsidR="00EA214D" w:rsidRPr="002832ED">
        <w:t>ments</w:t>
      </w:r>
      <w:r w:rsidR="00D975D0" w:rsidRPr="002832ED">
        <w:t xml:space="preserve"> de façades en aluminium sont tombés, engendrant un risque majeur pour les usagers du campus </w:t>
      </w:r>
      <w:r w:rsidR="00747BDD" w:rsidRPr="002832ED">
        <w:t>(</w:t>
      </w:r>
      <w:r w:rsidR="00D975D0" w:rsidRPr="002832ED">
        <w:t xml:space="preserve">couvertines, </w:t>
      </w:r>
      <w:r w:rsidR="00747BDD" w:rsidRPr="002832ED">
        <w:t>casettes aluminium</w:t>
      </w:r>
      <w:r w:rsidR="00D975D0" w:rsidRPr="002832ED">
        <w:t>, bavette</w:t>
      </w:r>
      <w:r w:rsidR="00747BDD" w:rsidRPr="002832ED">
        <w:t>s…).</w:t>
      </w:r>
    </w:p>
    <w:p w14:paraId="16268039" w14:textId="77777777" w:rsidR="0038139B" w:rsidRDefault="00D975D0" w:rsidP="004E3BA8">
      <w:pPr>
        <w:pStyle w:val="Paragraphedeliste"/>
        <w:spacing w:before="240" w:after="120"/>
        <w:ind w:left="567"/>
      </w:pPr>
      <w:r w:rsidRPr="002832ED">
        <w:t xml:space="preserve">A la suite de ces multiples désordres, </w:t>
      </w:r>
      <w:r w:rsidR="003B3ED3" w:rsidRPr="002832ED">
        <w:t>le</w:t>
      </w:r>
      <w:r w:rsidR="0080425A" w:rsidRPr="002832ED">
        <w:t xml:space="preserve"> </w:t>
      </w:r>
      <w:r w:rsidR="00EA214D" w:rsidRPr="002832ED">
        <w:t>R</w:t>
      </w:r>
      <w:r w:rsidR="003B3ED3" w:rsidRPr="002832ED">
        <w:t>ectorat de Normandie a engagé une procédure de référé expertise auprès du tribunal administratif de Rouen.</w:t>
      </w:r>
    </w:p>
    <w:p w14:paraId="5AC70D4E" w14:textId="5E11D14A" w:rsidR="00D975D0" w:rsidRDefault="003B3ED3" w:rsidP="004E3BA8">
      <w:pPr>
        <w:pStyle w:val="Paragraphedeliste"/>
        <w:spacing w:before="240" w:after="120"/>
        <w:ind w:left="567"/>
      </w:pPr>
      <w:r w:rsidRPr="002832ED">
        <w:t xml:space="preserve">Dans ce cadre, un expert judiciaire a été désigné. Ce dernier a conclu à la généralisation du désordre, tant sur les cassettes, que sur les bavettes et </w:t>
      </w:r>
      <w:r w:rsidR="00D975D0" w:rsidRPr="002832ED">
        <w:t xml:space="preserve">les </w:t>
      </w:r>
      <w:r w:rsidRPr="002832ED">
        <w:t>couve</w:t>
      </w:r>
      <w:r w:rsidR="00A41CF6" w:rsidRPr="002832ED">
        <w:t>r</w:t>
      </w:r>
      <w:r w:rsidRPr="002832ED">
        <w:t xml:space="preserve">tines. </w:t>
      </w:r>
    </w:p>
    <w:p w14:paraId="6F4A0B2A" w14:textId="069B327D" w:rsidR="004D0CB8" w:rsidRDefault="004D0CB8" w:rsidP="00D975D0">
      <w:pPr>
        <w:pStyle w:val="Paragraphedeliste"/>
        <w:spacing w:before="240" w:after="120"/>
        <w:ind w:left="284"/>
      </w:pPr>
    </w:p>
    <w:p w14:paraId="4DB04AA8" w14:textId="1FCAA449" w:rsidR="00F4750C" w:rsidRDefault="00EC5EF7" w:rsidP="00D975D0">
      <w:pPr>
        <w:pStyle w:val="Paragraphedeliste"/>
        <w:spacing w:before="240" w:after="120"/>
        <w:ind w:left="284"/>
        <w:contextualSpacing w:val="0"/>
        <w:rPr>
          <w:b/>
          <w:bCs/>
          <w:sz w:val="20"/>
          <w:szCs w:val="20"/>
          <w:u w:val="single"/>
        </w:rPr>
      </w:pPr>
      <w:r>
        <w:rPr>
          <w:b/>
          <w:bCs/>
          <w:sz w:val="20"/>
          <w:szCs w:val="20"/>
          <w:u w:val="single"/>
        </w:rPr>
        <w:t>B</w:t>
      </w:r>
      <w:r w:rsidR="00587BE1" w:rsidRPr="0038139B">
        <w:rPr>
          <w:b/>
          <w:bCs/>
          <w:sz w:val="20"/>
          <w:szCs w:val="20"/>
          <w:u w:val="single"/>
        </w:rPr>
        <w:t xml:space="preserve"> : </w:t>
      </w:r>
      <w:r w:rsidR="004D0CB8" w:rsidRPr="0038139B">
        <w:rPr>
          <w:b/>
          <w:bCs/>
          <w:sz w:val="20"/>
          <w:szCs w:val="20"/>
          <w:u w:val="single"/>
        </w:rPr>
        <w:t xml:space="preserve">Manœuvrabilité des </w:t>
      </w:r>
      <w:r w:rsidR="00F4750C" w:rsidRPr="0038139B">
        <w:rPr>
          <w:b/>
          <w:bCs/>
          <w:sz w:val="20"/>
          <w:szCs w:val="20"/>
          <w:u w:val="single"/>
        </w:rPr>
        <w:t>ouvrants en façade Sud :</w:t>
      </w:r>
    </w:p>
    <w:p w14:paraId="4C890B08" w14:textId="7136B44E" w:rsidR="008F2CD2" w:rsidRDefault="00303AF7" w:rsidP="004E3BA8">
      <w:pPr>
        <w:pStyle w:val="Paragraphedeliste"/>
        <w:spacing w:before="240" w:after="120"/>
        <w:ind w:left="567"/>
      </w:pPr>
      <w:r w:rsidRPr="00303AF7">
        <w:t>L</w:t>
      </w:r>
      <w:r w:rsidR="0038139B">
        <w:t xml:space="preserve">a façade sud du bâtiment </w:t>
      </w:r>
      <w:r w:rsidR="0028644A">
        <w:t xml:space="preserve">est réalisée sur </w:t>
      </w:r>
      <w:r w:rsidR="0038139B">
        <w:t xml:space="preserve">un principe de façade </w:t>
      </w:r>
      <w:r w:rsidR="0028644A">
        <w:t xml:space="preserve">en </w:t>
      </w:r>
      <w:r w:rsidR="0038139B">
        <w:t xml:space="preserve">murs rideaux </w:t>
      </w:r>
      <w:r w:rsidR="007F64AC">
        <w:t>respirant</w:t>
      </w:r>
      <w:r w:rsidR="0028644A">
        <w:t xml:space="preserve"> </w:t>
      </w:r>
      <w:r w:rsidR="0038139B">
        <w:t xml:space="preserve">qui </w:t>
      </w:r>
      <w:r w:rsidR="008F2CD2">
        <w:t>comporte</w:t>
      </w:r>
      <w:r w:rsidR="0038139B">
        <w:t xml:space="preserve"> </w:t>
      </w:r>
      <w:r w:rsidR="007F64AC">
        <w:t>des châssis de différentes typologies (fixe</w:t>
      </w:r>
      <w:r w:rsidR="0053460F">
        <w:t>s</w:t>
      </w:r>
      <w:r w:rsidR="007F64AC">
        <w:t>, ouvrant</w:t>
      </w:r>
      <w:r w:rsidR="0053460F">
        <w:t>s</w:t>
      </w:r>
      <w:r w:rsidR="007F64AC">
        <w:t xml:space="preserve"> à la française et châssis pompier).</w:t>
      </w:r>
      <w:r w:rsidR="0028644A">
        <w:t xml:space="preserve"> Ces derniers in</w:t>
      </w:r>
      <w:r w:rsidR="008F2CD2">
        <w:t>tègrent par ailleurs un système de store vénitien motorisé intégrés entre vitrages.</w:t>
      </w:r>
    </w:p>
    <w:p w14:paraId="75678BD1" w14:textId="01172C86" w:rsidR="0028644A" w:rsidRDefault="0028644A" w:rsidP="004E3BA8">
      <w:pPr>
        <w:pStyle w:val="Paragraphedeliste"/>
        <w:spacing w:before="240" w:after="120"/>
        <w:ind w:left="567"/>
      </w:pPr>
      <w:r>
        <w:t xml:space="preserve">Avec le temps sont apparus de nombreux </w:t>
      </w:r>
      <w:r w:rsidR="008F2CD2">
        <w:t>de</w:t>
      </w:r>
      <w:r w:rsidR="00E01167">
        <w:t>s</w:t>
      </w:r>
      <w:r w:rsidR="008F2CD2">
        <w:t xml:space="preserve"> </w:t>
      </w:r>
      <w:r w:rsidR="00E01167">
        <w:t>dys</w:t>
      </w:r>
      <w:r w:rsidR="008F2CD2">
        <w:t>fonctionnement</w:t>
      </w:r>
      <w:r w:rsidR="00E01167">
        <w:t>s</w:t>
      </w:r>
      <w:r w:rsidR="008F2CD2">
        <w:t xml:space="preserve"> </w:t>
      </w:r>
      <w:r w:rsidR="00E01167">
        <w:t xml:space="preserve">sur les ouvrants </w:t>
      </w:r>
      <w:r w:rsidR="008F2CD2">
        <w:t>avec notamment :</w:t>
      </w:r>
    </w:p>
    <w:p w14:paraId="7DE811C9" w14:textId="47BB014D" w:rsidR="008F2CD2" w:rsidRDefault="008F2CD2" w:rsidP="0053460F">
      <w:pPr>
        <w:pStyle w:val="Paragraphedeliste"/>
        <w:numPr>
          <w:ilvl w:val="0"/>
          <w:numId w:val="34"/>
        </w:numPr>
        <w:spacing w:before="240" w:after="120"/>
      </w:pPr>
      <w:r>
        <w:t xml:space="preserve">Un dysfonctionnement récurrent des stores d’occultation. </w:t>
      </w:r>
    </w:p>
    <w:p w14:paraId="210CF925" w14:textId="5F24C73E" w:rsidR="008F2CD2" w:rsidRDefault="008F2CD2" w:rsidP="0053460F">
      <w:pPr>
        <w:pStyle w:val="Paragraphedeliste"/>
        <w:numPr>
          <w:ilvl w:val="0"/>
          <w:numId w:val="34"/>
        </w:numPr>
        <w:spacing w:before="240" w:after="120"/>
      </w:pPr>
      <w:r>
        <w:t xml:space="preserve">Une difficulté croissante à manœuvrer les ouvrants à la française qui pour certains d’entre eux </w:t>
      </w:r>
      <w:r w:rsidR="007C1935">
        <w:t>présentent un basculement en partie haute.</w:t>
      </w:r>
    </w:p>
    <w:p w14:paraId="518EFE39" w14:textId="77777777" w:rsidR="004E3BA8" w:rsidRDefault="004E3BA8" w:rsidP="00D975D0">
      <w:pPr>
        <w:pStyle w:val="Paragraphedeliste"/>
        <w:spacing w:before="240" w:after="120"/>
        <w:ind w:left="284"/>
      </w:pPr>
    </w:p>
    <w:p w14:paraId="2708A315" w14:textId="522C4134" w:rsidR="009B02DF" w:rsidRDefault="009B02DF" w:rsidP="00D975D0">
      <w:pPr>
        <w:pStyle w:val="Paragraphedeliste"/>
        <w:spacing w:before="240" w:after="120"/>
        <w:ind w:left="284"/>
      </w:pPr>
    </w:p>
    <w:p w14:paraId="06CE5511" w14:textId="77777777" w:rsidR="0053460F" w:rsidRDefault="0053460F" w:rsidP="00D975D0">
      <w:pPr>
        <w:pStyle w:val="Paragraphedeliste"/>
        <w:spacing w:before="240" w:after="120"/>
        <w:ind w:left="284"/>
      </w:pPr>
    </w:p>
    <w:p w14:paraId="1C7FF482" w14:textId="4FB9D40C" w:rsidR="00E01167" w:rsidRDefault="007F64AC" w:rsidP="004E3BA8">
      <w:pPr>
        <w:pStyle w:val="Paragraphedeliste"/>
        <w:spacing w:before="240" w:after="120"/>
        <w:ind w:left="284"/>
      </w:pPr>
      <w:r>
        <w:t>Ces composantes, d</w:t>
      </w:r>
      <w:r w:rsidR="003B3ED3" w:rsidRPr="002832ED">
        <w:t>e par leur mauvaise conception et</w:t>
      </w:r>
      <w:r w:rsidR="007C1935">
        <w:t xml:space="preserve">/ou </w:t>
      </w:r>
      <w:r w:rsidR="003B3ED3" w:rsidRPr="002832ED">
        <w:t>leur mauvaise mise en œuvre</w:t>
      </w:r>
      <w:r w:rsidR="00975D66" w:rsidRPr="002832ED">
        <w:t xml:space="preserve">, </w:t>
      </w:r>
      <w:r w:rsidR="00E01167">
        <w:t>provoquent une situation de risques importants et d’inconfort permanent.</w:t>
      </w:r>
    </w:p>
    <w:p w14:paraId="416B62CB" w14:textId="77777777" w:rsidR="009B02DF" w:rsidRDefault="009B02DF" w:rsidP="004E3BA8">
      <w:pPr>
        <w:pStyle w:val="Paragraphedeliste"/>
        <w:spacing w:before="240" w:after="120"/>
        <w:ind w:left="284"/>
      </w:pPr>
    </w:p>
    <w:p w14:paraId="335F6613" w14:textId="7D9E6A92" w:rsidR="003B3ED3" w:rsidRPr="002832ED" w:rsidRDefault="009B02DF" w:rsidP="004E3BA8">
      <w:pPr>
        <w:pStyle w:val="Paragraphedeliste"/>
        <w:spacing w:before="240" w:after="120"/>
        <w:ind w:left="284"/>
      </w:pPr>
      <w:r>
        <w:t xml:space="preserve">Au regard des conclusions des différentes expertises conduites à ce jour </w:t>
      </w:r>
      <w:r w:rsidR="003B3ED3" w:rsidRPr="002832ED">
        <w:t>il convient de procéder au remplacement de la totalité de ces différents éléments.</w:t>
      </w:r>
    </w:p>
    <w:p w14:paraId="1D7DB32D" w14:textId="7A4F89E7" w:rsidR="00CC6B4A" w:rsidRDefault="00CC6B4A">
      <w:pPr>
        <w:spacing w:after="160" w:line="259" w:lineRule="auto"/>
        <w:jc w:val="left"/>
        <w:rPr>
          <w:highlight w:val="yellow"/>
        </w:rPr>
      </w:pPr>
    </w:p>
    <w:p w14:paraId="586A6AD6" w14:textId="059180C4" w:rsidR="00CC6B4A" w:rsidRDefault="00CC6B4A">
      <w:pPr>
        <w:spacing w:after="160" w:line="259" w:lineRule="auto"/>
        <w:jc w:val="left"/>
        <w:rPr>
          <w:highlight w:val="yellow"/>
        </w:rPr>
      </w:pPr>
    </w:p>
    <w:p w14:paraId="3A059DB2" w14:textId="77777777" w:rsidR="00CC6B4A" w:rsidRDefault="00CC6B4A">
      <w:pPr>
        <w:spacing w:after="160" w:line="259" w:lineRule="auto"/>
        <w:jc w:val="left"/>
        <w:rPr>
          <w:highlight w:val="yellow"/>
        </w:rPr>
      </w:pPr>
    </w:p>
    <w:p w14:paraId="55FF10CE" w14:textId="5CCE5432" w:rsidR="004E3BA8" w:rsidRPr="00D8197B" w:rsidRDefault="004E3BA8" w:rsidP="004E3BA8">
      <w:pPr>
        <w:pStyle w:val="Paragraphedeliste"/>
        <w:numPr>
          <w:ilvl w:val="0"/>
          <w:numId w:val="25"/>
        </w:numPr>
        <w:pBdr>
          <w:bottom w:val="single" w:sz="8" w:space="1" w:color="auto"/>
        </w:pBdr>
        <w:spacing w:before="240" w:after="120"/>
        <w:ind w:left="425" w:hanging="357"/>
        <w:contextualSpacing w:val="0"/>
        <w:rPr>
          <w:rFonts w:ascii="Arial Black" w:hAnsi="Arial Black"/>
          <w:b/>
          <w:bCs/>
          <w:sz w:val="24"/>
          <w:szCs w:val="24"/>
        </w:rPr>
      </w:pPr>
      <w:r w:rsidRPr="00D8197B">
        <w:rPr>
          <w:rFonts w:ascii="Arial Black" w:hAnsi="Arial Black"/>
          <w:b/>
          <w:bCs/>
          <w:sz w:val="24"/>
          <w:szCs w:val="24"/>
        </w:rPr>
        <w:t>04 : CONSTATS DES DESORDRES</w:t>
      </w:r>
    </w:p>
    <w:p w14:paraId="3F07084B" w14:textId="64BF3C91" w:rsidR="007C1935" w:rsidRPr="0038139B" w:rsidRDefault="00EC5EF7" w:rsidP="007C1935">
      <w:pPr>
        <w:pStyle w:val="Paragraphedeliste"/>
        <w:spacing w:before="240" w:after="120"/>
        <w:ind w:left="284"/>
        <w:contextualSpacing w:val="0"/>
        <w:rPr>
          <w:b/>
          <w:bCs/>
          <w:sz w:val="20"/>
          <w:szCs w:val="20"/>
          <w:u w:val="single"/>
        </w:rPr>
      </w:pPr>
      <w:r>
        <w:rPr>
          <w:b/>
          <w:bCs/>
          <w:sz w:val="20"/>
          <w:szCs w:val="20"/>
          <w:u w:val="single"/>
        </w:rPr>
        <w:t>A</w:t>
      </w:r>
      <w:r w:rsidR="007C1935" w:rsidRPr="0038139B">
        <w:rPr>
          <w:b/>
          <w:bCs/>
          <w:sz w:val="20"/>
          <w:szCs w:val="20"/>
          <w:u w:val="single"/>
        </w:rPr>
        <w:t xml:space="preserve"> : </w:t>
      </w:r>
      <w:r w:rsidR="007C1935">
        <w:rPr>
          <w:b/>
          <w:bCs/>
          <w:sz w:val="20"/>
          <w:szCs w:val="20"/>
          <w:u w:val="single"/>
        </w:rPr>
        <w:t>COMPOSANT</w:t>
      </w:r>
      <w:r w:rsidR="002A02B2">
        <w:rPr>
          <w:b/>
          <w:bCs/>
          <w:sz w:val="20"/>
          <w:szCs w:val="20"/>
          <w:u w:val="single"/>
        </w:rPr>
        <w:t xml:space="preserve">S </w:t>
      </w:r>
      <w:r w:rsidR="007C1935">
        <w:rPr>
          <w:b/>
          <w:bCs/>
          <w:sz w:val="20"/>
          <w:szCs w:val="20"/>
          <w:u w:val="single"/>
        </w:rPr>
        <w:t>METALLIQUE DE</w:t>
      </w:r>
      <w:r w:rsidR="002A02B2">
        <w:rPr>
          <w:b/>
          <w:bCs/>
          <w:sz w:val="20"/>
          <w:szCs w:val="20"/>
          <w:u w:val="single"/>
        </w:rPr>
        <w:t>S</w:t>
      </w:r>
      <w:r w:rsidR="007C1935">
        <w:rPr>
          <w:b/>
          <w:bCs/>
          <w:sz w:val="20"/>
          <w:szCs w:val="20"/>
          <w:u w:val="single"/>
        </w:rPr>
        <w:t xml:space="preserve"> FACADES</w:t>
      </w:r>
      <w:r w:rsidR="007C1935" w:rsidRPr="0038139B">
        <w:rPr>
          <w:b/>
          <w:bCs/>
          <w:sz w:val="20"/>
          <w:szCs w:val="20"/>
          <w:u w:val="single"/>
        </w:rPr>
        <w:t> :</w:t>
      </w:r>
    </w:p>
    <w:p w14:paraId="5671C0B0" w14:textId="77777777" w:rsidR="007C1935" w:rsidRDefault="007C1935" w:rsidP="007C1935">
      <w:pPr>
        <w:pStyle w:val="Paragraphedeliste"/>
        <w:spacing w:before="240" w:after="120"/>
        <w:ind w:left="284"/>
      </w:pPr>
      <w:r w:rsidRPr="0038139B">
        <w:t xml:space="preserve">Nota : Lors des travaux de rénovation de 2015, la composition architecturale des façades </w:t>
      </w:r>
      <w:r>
        <w:t>a</w:t>
      </w:r>
      <w:r w:rsidRPr="0038139B">
        <w:t xml:space="preserve"> privilégi</w:t>
      </w:r>
      <w:r>
        <w:t>é</w:t>
      </w:r>
      <w:r w:rsidRPr="0038139B">
        <w:t xml:space="preserve"> la mise en œuvre de plusieurs typologies de matériaux.</w:t>
      </w:r>
    </w:p>
    <w:p w14:paraId="35C40A6C" w14:textId="64FA0E15" w:rsidR="007C1935" w:rsidRPr="0053460F" w:rsidRDefault="007C1935" w:rsidP="0053460F">
      <w:pPr>
        <w:pStyle w:val="Paragraphedeliste"/>
        <w:spacing w:before="240" w:line="240" w:lineRule="auto"/>
        <w:ind w:left="284"/>
        <w:contextualSpacing w:val="0"/>
        <w:rPr>
          <w:u w:val="single"/>
        </w:rPr>
      </w:pPr>
      <w:r w:rsidRPr="0053460F">
        <w:rPr>
          <w:u w:val="single"/>
        </w:rPr>
        <w:t>Seuls les composants identifiés dans la suite de ce document feront l’objet de reprises.</w:t>
      </w:r>
    </w:p>
    <w:p w14:paraId="2926C6C6" w14:textId="265C96A7" w:rsidR="00A02412" w:rsidRPr="0053460F" w:rsidRDefault="00747BDD" w:rsidP="0018734C">
      <w:pPr>
        <w:pStyle w:val="Paragraphedeliste"/>
        <w:spacing w:before="240" w:after="120"/>
        <w:ind w:left="284"/>
        <w:rPr>
          <w:b/>
          <w:bCs/>
        </w:rPr>
      </w:pPr>
      <w:r w:rsidRPr="0053460F">
        <w:rPr>
          <w:b/>
          <w:bCs/>
          <w:u w:val="single"/>
        </w:rPr>
        <w:t xml:space="preserve">Désordre </w:t>
      </w:r>
      <w:r w:rsidR="00EC5EF7" w:rsidRPr="0053460F">
        <w:rPr>
          <w:b/>
          <w:bCs/>
          <w:u w:val="single"/>
        </w:rPr>
        <w:t>A.</w:t>
      </w:r>
      <w:r w:rsidRPr="0053460F">
        <w:rPr>
          <w:b/>
          <w:bCs/>
          <w:u w:val="single"/>
        </w:rPr>
        <w:t>1 :</w:t>
      </w:r>
      <w:r w:rsidRPr="0053460F">
        <w:rPr>
          <w:b/>
          <w:bCs/>
        </w:rPr>
        <w:t xml:space="preserve"> </w:t>
      </w:r>
      <w:r w:rsidR="00186524" w:rsidRPr="0053460F">
        <w:rPr>
          <w:b/>
          <w:bCs/>
        </w:rPr>
        <w:t xml:space="preserve"> </w:t>
      </w:r>
      <w:r w:rsidR="002A02B2" w:rsidRPr="0053460F">
        <w:rPr>
          <w:b/>
          <w:bCs/>
        </w:rPr>
        <w:t>BARDAGE EASY.</w:t>
      </w:r>
    </w:p>
    <w:p w14:paraId="02A2ACE3" w14:textId="77777777" w:rsidR="0038139B" w:rsidRDefault="0038139B" w:rsidP="0018734C">
      <w:pPr>
        <w:pStyle w:val="Paragraphedeliste"/>
        <w:spacing w:before="240" w:after="120"/>
        <w:ind w:left="284"/>
      </w:pPr>
    </w:p>
    <w:p w14:paraId="3630C5C2" w14:textId="1EA1E72C" w:rsidR="00A02412" w:rsidRDefault="00186524" w:rsidP="00A07353">
      <w:pPr>
        <w:pStyle w:val="Paragraphedeliste"/>
        <w:numPr>
          <w:ilvl w:val="0"/>
          <w:numId w:val="17"/>
        </w:numPr>
        <w:spacing w:before="240" w:after="120"/>
        <w:ind w:left="709"/>
      </w:pPr>
      <w:r>
        <w:t>Pour les c</w:t>
      </w:r>
      <w:r w:rsidR="002750E6">
        <w:t xml:space="preserve">omposants </w:t>
      </w:r>
      <w:r>
        <w:t>identifiés</w:t>
      </w:r>
      <w:r w:rsidR="002750E6">
        <w:t xml:space="preserve"> : </w:t>
      </w:r>
      <w:r w:rsidR="002750E6" w:rsidRPr="00EF0894">
        <w:rPr>
          <w:b/>
          <w:bCs/>
        </w:rPr>
        <w:t>Casettes</w:t>
      </w:r>
      <w:r w:rsidR="002750E6">
        <w:t xml:space="preserve"> </w:t>
      </w:r>
      <w:r>
        <w:t>EASY Alunat</w:t>
      </w:r>
      <w:r w:rsidR="004D6F5E">
        <w:t>o</w:t>
      </w:r>
      <w:r>
        <w:t>r Bright Brushed</w:t>
      </w:r>
      <w:r w:rsidR="00A02412">
        <w:t> </w:t>
      </w:r>
      <w:r w:rsidR="004D6F5E">
        <w:t xml:space="preserve">et profil U aluminium Alunator Bright TL </w:t>
      </w:r>
      <w:r w:rsidR="00A02412">
        <w:t xml:space="preserve">: </w:t>
      </w:r>
    </w:p>
    <w:p w14:paraId="3FC8F20D" w14:textId="77777777" w:rsidR="005C580A" w:rsidRPr="005C580A" w:rsidRDefault="005C580A" w:rsidP="005C580A">
      <w:pPr>
        <w:pStyle w:val="Paragraphedeliste"/>
        <w:numPr>
          <w:ilvl w:val="0"/>
          <w:numId w:val="19"/>
        </w:numPr>
        <w:spacing w:before="240" w:after="0" w:line="240" w:lineRule="auto"/>
        <w:ind w:left="992" w:hanging="357"/>
        <w:contextualSpacing w:val="0"/>
        <w:rPr>
          <w:b/>
          <w:bCs/>
        </w:rPr>
      </w:pPr>
      <w:r w:rsidRPr="005C580A">
        <w:rPr>
          <w:b/>
          <w:bCs/>
        </w:rPr>
        <w:t>Mise en œuvre :</w:t>
      </w:r>
    </w:p>
    <w:p w14:paraId="1AFAB7EA" w14:textId="77777777" w:rsidR="005C580A" w:rsidRDefault="005C580A" w:rsidP="005C580A">
      <w:pPr>
        <w:pStyle w:val="Paragraphedeliste"/>
        <w:numPr>
          <w:ilvl w:val="0"/>
          <w:numId w:val="20"/>
        </w:numPr>
        <w:spacing w:before="60" w:after="0" w:line="240" w:lineRule="auto"/>
        <w:ind w:left="1134" w:hanging="142"/>
        <w:contextualSpacing w:val="0"/>
      </w:pPr>
      <w:r>
        <w:lastRenderedPageBreak/>
        <w:t xml:space="preserve">Bardage horizontal par casettes rectangulaire pliées de type Easy </w:t>
      </w:r>
      <w:r w:rsidRPr="00A02412">
        <w:t>(ép. 1,5 mm)</w:t>
      </w:r>
      <w:r>
        <w:t xml:space="preserve"> avec tôle de finition sur les angles sortants.</w:t>
      </w:r>
    </w:p>
    <w:p w14:paraId="1F6E41A9" w14:textId="54DFCCAF" w:rsidR="005C580A" w:rsidRDefault="005C580A" w:rsidP="005C580A">
      <w:pPr>
        <w:pStyle w:val="Paragraphedeliste"/>
        <w:numPr>
          <w:ilvl w:val="0"/>
          <w:numId w:val="20"/>
        </w:numPr>
        <w:spacing w:before="60" w:after="0" w:line="240" w:lineRule="auto"/>
        <w:ind w:left="1134" w:hanging="142"/>
        <w:contextualSpacing w:val="0"/>
      </w:pPr>
      <w:r>
        <w:t>Support : O</w:t>
      </w:r>
      <w:r w:rsidRPr="00A02412">
        <w:t>ssature bois verticale (chevrons</w:t>
      </w:r>
      <w:r>
        <w:t xml:space="preserve"> non </w:t>
      </w:r>
      <w:r w:rsidR="00683AEF">
        <w:t xml:space="preserve">aboutés) </w:t>
      </w:r>
      <w:r w:rsidR="00683AEF" w:rsidRPr="00A02412">
        <w:t>fixés</w:t>
      </w:r>
      <w:r w:rsidRPr="00A02412">
        <w:t xml:space="preserve"> par équerres</w:t>
      </w:r>
      <w:r>
        <w:t xml:space="preserve"> métallique à la structure béton.</w:t>
      </w:r>
    </w:p>
    <w:p w14:paraId="23FEE2E7" w14:textId="28A4C1A9" w:rsidR="002750E6" w:rsidRPr="005C580A" w:rsidRDefault="005C580A" w:rsidP="005C580A">
      <w:pPr>
        <w:pStyle w:val="Paragraphedeliste"/>
        <w:numPr>
          <w:ilvl w:val="0"/>
          <w:numId w:val="19"/>
        </w:numPr>
        <w:spacing w:before="240" w:after="0" w:line="240" w:lineRule="auto"/>
        <w:ind w:left="992" w:hanging="357"/>
        <w:contextualSpacing w:val="0"/>
        <w:rPr>
          <w:b/>
          <w:bCs/>
        </w:rPr>
      </w:pPr>
      <w:r w:rsidRPr="005C580A">
        <w:rPr>
          <w:b/>
          <w:bCs/>
        </w:rPr>
        <w:t xml:space="preserve">Constat : </w:t>
      </w:r>
    </w:p>
    <w:p w14:paraId="35A5821C" w14:textId="77777777" w:rsidR="005C580A" w:rsidRPr="005C580A" w:rsidRDefault="005C580A" w:rsidP="005C580A">
      <w:pPr>
        <w:spacing w:before="60" w:after="0" w:line="240" w:lineRule="auto"/>
        <w:ind w:left="1134"/>
        <w:rPr>
          <w:u w:val="single"/>
        </w:rPr>
      </w:pPr>
      <w:r w:rsidRPr="005C580A">
        <w:rPr>
          <w:u w:val="single"/>
        </w:rPr>
        <w:t>Sur les éléments de bardage :</w:t>
      </w:r>
    </w:p>
    <w:p w14:paraId="7F4713DC" w14:textId="15E2B77A" w:rsidR="00747BDD" w:rsidRDefault="00E529D1" w:rsidP="005C580A">
      <w:pPr>
        <w:pStyle w:val="Paragraphedeliste"/>
        <w:numPr>
          <w:ilvl w:val="0"/>
          <w:numId w:val="20"/>
        </w:numPr>
        <w:spacing w:before="60" w:after="0" w:line="240" w:lineRule="auto"/>
        <w:ind w:left="1134" w:hanging="142"/>
        <w:contextualSpacing w:val="0"/>
      </w:pPr>
      <w:r w:rsidRPr="0018734C">
        <w:t>Décrochement des c</w:t>
      </w:r>
      <w:r w:rsidR="00747BDD" w:rsidRPr="0018734C">
        <w:t xml:space="preserve">assettes métalliques </w:t>
      </w:r>
      <w:r w:rsidRPr="0018734C">
        <w:t xml:space="preserve">tombées ou </w:t>
      </w:r>
      <w:r w:rsidR="00747BDD" w:rsidRPr="0018734C">
        <w:t>prêtes à tomber</w:t>
      </w:r>
      <w:r w:rsidR="006F4326">
        <w:t>. Parties basses ouvrantes non fixées mécaniquement.</w:t>
      </w:r>
    </w:p>
    <w:p w14:paraId="009D11A1" w14:textId="0BB89597" w:rsidR="008A452A" w:rsidRDefault="008A452A" w:rsidP="005C580A">
      <w:pPr>
        <w:pStyle w:val="Paragraphedeliste"/>
        <w:numPr>
          <w:ilvl w:val="0"/>
          <w:numId w:val="20"/>
        </w:numPr>
        <w:spacing w:before="60" w:after="0" w:line="240" w:lineRule="auto"/>
        <w:ind w:left="1134" w:hanging="142"/>
        <w:contextualSpacing w:val="0"/>
      </w:pPr>
      <w:r>
        <w:t>Déformations importantes et décalage des casettes (absence de jeu de dilatation).</w:t>
      </w:r>
    </w:p>
    <w:p w14:paraId="5CADD485" w14:textId="77777777" w:rsidR="005C580A" w:rsidRDefault="005C580A" w:rsidP="005C580A">
      <w:pPr>
        <w:pStyle w:val="Paragraphedeliste"/>
        <w:numPr>
          <w:ilvl w:val="0"/>
          <w:numId w:val="20"/>
        </w:numPr>
        <w:spacing w:before="120" w:after="0" w:line="240" w:lineRule="auto"/>
        <w:ind w:left="1134" w:hanging="142"/>
        <w:contextualSpacing w:val="0"/>
      </w:pPr>
      <w:r>
        <w:t xml:space="preserve">Fixation « à l’aveugle » par vis auto-perceuse en dehors des trous oblongs en partie hautes (trous de fixations multiples pour une vis) patte inox en partie basse (non alignées et donc non </w:t>
      </w:r>
      <w:proofErr w:type="gramStart"/>
      <w:r>
        <w:t>opérantes)...</w:t>
      </w:r>
      <w:proofErr w:type="gramEnd"/>
    </w:p>
    <w:p w14:paraId="13BEE0C4" w14:textId="1773B42F" w:rsidR="005C580A" w:rsidRDefault="005C580A" w:rsidP="005C580A">
      <w:pPr>
        <w:pStyle w:val="Paragraphedeliste"/>
        <w:numPr>
          <w:ilvl w:val="0"/>
          <w:numId w:val="20"/>
        </w:numPr>
        <w:spacing w:before="120" w:after="0" w:line="240" w:lineRule="auto"/>
        <w:ind w:left="1134" w:hanging="142"/>
        <w:contextualSpacing w:val="0"/>
      </w:pPr>
      <w:r>
        <w:t>Vis non adaptée</w:t>
      </w:r>
      <w:r w:rsidR="0053460F">
        <w:t>s</w:t>
      </w:r>
      <w:r>
        <w:t xml:space="preserve"> au support bois (fixation inopérantes).</w:t>
      </w:r>
    </w:p>
    <w:p w14:paraId="42D82036" w14:textId="3357DA77" w:rsidR="005C580A" w:rsidRDefault="005C580A" w:rsidP="00B653C3">
      <w:pPr>
        <w:pStyle w:val="Paragraphedeliste"/>
        <w:numPr>
          <w:ilvl w:val="0"/>
          <w:numId w:val="20"/>
        </w:numPr>
        <w:spacing w:before="120" w:after="0" w:line="240" w:lineRule="auto"/>
        <w:ind w:left="1134" w:hanging="142"/>
        <w:contextualSpacing w:val="0"/>
      </w:pPr>
      <w:r>
        <w:t xml:space="preserve">Rigidité des casettes : épaisseur des tôles (1.5 mm) non conforme au ratio épaisseur/dimension </w:t>
      </w:r>
      <w:proofErr w:type="gramStart"/>
      <w:r>
        <w:t>( pm</w:t>
      </w:r>
      <w:proofErr w:type="gramEnd"/>
      <w:r>
        <w:t> : tôles types 175x104 cm / absence de raidisseur).</w:t>
      </w:r>
    </w:p>
    <w:p w14:paraId="434F84FE" w14:textId="77777777" w:rsidR="005C580A" w:rsidRDefault="005C580A" w:rsidP="005C580A">
      <w:pPr>
        <w:pStyle w:val="Paragraphedeliste"/>
        <w:spacing w:before="60" w:after="0" w:line="240" w:lineRule="auto"/>
        <w:ind w:left="1134"/>
        <w:contextualSpacing w:val="0"/>
      </w:pPr>
    </w:p>
    <w:p w14:paraId="08C44D0D" w14:textId="46A7FD1A" w:rsidR="005C580A" w:rsidRPr="005C580A" w:rsidRDefault="005C580A" w:rsidP="005C580A">
      <w:pPr>
        <w:spacing w:before="60" w:after="0" w:line="240" w:lineRule="auto"/>
        <w:ind w:left="1134"/>
        <w:rPr>
          <w:u w:val="single"/>
        </w:rPr>
      </w:pPr>
      <w:r w:rsidRPr="005C580A">
        <w:rPr>
          <w:u w:val="single"/>
        </w:rPr>
        <w:t>Sur les éléments de supportage :</w:t>
      </w:r>
    </w:p>
    <w:p w14:paraId="2DF3D8AD" w14:textId="7D8E2BF5" w:rsidR="005C580A" w:rsidRDefault="005C580A" w:rsidP="005C580A">
      <w:pPr>
        <w:pStyle w:val="Paragraphedeliste"/>
        <w:numPr>
          <w:ilvl w:val="0"/>
          <w:numId w:val="20"/>
        </w:numPr>
        <w:spacing w:before="120" w:after="0" w:line="240" w:lineRule="auto"/>
        <w:ind w:left="1134" w:hanging="142"/>
        <w:contextualSpacing w:val="0"/>
      </w:pPr>
      <w:r>
        <w:t>Non-respect du CCTP et document du fabricant (Aluform) qui préconisait une pose sur profilés aluminium.</w:t>
      </w:r>
    </w:p>
    <w:p w14:paraId="277885C7" w14:textId="77777777" w:rsidR="005C580A" w:rsidRDefault="005C580A" w:rsidP="005C580A">
      <w:pPr>
        <w:pStyle w:val="Paragraphedeliste"/>
        <w:numPr>
          <w:ilvl w:val="0"/>
          <w:numId w:val="20"/>
        </w:numPr>
        <w:spacing w:before="120" w:after="0" w:line="240" w:lineRule="auto"/>
        <w:ind w:left="1134" w:hanging="142"/>
        <w:contextualSpacing w:val="0"/>
      </w:pPr>
      <w:r>
        <w:t>Chevrons torsadés et vrillés</w:t>
      </w:r>
    </w:p>
    <w:p w14:paraId="7BF35CFC" w14:textId="77777777" w:rsidR="005C580A" w:rsidRPr="0018734C" w:rsidRDefault="005C580A" w:rsidP="005C580A">
      <w:pPr>
        <w:pStyle w:val="Paragraphedeliste"/>
        <w:spacing w:before="60" w:after="0" w:line="240" w:lineRule="auto"/>
        <w:ind w:left="1134"/>
        <w:contextualSpacing w:val="0"/>
      </w:pPr>
    </w:p>
    <w:tbl>
      <w:tblPr>
        <w:tblStyle w:val="Grilledutableau"/>
        <w:tblW w:w="0" w:type="auto"/>
        <w:tblInd w:w="562" w:type="dxa"/>
        <w:tblLook w:val="04A0" w:firstRow="1" w:lastRow="0" w:firstColumn="1" w:lastColumn="0" w:noHBand="0" w:noVBand="1"/>
      </w:tblPr>
      <w:tblGrid>
        <w:gridCol w:w="3211"/>
        <w:gridCol w:w="271"/>
        <w:gridCol w:w="2237"/>
        <w:gridCol w:w="2781"/>
      </w:tblGrid>
      <w:tr w:rsidR="004026DD" w14:paraId="33778E2A" w14:textId="1FBED4CE" w:rsidTr="004026DD">
        <w:trPr>
          <w:trHeight w:val="2304"/>
        </w:trPr>
        <w:tc>
          <w:tcPr>
            <w:tcW w:w="3544" w:type="dxa"/>
            <w:gridSpan w:val="2"/>
            <w:vAlign w:val="center"/>
          </w:tcPr>
          <w:p w14:paraId="5E72A183" w14:textId="7D503520" w:rsidR="004026DD" w:rsidRDefault="004026DD" w:rsidP="004026DD">
            <w:pPr>
              <w:pStyle w:val="Paragraphedeliste"/>
              <w:spacing w:after="0"/>
              <w:ind w:left="0"/>
              <w:jc w:val="center"/>
            </w:pPr>
            <w:r w:rsidRPr="008A452A">
              <w:rPr>
                <w:noProof/>
              </w:rPr>
              <w:drawing>
                <wp:inline distT="0" distB="0" distL="0" distR="0" wp14:anchorId="091308EF" wp14:editId="21F57750">
                  <wp:extent cx="1038225" cy="1385866"/>
                  <wp:effectExtent l="0" t="0" r="0" b="5080"/>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56125" cy="1409760"/>
                          </a:xfrm>
                          <a:prstGeom prst="rect">
                            <a:avLst/>
                          </a:prstGeom>
                        </pic:spPr>
                      </pic:pic>
                    </a:graphicData>
                  </a:graphic>
                </wp:inline>
              </w:drawing>
            </w:r>
          </w:p>
        </w:tc>
        <w:tc>
          <w:tcPr>
            <w:tcW w:w="4956" w:type="dxa"/>
            <w:gridSpan w:val="2"/>
            <w:vAlign w:val="center"/>
          </w:tcPr>
          <w:p w14:paraId="76F6B8DA" w14:textId="6FB8DE72" w:rsidR="004026DD" w:rsidRDefault="004026DD" w:rsidP="004026DD">
            <w:pPr>
              <w:pStyle w:val="Paragraphedeliste"/>
              <w:spacing w:after="0"/>
              <w:ind w:left="0"/>
              <w:jc w:val="center"/>
            </w:pPr>
            <w:r w:rsidRPr="008A452A">
              <w:rPr>
                <w:noProof/>
              </w:rPr>
              <w:drawing>
                <wp:inline distT="0" distB="0" distL="0" distR="0" wp14:anchorId="223AA72A" wp14:editId="4A572C07">
                  <wp:extent cx="1961757" cy="1415332"/>
                  <wp:effectExtent l="0" t="0" r="635" b="0"/>
                  <wp:docPr id="20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76165" cy="1425727"/>
                          </a:xfrm>
                          <a:prstGeom prst="rect">
                            <a:avLst/>
                          </a:prstGeom>
                        </pic:spPr>
                      </pic:pic>
                    </a:graphicData>
                  </a:graphic>
                </wp:inline>
              </w:drawing>
            </w:r>
          </w:p>
        </w:tc>
      </w:tr>
      <w:tr w:rsidR="00795A95" w14:paraId="4C88783C" w14:textId="77777777" w:rsidTr="004026DD">
        <w:tc>
          <w:tcPr>
            <w:tcW w:w="3261" w:type="dxa"/>
            <w:vAlign w:val="center"/>
          </w:tcPr>
          <w:p w14:paraId="5FD52FAE" w14:textId="5E0A5846" w:rsidR="00795A95" w:rsidRPr="008A452A" w:rsidRDefault="004026DD" w:rsidP="004026DD">
            <w:pPr>
              <w:pStyle w:val="Paragraphedeliste"/>
              <w:spacing w:after="0" w:line="240" w:lineRule="auto"/>
              <w:ind w:left="0"/>
              <w:jc w:val="center"/>
              <w:rPr>
                <w:noProof/>
              </w:rPr>
            </w:pPr>
            <w:r w:rsidRPr="008A452A">
              <w:rPr>
                <w:noProof/>
              </w:rPr>
              <w:drawing>
                <wp:inline distT="0" distB="0" distL="0" distR="0" wp14:anchorId="4DE96A78" wp14:editId="0EA64CCC">
                  <wp:extent cx="1789043" cy="1332121"/>
                  <wp:effectExtent l="0" t="0" r="1905" b="1905"/>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2676" b="3179"/>
                          <a:stretch/>
                        </pic:blipFill>
                        <pic:spPr bwMode="auto">
                          <a:xfrm>
                            <a:off x="0" y="0"/>
                            <a:ext cx="1810523" cy="1348115"/>
                          </a:xfrm>
                          <a:prstGeom prst="rect">
                            <a:avLst/>
                          </a:prstGeom>
                          <a:ln>
                            <a:noFill/>
                          </a:ln>
                          <a:extLst>
                            <a:ext uri="{53640926-AAD7-44D8-BBD7-CCE9431645EC}">
                              <a14:shadowObscured xmlns:a14="http://schemas.microsoft.com/office/drawing/2010/main"/>
                            </a:ext>
                          </a:extLst>
                        </pic:spPr>
                      </pic:pic>
                    </a:graphicData>
                  </a:graphic>
                </wp:inline>
              </w:drawing>
            </w:r>
          </w:p>
        </w:tc>
        <w:tc>
          <w:tcPr>
            <w:tcW w:w="2409" w:type="dxa"/>
            <w:gridSpan w:val="2"/>
            <w:tcBorders>
              <w:right w:val="single" w:sz="8" w:space="0" w:color="auto"/>
            </w:tcBorders>
            <w:vAlign w:val="center"/>
          </w:tcPr>
          <w:p w14:paraId="1092FD35" w14:textId="6F01022A" w:rsidR="00795A95" w:rsidRPr="008A452A" w:rsidRDefault="004026DD" w:rsidP="004026DD">
            <w:pPr>
              <w:pStyle w:val="Paragraphedeliste"/>
              <w:spacing w:after="0" w:line="240" w:lineRule="auto"/>
              <w:ind w:left="0"/>
              <w:jc w:val="center"/>
              <w:rPr>
                <w:noProof/>
              </w:rPr>
            </w:pPr>
            <w:r w:rsidRPr="00795A95">
              <w:rPr>
                <w:noProof/>
              </w:rPr>
              <w:drawing>
                <wp:inline distT="0" distB="0" distL="0" distR="0" wp14:anchorId="14BCF74D" wp14:editId="419A6C7F">
                  <wp:extent cx="1422400" cy="1076228"/>
                  <wp:effectExtent l="0" t="0" r="635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36410" cy="1086828"/>
                          </a:xfrm>
                          <a:prstGeom prst="rect">
                            <a:avLst/>
                          </a:prstGeom>
                        </pic:spPr>
                      </pic:pic>
                    </a:graphicData>
                  </a:graphic>
                </wp:inline>
              </w:drawing>
            </w:r>
          </w:p>
        </w:tc>
        <w:tc>
          <w:tcPr>
            <w:tcW w:w="2830" w:type="dxa"/>
            <w:tcBorders>
              <w:left w:val="single" w:sz="8" w:space="0" w:color="auto"/>
            </w:tcBorders>
            <w:vAlign w:val="center"/>
          </w:tcPr>
          <w:p w14:paraId="7208894E" w14:textId="76530C9A" w:rsidR="00795A95" w:rsidRPr="008A452A" w:rsidRDefault="004026DD" w:rsidP="004026DD">
            <w:pPr>
              <w:pStyle w:val="Paragraphedeliste"/>
              <w:spacing w:after="0" w:line="240" w:lineRule="auto"/>
              <w:ind w:left="0"/>
              <w:jc w:val="center"/>
              <w:rPr>
                <w:noProof/>
              </w:rPr>
            </w:pPr>
            <w:r w:rsidRPr="00795A95">
              <w:rPr>
                <w:noProof/>
              </w:rPr>
              <w:drawing>
                <wp:inline distT="0" distB="0" distL="0" distR="0" wp14:anchorId="6B17577E" wp14:editId="13CA46A5">
                  <wp:extent cx="939800" cy="1271120"/>
                  <wp:effectExtent l="0" t="0" r="0" b="571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46920" cy="1280750"/>
                          </a:xfrm>
                          <a:prstGeom prst="rect">
                            <a:avLst/>
                          </a:prstGeom>
                        </pic:spPr>
                      </pic:pic>
                    </a:graphicData>
                  </a:graphic>
                </wp:inline>
              </w:drawing>
            </w:r>
          </w:p>
        </w:tc>
      </w:tr>
    </w:tbl>
    <w:p w14:paraId="192FCB55" w14:textId="1AB18D27" w:rsidR="0051247C" w:rsidRDefault="0051247C" w:rsidP="0051247C">
      <w:pPr>
        <w:pStyle w:val="Paragraphedeliste"/>
        <w:spacing w:before="240" w:after="120"/>
        <w:ind w:left="1276"/>
      </w:pPr>
      <w:r>
        <w:tab/>
      </w:r>
    </w:p>
    <w:p w14:paraId="61FDAF4B" w14:textId="77CC72D7" w:rsidR="00A30682" w:rsidRPr="00EF0894" w:rsidRDefault="00A30682" w:rsidP="00EF0894">
      <w:pPr>
        <w:pStyle w:val="Paragraphedeliste"/>
        <w:spacing w:before="240"/>
        <w:ind w:left="284"/>
        <w:contextualSpacing w:val="0"/>
        <w:rPr>
          <w:b/>
          <w:bCs/>
          <w:u w:val="single"/>
        </w:rPr>
      </w:pPr>
      <w:r w:rsidRPr="00186524">
        <w:rPr>
          <w:b/>
          <w:bCs/>
          <w:u w:val="single"/>
        </w:rPr>
        <w:t xml:space="preserve">Désordre </w:t>
      </w:r>
      <w:r w:rsidR="00EC5EF7">
        <w:rPr>
          <w:b/>
          <w:bCs/>
          <w:u w:val="single"/>
        </w:rPr>
        <w:t>A.</w:t>
      </w:r>
      <w:r w:rsidR="002750E6">
        <w:rPr>
          <w:b/>
          <w:bCs/>
          <w:u w:val="single"/>
        </w:rPr>
        <w:t>2</w:t>
      </w:r>
      <w:r w:rsidRPr="00186524">
        <w:rPr>
          <w:b/>
          <w:bCs/>
          <w:u w:val="single"/>
        </w:rPr>
        <w:t xml:space="preserve"> :</w:t>
      </w:r>
      <w:r w:rsidRPr="00EF0894">
        <w:rPr>
          <w:b/>
          <w:bCs/>
          <w:u w:val="single"/>
        </w:rPr>
        <w:t xml:space="preserve">  </w:t>
      </w:r>
      <w:r w:rsidR="002A02B2">
        <w:rPr>
          <w:b/>
          <w:bCs/>
          <w:u w:val="single"/>
        </w:rPr>
        <w:t>BAVETTE D’APPUIS</w:t>
      </w:r>
    </w:p>
    <w:p w14:paraId="66A8D6F5" w14:textId="551DE72C" w:rsidR="005910DE" w:rsidRDefault="002750E6" w:rsidP="00EF0894">
      <w:pPr>
        <w:pStyle w:val="Paragraphedeliste"/>
        <w:numPr>
          <w:ilvl w:val="0"/>
          <w:numId w:val="17"/>
        </w:numPr>
        <w:spacing w:before="240" w:after="120"/>
        <w:ind w:left="709"/>
      </w:pPr>
      <w:r>
        <w:t xml:space="preserve">Pour les composants identifiés : </w:t>
      </w:r>
      <w:r w:rsidRPr="00EF0894">
        <w:rPr>
          <w:b/>
          <w:bCs/>
        </w:rPr>
        <w:t>Bavette</w:t>
      </w:r>
      <w:r>
        <w:t xml:space="preserve"> Aluminum Bright TL</w:t>
      </w:r>
      <w:r w:rsidR="007C1935">
        <w:t xml:space="preserve"> (</w:t>
      </w:r>
      <w:r w:rsidR="00EF0894">
        <w:t>t</w:t>
      </w:r>
      <w:r w:rsidR="005910DE">
        <w:t>ôle</w:t>
      </w:r>
      <w:r w:rsidR="00EF0894">
        <w:t>s</w:t>
      </w:r>
      <w:r w:rsidR="005910DE">
        <w:t xml:space="preserve"> d’aluminium pliée</w:t>
      </w:r>
      <w:r w:rsidR="00EF0894">
        <w:t>s</w:t>
      </w:r>
      <w:r w:rsidR="005910DE">
        <w:t xml:space="preserve"> ép 15/10</w:t>
      </w:r>
      <w:r w:rsidR="005910DE" w:rsidRPr="00EF0894">
        <w:t>ème</w:t>
      </w:r>
      <w:r w:rsidR="007B3F1A">
        <w:t>.</w:t>
      </w:r>
    </w:p>
    <w:p w14:paraId="11C22CBC" w14:textId="77777777" w:rsidR="00EF0894" w:rsidRPr="00EF0894" w:rsidRDefault="00EF0894" w:rsidP="00EF0894">
      <w:pPr>
        <w:pStyle w:val="Paragraphedeliste"/>
        <w:numPr>
          <w:ilvl w:val="0"/>
          <w:numId w:val="19"/>
        </w:numPr>
        <w:spacing w:before="240" w:after="0" w:line="240" w:lineRule="auto"/>
        <w:ind w:left="992" w:hanging="357"/>
        <w:contextualSpacing w:val="0"/>
        <w:rPr>
          <w:b/>
          <w:bCs/>
        </w:rPr>
      </w:pPr>
      <w:r w:rsidRPr="00EF0894">
        <w:rPr>
          <w:b/>
          <w:bCs/>
        </w:rPr>
        <w:t>Mise en œuvre :</w:t>
      </w:r>
    </w:p>
    <w:p w14:paraId="63DDDB63" w14:textId="7218BB13" w:rsidR="00316BA1" w:rsidRDefault="00954C10" w:rsidP="00EF0894">
      <w:pPr>
        <w:pStyle w:val="Paragraphedeliste"/>
        <w:numPr>
          <w:ilvl w:val="0"/>
          <w:numId w:val="20"/>
        </w:numPr>
        <w:spacing w:before="60" w:after="0" w:line="240" w:lineRule="auto"/>
        <w:ind w:left="1134" w:hanging="142"/>
        <w:contextualSpacing w:val="0"/>
      </w:pPr>
      <w:r>
        <w:t xml:space="preserve">Type </w:t>
      </w:r>
      <w:r w:rsidR="00627090">
        <w:t>1</w:t>
      </w:r>
      <w:r>
        <w:t xml:space="preserve"> : </w:t>
      </w:r>
      <w:r w:rsidR="00EF0894">
        <w:t xml:space="preserve">Bavettes </w:t>
      </w:r>
      <w:r w:rsidR="004026DD">
        <w:t xml:space="preserve">d’appuis de fenêtre en </w:t>
      </w:r>
      <w:r w:rsidR="00EF0894">
        <w:t xml:space="preserve">aluminium </w:t>
      </w:r>
      <w:r w:rsidR="00316BA1">
        <w:t>sur bardage claire voie.</w:t>
      </w:r>
    </w:p>
    <w:p w14:paraId="613AE164" w14:textId="59DCEF08" w:rsidR="00EF0894" w:rsidRDefault="00316BA1" w:rsidP="00316BA1">
      <w:pPr>
        <w:pStyle w:val="Paragraphedeliste"/>
        <w:spacing w:before="60" w:after="0" w:line="240" w:lineRule="auto"/>
        <w:ind w:left="1134"/>
        <w:contextualSpacing w:val="0"/>
      </w:pPr>
      <w:r>
        <w:t>C</w:t>
      </w:r>
      <w:r w:rsidR="00EF0894">
        <w:t>ollées sur le pare-pluie ou sur l’éclisse.</w:t>
      </w:r>
    </w:p>
    <w:p w14:paraId="3FE980F9" w14:textId="181032C0" w:rsidR="00627090" w:rsidRDefault="00627090" w:rsidP="00627090">
      <w:pPr>
        <w:pStyle w:val="Paragraphedeliste"/>
        <w:spacing w:before="60" w:after="0" w:line="240" w:lineRule="auto"/>
        <w:ind w:left="1134" w:firstLine="284"/>
        <w:contextualSpacing w:val="0"/>
      </w:pPr>
      <w:r>
        <w:t xml:space="preserve">** </w:t>
      </w:r>
      <w:r w:rsidR="004026DD">
        <w:t>Si présente, é</w:t>
      </w:r>
      <w:r>
        <w:t>clisse réalisée à façon avec les chutes de tôle …</w:t>
      </w:r>
    </w:p>
    <w:p w14:paraId="7825D78B" w14:textId="77777777" w:rsidR="00627090" w:rsidRDefault="00627090" w:rsidP="00627090">
      <w:pPr>
        <w:pStyle w:val="Paragraphedeliste"/>
        <w:spacing w:before="60" w:after="0" w:line="240" w:lineRule="auto"/>
        <w:ind w:left="1134" w:firstLine="284"/>
        <w:contextualSpacing w:val="0"/>
      </w:pPr>
    </w:p>
    <w:p w14:paraId="037981F6" w14:textId="488CDBF1" w:rsidR="00627090" w:rsidRDefault="00316BA1" w:rsidP="00627090">
      <w:pPr>
        <w:pStyle w:val="Paragraphedeliste"/>
        <w:numPr>
          <w:ilvl w:val="0"/>
          <w:numId w:val="20"/>
        </w:numPr>
        <w:spacing w:before="60" w:after="0" w:line="240" w:lineRule="auto"/>
        <w:ind w:left="1134" w:hanging="142"/>
        <w:contextualSpacing w:val="0"/>
      </w:pPr>
      <w:r>
        <w:t xml:space="preserve">Type 2 : </w:t>
      </w:r>
      <w:r w:rsidR="00627090">
        <w:t>Bavettes aluminium collées parement béton préfabriqué, éclisse collé</w:t>
      </w:r>
      <w:r w:rsidR="004026DD">
        <w:t>e</w:t>
      </w:r>
      <w:r w:rsidR="00627090">
        <w:t xml:space="preserve"> sur le béton. Fixation haute par vis auto-perceuses dans les précadres aluminium.</w:t>
      </w:r>
    </w:p>
    <w:p w14:paraId="677B776F" w14:textId="4077A1F4" w:rsidR="00627090" w:rsidRDefault="00627090" w:rsidP="00627090">
      <w:pPr>
        <w:pStyle w:val="Paragraphedeliste"/>
        <w:spacing w:before="60" w:after="0" w:line="240" w:lineRule="auto"/>
        <w:ind w:left="1134" w:firstLine="284"/>
        <w:contextualSpacing w:val="0"/>
      </w:pPr>
      <w:r>
        <w:lastRenderedPageBreak/>
        <w:t>** Eclisse réalisée à façon avec les chutes de tôle …</w:t>
      </w:r>
    </w:p>
    <w:p w14:paraId="58445425" w14:textId="77777777" w:rsidR="00EF0894" w:rsidRPr="005C580A" w:rsidRDefault="00EF0894" w:rsidP="00EF0894">
      <w:pPr>
        <w:pStyle w:val="Paragraphedeliste"/>
        <w:numPr>
          <w:ilvl w:val="0"/>
          <w:numId w:val="19"/>
        </w:numPr>
        <w:spacing w:before="240" w:after="0" w:line="240" w:lineRule="auto"/>
        <w:ind w:left="992" w:hanging="357"/>
        <w:contextualSpacing w:val="0"/>
        <w:rPr>
          <w:b/>
          <w:bCs/>
        </w:rPr>
      </w:pPr>
      <w:r w:rsidRPr="005C580A">
        <w:rPr>
          <w:b/>
          <w:bCs/>
        </w:rPr>
        <w:t xml:space="preserve">Constat : </w:t>
      </w:r>
    </w:p>
    <w:p w14:paraId="750294B3" w14:textId="58D37566" w:rsidR="002750E6" w:rsidRDefault="002750E6" w:rsidP="00A07353">
      <w:pPr>
        <w:pStyle w:val="Paragraphedeliste"/>
        <w:numPr>
          <w:ilvl w:val="0"/>
          <w:numId w:val="20"/>
        </w:numPr>
        <w:spacing w:before="240" w:after="120"/>
        <w:ind w:left="1134" w:hanging="142"/>
      </w:pPr>
      <w:r w:rsidRPr="0018734C">
        <w:t xml:space="preserve">Décrochement des </w:t>
      </w:r>
      <w:r w:rsidR="005910DE">
        <w:t xml:space="preserve">bavette </w:t>
      </w:r>
      <w:r w:rsidRPr="0018734C">
        <w:t>tombées ou prêtes à tomber</w:t>
      </w:r>
      <w:r w:rsidR="00EF0894">
        <w:t>, déformation et décalage des bavettes.</w:t>
      </w:r>
    </w:p>
    <w:p w14:paraId="21FDDBCA" w14:textId="0F4F78A6" w:rsidR="00EF0894" w:rsidRDefault="00EF0894" w:rsidP="00EF0894">
      <w:pPr>
        <w:pStyle w:val="Paragraphedeliste"/>
        <w:numPr>
          <w:ilvl w:val="0"/>
          <w:numId w:val="20"/>
        </w:numPr>
        <w:spacing w:before="240" w:after="120"/>
        <w:ind w:left="1134" w:hanging="142"/>
      </w:pPr>
      <w:r>
        <w:t>Absence de maintien mécanique (bavettes collées sur le pare-pluie</w:t>
      </w:r>
      <w:r w:rsidR="002C70FD">
        <w:t>, le béton</w:t>
      </w:r>
      <w:r>
        <w:t xml:space="preserve"> ou sur l’éclisse</w:t>
      </w:r>
      <w:r w:rsidR="002C70FD">
        <w:t>). Eclisse non fixée au support.</w:t>
      </w:r>
    </w:p>
    <w:p w14:paraId="22E5A455" w14:textId="77777777" w:rsidR="00EF0894" w:rsidRDefault="00EF0894" w:rsidP="00EF0894">
      <w:pPr>
        <w:pStyle w:val="Paragraphedeliste"/>
        <w:numPr>
          <w:ilvl w:val="0"/>
          <w:numId w:val="20"/>
        </w:numPr>
        <w:spacing w:before="240" w:after="120"/>
        <w:ind w:left="1134" w:hanging="142"/>
      </w:pPr>
      <w:r>
        <w:t>Absence de jeu de dilatation.</w:t>
      </w:r>
    </w:p>
    <w:p w14:paraId="118042E9" w14:textId="77777777" w:rsidR="002750E6" w:rsidRPr="0018734C" w:rsidRDefault="002750E6" w:rsidP="002750E6">
      <w:pPr>
        <w:pStyle w:val="Paragraphedeliste"/>
        <w:spacing w:before="240" w:after="120"/>
        <w:ind w:left="284"/>
      </w:pPr>
      <w:r w:rsidRPr="0018734C">
        <w:tab/>
      </w:r>
    </w:p>
    <w:tbl>
      <w:tblPr>
        <w:tblStyle w:val="Grilledutableau"/>
        <w:tblW w:w="0" w:type="auto"/>
        <w:tblInd w:w="562" w:type="dxa"/>
        <w:tblLook w:val="04A0" w:firstRow="1" w:lastRow="0" w:firstColumn="1" w:lastColumn="0" w:noHBand="0" w:noVBand="1"/>
      </w:tblPr>
      <w:tblGrid>
        <w:gridCol w:w="2554"/>
        <w:gridCol w:w="2977"/>
        <w:gridCol w:w="2969"/>
      </w:tblGrid>
      <w:tr w:rsidR="00627090" w14:paraId="43F06F3D" w14:textId="77777777" w:rsidTr="00800BEA">
        <w:tc>
          <w:tcPr>
            <w:tcW w:w="8500" w:type="dxa"/>
            <w:gridSpan w:val="3"/>
            <w:vAlign w:val="center"/>
          </w:tcPr>
          <w:p w14:paraId="341926C0" w14:textId="5B9864D5" w:rsidR="00627090" w:rsidRPr="005910DE" w:rsidRDefault="00627090" w:rsidP="00627090">
            <w:pPr>
              <w:pStyle w:val="Paragraphedeliste"/>
              <w:spacing w:after="0" w:line="240" w:lineRule="auto"/>
              <w:ind w:left="0"/>
              <w:contextualSpacing w:val="0"/>
              <w:jc w:val="left"/>
              <w:rPr>
                <w:noProof/>
              </w:rPr>
            </w:pPr>
            <w:r>
              <w:rPr>
                <w:noProof/>
              </w:rPr>
              <w:t>Cas n° 1 :</w:t>
            </w:r>
          </w:p>
        </w:tc>
      </w:tr>
      <w:tr w:rsidR="00627090" w14:paraId="40D66434" w14:textId="77777777" w:rsidTr="00627090">
        <w:tc>
          <w:tcPr>
            <w:tcW w:w="2554" w:type="dxa"/>
            <w:vAlign w:val="center"/>
          </w:tcPr>
          <w:p w14:paraId="009390EE" w14:textId="5C1EFBF5" w:rsidR="002750E6" w:rsidRDefault="005910DE" w:rsidP="00AE4A4B">
            <w:pPr>
              <w:pStyle w:val="Paragraphedeliste"/>
              <w:spacing w:before="240" w:after="120"/>
              <w:ind w:left="0"/>
              <w:jc w:val="center"/>
            </w:pPr>
            <w:r w:rsidRPr="005910DE">
              <w:rPr>
                <w:noProof/>
              </w:rPr>
              <w:drawing>
                <wp:inline distT="0" distB="0" distL="0" distR="0" wp14:anchorId="2BB4D546" wp14:editId="2F4EF3C7">
                  <wp:extent cx="1463040" cy="1327294"/>
                  <wp:effectExtent l="0" t="0" r="3810" b="6350"/>
                  <wp:docPr id="208"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68137" cy="1331919"/>
                          </a:xfrm>
                          <a:prstGeom prst="rect">
                            <a:avLst/>
                          </a:prstGeom>
                        </pic:spPr>
                      </pic:pic>
                    </a:graphicData>
                  </a:graphic>
                </wp:inline>
              </w:drawing>
            </w:r>
          </w:p>
        </w:tc>
        <w:tc>
          <w:tcPr>
            <w:tcW w:w="2977" w:type="dxa"/>
            <w:tcBorders>
              <w:right w:val="nil"/>
            </w:tcBorders>
            <w:vAlign w:val="center"/>
          </w:tcPr>
          <w:p w14:paraId="382BBB5A" w14:textId="5BD2BF44" w:rsidR="002750E6" w:rsidRDefault="005910DE" w:rsidP="00AE4A4B">
            <w:pPr>
              <w:pStyle w:val="Paragraphedeliste"/>
              <w:spacing w:before="240" w:after="120"/>
              <w:ind w:left="0"/>
              <w:jc w:val="center"/>
            </w:pPr>
            <w:r w:rsidRPr="005910DE">
              <w:rPr>
                <w:noProof/>
              </w:rPr>
              <w:drawing>
                <wp:inline distT="0" distB="0" distL="0" distR="0" wp14:anchorId="3F006A3F" wp14:editId="17744D2E">
                  <wp:extent cx="1800225" cy="1069623"/>
                  <wp:effectExtent l="0" t="0" r="0" b="0"/>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061"/>
                          <a:stretch/>
                        </pic:blipFill>
                        <pic:spPr bwMode="auto">
                          <a:xfrm>
                            <a:off x="0" y="0"/>
                            <a:ext cx="1814410" cy="1078051"/>
                          </a:xfrm>
                          <a:prstGeom prst="rect">
                            <a:avLst/>
                          </a:prstGeom>
                          <a:ln>
                            <a:noFill/>
                          </a:ln>
                          <a:extLst>
                            <a:ext uri="{53640926-AAD7-44D8-BBD7-CCE9431645EC}">
                              <a14:shadowObscured xmlns:a14="http://schemas.microsoft.com/office/drawing/2010/main"/>
                            </a:ext>
                          </a:extLst>
                        </pic:spPr>
                      </pic:pic>
                    </a:graphicData>
                  </a:graphic>
                </wp:inline>
              </w:drawing>
            </w:r>
          </w:p>
        </w:tc>
        <w:tc>
          <w:tcPr>
            <w:tcW w:w="2969" w:type="dxa"/>
            <w:tcBorders>
              <w:left w:val="nil"/>
            </w:tcBorders>
            <w:vAlign w:val="center"/>
          </w:tcPr>
          <w:p w14:paraId="00BF2AB7" w14:textId="6D728C79" w:rsidR="002750E6" w:rsidRDefault="005910DE" w:rsidP="00AE4A4B">
            <w:pPr>
              <w:pStyle w:val="Paragraphedeliste"/>
              <w:spacing w:before="240" w:after="120"/>
              <w:ind w:left="0"/>
              <w:jc w:val="center"/>
            </w:pPr>
            <w:r w:rsidRPr="005910DE">
              <w:rPr>
                <w:noProof/>
              </w:rPr>
              <w:drawing>
                <wp:inline distT="0" distB="0" distL="0" distR="0" wp14:anchorId="5E83E3D2" wp14:editId="1880E156">
                  <wp:extent cx="1795714" cy="1582310"/>
                  <wp:effectExtent l="0" t="0" r="0" b="0"/>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803143" cy="1588856"/>
                          </a:xfrm>
                          <a:prstGeom prst="rect">
                            <a:avLst/>
                          </a:prstGeom>
                        </pic:spPr>
                      </pic:pic>
                    </a:graphicData>
                  </a:graphic>
                </wp:inline>
              </w:drawing>
            </w:r>
          </w:p>
        </w:tc>
      </w:tr>
      <w:tr w:rsidR="00627090" w14:paraId="67AF1A79" w14:textId="77777777" w:rsidTr="00D53A1C">
        <w:tc>
          <w:tcPr>
            <w:tcW w:w="8500" w:type="dxa"/>
            <w:gridSpan w:val="3"/>
            <w:vAlign w:val="center"/>
          </w:tcPr>
          <w:p w14:paraId="0FE53857" w14:textId="726B1D52" w:rsidR="00627090" w:rsidRPr="00627090" w:rsidRDefault="00627090" w:rsidP="00627090">
            <w:pPr>
              <w:pStyle w:val="Paragraphedeliste"/>
              <w:spacing w:after="0" w:line="240" w:lineRule="auto"/>
              <w:ind w:left="0"/>
              <w:contextualSpacing w:val="0"/>
              <w:jc w:val="left"/>
              <w:rPr>
                <w:noProof/>
              </w:rPr>
            </w:pPr>
            <w:r>
              <w:rPr>
                <w:noProof/>
              </w:rPr>
              <w:t>Cas n° 2</w:t>
            </w:r>
          </w:p>
        </w:tc>
      </w:tr>
      <w:tr w:rsidR="00627090" w14:paraId="09E9BC4E" w14:textId="77777777" w:rsidTr="00627090">
        <w:tc>
          <w:tcPr>
            <w:tcW w:w="2554" w:type="dxa"/>
            <w:vAlign w:val="center"/>
          </w:tcPr>
          <w:p w14:paraId="7B8F7968" w14:textId="527F144F" w:rsidR="00BF2D28" w:rsidRPr="005910DE" w:rsidRDefault="00BF2D28" w:rsidP="00627090">
            <w:pPr>
              <w:pStyle w:val="Paragraphedeliste"/>
              <w:spacing w:after="0" w:line="240" w:lineRule="auto"/>
              <w:ind w:left="0"/>
              <w:contextualSpacing w:val="0"/>
              <w:jc w:val="center"/>
              <w:rPr>
                <w:noProof/>
              </w:rPr>
            </w:pPr>
            <w:r w:rsidRPr="00BF2D28">
              <w:rPr>
                <w:noProof/>
              </w:rPr>
              <w:drawing>
                <wp:inline distT="0" distB="0" distL="0" distR="0" wp14:anchorId="703AF00A" wp14:editId="2017AB91">
                  <wp:extent cx="1524000" cy="1152911"/>
                  <wp:effectExtent l="0" t="0" r="0" b="9525"/>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530482" cy="1157815"/>
                          </a:xfrm>
                          <a:prstGeom prst="rect">
                            <a:avLst/>
                          </a:prstGeom>
                        </pic:spPr>
                      </pic:pic>
                    </a:graphicData>
                  </a:graphic>
                </wp:inline>
              </w:drawing>
            </w:r>
          </w:p>
        </w:tc>
        <w:tc>
          <w:tcPr>
            <w:tcW w:w="2977" w:type="dxa"/>
            <w:tcBorders>
              <w:right w:val="nil"/>
            </w:tcBorders>
            <w:vAlign w:val="center"/>
          </w:tcPr>
          <w:p w14:paraId="4A3173FB" w14:textId="22397300" w:rsidR="00BF2D28" w:rsidRPr="005910DE" w:rsidRDefault="00627090" w:rsidP="00627090">
            <w:pPr>
              <w:pStyle w:val="Paragraphedeliste"/>
              <w:spacing w:after="0" w:line="240" w:lineRule="auto"/>
              <w:ind w:left="0"/>
              <w:contextualSpacing w:val="0"/>
              <w:jc w:val="center"/>
              <w:rPr>
                <w:noProof/>
              </w:rPr>
            </w:pPr>
            <w:r w:rsidRPr="00627090">
              <w:rPr>
                <w:noProof/>
              </w:rPr>
              <w:drawing>
                <wp:inline distT="0" distB="0" distL="0" distR="0" wp14:anchorId="10FD880A" wp14:editId="7FB42883">
                  <wp:extent cx="1009650" cy="1270477"/>
                  <wp:effectExtent l="0" t="0" r="0" b="635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019214" cy="1282512"/>
                          </a:xfrm>
                          <a:prstGeom prst="rect">
                            <a:avLst/>
                          </a:prstGeom>
                        </pic:spPr>
                      </pic:pic>
                    </a:graphicData>
                  </a:graphic>
                </wp:inline>
              </w:drawing>
            </w:r>
          </w:p>
        </w:tc>
        <w:tc>
          <w:tcPr>
            <w:tcW w:w="2969" w:type="dxa"/>
            <w:tcBorders>
              <w:left w:val="nil"/>
            </w:tcBorders>
            <w:vAlign w:val="center"/>
          </w:tcPr>
          <w:p w14:paraId="663B3EEB" w14:textId="6936FDBE" w:rsidR="00BF2D28" w:rsidRPr="005910DE" w:rsidRDefault="00627090" w:rsidP="00627090">
            <w:pPr>
              <w:pStyle w:val="Paragraphedeliste"/>
              <w:spacing w:after="0" w:line="240" w:lineRule="auto"/>
              <w:ind w:left="0"/>
              <w:contextualSpacing w:val="0"/>
              <w:jc w:val="center"/>
              <w:rPr>
                <w:noProof/>
              </w:rPr>
            </w:pPr>
            <w:r w:rsidRPr="00627090">
              <w:rPr>
                <w:noProof/>
              </w:rPr>
              <w:drawing>
                <wp:inline distT="0" distB="0" distL="0" distR="0" wp14:anchorId="7DB1581B" wp14:editId="1067C0E2">
                  <wp:extent cx="1589870" cy="1183640"/>
                  <wp:effectExtent l="0" t="0" r="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flipH="1">
                            <a:off x="0" y="0"/>
                            <a:ext cx="1593301" cy="1186194"/>
                          </a:xfrm>
                          <a:prstGeom prst="rect">
                            <a:avLst/>
                          </a:prstGeom>
                        </pic:spPr>
                      </pic:pic>
                    </a:graphicData>
                  </a:graphic>
                </wp:inline>
              </w:drawing>
            </w:r>
          </w:p>
        </w:tc>
      </w:tr>
    </w:tbl>
    <w:p w14:paraId="402EBC8D" w14:textId="77777777" w:rsidR="002750E6" w:rsidRDefault="002750E6" w:rsidP="0018734C">
      <w:pPr>
        <w:pStyle w:val="Paragraphedeliste"/>
        <w:spacing w:before="240" w:after="120"/>
        <w:ind w:left="284"/>
      </w:pPr>
    </w:p>
    <w:p w14:paraId="5EE8779F" w14:textId="5378111E" w:rsidR="002750E6" w:rsidRPr="00EF0894" w:rsidRDefault="002750E6" w:rsidP="00EF0894">
      <w:pPr>
        <w:pStyle w:val="Paragraphedeliste"/>
        <w:spacing w:before="240"/>
        <w:ind w:left="284"/>
        <w:contextualSpacing w:val="0"/>
        <w:rPr>
          <w:b/>
          <w:bCs/>
          <w:u w:val="single"/>
        </w:rPr>
      </w:pPr>
      <w:r w:rsidRPr="00186524">
        <w:rPr>
          <w:b/>
          <w:bCs/>
          <w:u w:val="single"/>
        </w:rPr>
        <w:t>Désordre</w:t>
      </w:r>
      <w:r w:rsidR="00EC5EF7">
        <w:rPr>
          <w:b/>
          <w:bCs/>
          <w:u w:val="single"/>
        </w:rPr>
        <w:t xml:space="preserve"> A.</w:t>
      </w:r>
      <w:r>
        <w:rPr>
          <w:b/>
          <w:bCs/>
          <w:u w:val="single"/>
        </w:rPr>
        <w:t>3</w:t>
      </w:r>
      <w:r w:rsidRPr="00186524">
        <w:rPr>
          <w:b/>
          <w:bCs/>
          <w:u w:val="single"/>
        </w:rPr>
        <w:t xml:space="preserve"> :</w:t>
      </w:r>
      <w:r w:rsidRPr="00EF0894">
        <w:rPr>
          <w:b/>
          <w:bCs/>
          <w:u w:val="single"/>
        </w:rPr>
        <w:t xml:space="preserve">  </w:t>
      </w:r>
      <w:r w:rsidR="002A02B2">
        <w:rPr>
          <w:b/>
          <w:bCs/>
          <w:u w:val="single"/>
        </w:rPr>
        <w:t>COUVERTINES D’ACROTERES</w:t>
      </w:r>
    </w:p>
    <w:p w14:paraId="01FB622E" w14:textId="38F5C528" w:rsidR="00EF0894" w:rsidRDefault="002750E6" w:rsidP="00EF0894">
      <w:pPr>
        <w:pStyle w:val="Paragraphedeliste"/>
        <w:numPr>
          <w:ilvl w:val="0"/>
          <w:numId w:val="17"/>
        </w:numPr>
        <w:spacing w:before="240" w:after="120"/>
        <w:ind w:left="709"/>
      </w:pPr>
      <w:r>
        <w:t>Pour les composants identifiés : Couvertine en tête d’acrot</w:t>
      </w:r>
      <w:r w:rsidR="00EF0894">
        <w:t>è</w:t>
      </w:r>
      <w:r w:rsidR="005910DE">
        <w:t>re</w:t>
      </w:r>
      <w:r w:rsidR="00EF0894">
        <w:t xml:space="preserve"> (Tôle</w:t>
      </w:r>
      <w:r w:rsidR="00C4619C">
        <w:t>s</w:t>
      </w:r>
      <w:r w:rsidR="00EF0894">
        <w:t xml:space="preserve"> d’aluminium pliée</w:t>
      </w:r>
      <w:r w:rsidR="00C4619C">
        <w:t>s</w:t>
      </w:r>
      <w:r w:rsidR="00EF0894">
        <w:t xml:space="preserve"> ép 15/10</w:t>
      </w:r>
      <w:r w:rsidR="00EF0894" w:rsidRPr="00EF0894">
        <w:t>ème</w:t>
      </w:r>
      <w:r w:rsidR="00EF0894">
        <w:t xml:space="preserve"> à confirmer finition dito Bright TL</w:t>
      </w:r>
      <w:r w:rsidR="00C4619C">
        <w:t>)</w:t>
      </w:r>
      <w:r w:rsidR="00EF0894">
        <w:t>.</w:t>
      </w:r>
    </w:p>
    <w:p w14:paraId="5F651B02" w14:textId="77777777" w:rsidR="00EF0894" w:rsidRPr="00EF0894" w:rsidRDefault="00EF0894" w:rsidP="00EF0894">
      <w:pPr>
        <w:pStyle w:val="Paragraphedeliste"/>
        <w:numPr>
          <w:ilvl w:val="0"/>
          <w:numId w:val="19"/>
        </w:numPr>
        <w:spacing w:before="240" w:after="0" w:line="240" w:lineRule="auto"/>
        <w:ind w:left="992" w:hanging="357"/>
        <w:contextualSpacing w:val="0"/>
        <w:rPr>
          <w:b/>
          <w:bCs/>
        </w:rPr>
      </w:pPr>
      <w:r w:rsidRPr="00EF0894">
        <w:rPr>
          <w:b/>
          <w:bCs/>
        </w:rPr>
        <w:t>Mise en œuvre :</w:t>
      </w:r>
    </w:p>
    <w:p w14:paraId="27270519" w14:textId="77777777" w:rsidR="009B02DF" w:rsidRDefault="00EF0894" w:rsidP="009B02DF">
      <w:pPr>
        <w:pStyle w:val="Paragraphedeliste"/>
        <w:numPr>
          <w:ilvl w:val="0"/>
          <w:numId w:val="20"/>
        </w:numPr>
        <w:spacing w:before="240" w:after="120"/>
        <w:ind w:left="1134" w:hanging="142"/>
      </w:pPr>
      <w:r>
        <w:t xml:space="preserve">Peu d’information sur les DOE : </w:t>
      </w:r>
      <w:r w:rsidR="009B02DF">
        <w:t>Aucune information sur la nature de la couvertine, des éclisses et sur le mode de fixation à la structure</w:t>
      </w:r>
    </w:p>
    <w:p w14:paraId="211905FB" w14:textId="32E8FFFC" w:rsidR="009B02DF" w:rsidRDefault="009B02DF" w:rsidP="00EF0894">
      <w:pPr>
        <w:pStyle w:val="Paragraphedeliste"/>
        <w:numPr>
          <w:ilvl w:val="0"/>
          <w:numId w:val="20"/>
        </w:numPr>
        <w:spacing w:before="60" w:after="0" w:line="240" w:lineRule="auto"/>
        <w:ind w:left="1134" w:hanging="142"/>
        <w:contextualSpacing w:val="0"/>
      </w:pPr>
      <w:r>
        <w:t>A priori, on observe des é</w:t>
      </w:r>
      <w:r w:rsidR="00EF0894">
        <w:t>clisse ou patte en acier galvanisé 10/10</w:t>
      </w:r>
      <w:r w:rsidR="00EF0894" w:rsidRPr="00EF0894">
        <w:t>e</w:t>
      </w:r>
      <w:r w:rsidR="00EF0894">
        <w:t xml:space="preserve"> cannelé. </w:t>
      </w:r>
    </w:p>
    <w:p w14:paraId="77231339" w14:textId="2D11DB5B" w:rsidR="00EF0894" w:rsidRDefault="00EF0894" w:rsidP="00EF0894">
      <w:pPr>
        <w:pStyle w:val="Paragraphedeliste"/>
        <w:numPr>
          <w:ilvl w:val="0"/>
          <w:numId w:val="20"/>
        </w:numPr>
        <w:spacing w:before="60" w:after="0" w:line="240" w:lineRule="auto"/>
        <w:ind w:left="1134" w:hanging="142"/>
        <w:contextualSpacing w:val="0"/>
      </w:pPr>
      <w:r>
        <w:t>Investigation</w:t>
      </w:r>
      <w:r w:rsidR="009B02DF">
        <w:t>s</w:t>
      </w:r>
      <w:r>
        <w:t xml:space="preserve"> supplémentaire</w:t>
      </w:r>
      <w:r w:rsidR="009B02DF">
        <w:t>s</w:t>
      </w:r>
      <w:r>
        <w:t xml:space="preserve"> à prévoir.</w:t>
      </w:r>
    </w:p>
    <w:p w14:paraId="2C70D751" w14:textId="77777777" w:rsidR="0079102A" w:rsidRPr="005910DE" w:rsidRDefault="0079102A" w:rsidP="0079102A">
      <w:pPr>
        <w:pStyle w:val="Paragraphedeliste"/>
        <w:spacing w:before="240" w:after="120"/>
        <w:ind w:left="900"/>
      </w:pPr>
    </w:p>
    <w:p w14:paraId="02195E79" w14:textId="77777777" w:rsidR="00C46E76" w:rsidRPr="005C580A" w:rsidRDefault="00C46E76" w:rsidP="00C46E76">
      <w:pPr>
        <w:pStyle w:val="Paragraphedeliste"/>
        <w:numPr>
          <w:ilvl w:val="0"/>
          <w:numId w:val="19"/>
        </w:numPr>
        <w:spacing w:before="240" w:after="0" w:line="240" w:lineRule="auto"/>
        <w:ind w:left="992" w:hanging="357"/>
        <w:contextualSpacing w:val="0"/>
        <w:rPr>
          <w:b/>
          <w:bCs/>
        </w:rPr>
      </w:pPr>
      <w:r w:rsidRPr="005C580A">
        <w:rPr>
          <w:b/>
          <w:bCs/>
        </w:rPr>
        <w:t xml:space="preserve">Constat : </w:t>
      </w:r>
    </w:p>
    <w:p w14:paraId="30DBD21C" w14:textId="2FB13047" w:rsidR="007B3F1A" w:rsidRDefault="007B3F1A" w:rsidP="00A07353">
      <w:pPr>
        <w:pStyle w:val="Paragraphedeliste"/>
        <w:numPr>
          <w:ilvl w:val="0"/>
          <w:numId w:val="20"/>
        </w:numPr>
        <w:spacing w:before="240" w:after="120"/>
        <w:ind w:left="1134" w:hanging="142"/>
      </w:pPr>
      <w:r w:rsidRPr="0018734C">
        <w:t>Décrochement des</w:t>
      </w:r>
      <w:r w:rsidR="002832ED">
        <w:t xml:space="preserve"> couvertines d’</w:t>
      </w:r>
      <w:r w:rsidR="0079102A">
        <w:t>acrotère</w:t>
      </w:r>
      <w:r w:rsidR="002832ED">
        <w:t xml:space="preserve">. </w:t>
      </w:r>
    </w:p>
    <w:p w14:paraId="3B95E371" w14:textId="7EF4CD11" w:rsidR="009B02DF" w:rsidRDefault="009B02DF" w:rsidP="00A07353">
      <w:pPr>
        <w:pStyle w:val="Paragraphedeliste"/>
        <w:numPr>
          <w:ilvl w:val="0"/>
          <w:numId w:val="20"/>
        </w:numPr>
        <w:spacing w:before="240" w:after="120"/>
        <w:ind w:left="1134" w:hanging="142"/>
      </w:pPr>
      <w:r>
        <w:t xml:space="preserve">Défaut sur </w:t>
      </w:r>
      <w:r w:rsidR="005E6E36">
        <w:t xml:space="preserve">le </w:t>
      </w:r>
      <w:r w:rsidR="005E6E36">
        <w:rPr>
          <w:sz w:val="23"/>
          <w:szCs w:val="23"/>
        </w:rPr>
        <w:t>pli de retour en partie basse qui ne permet pas à l’éclisse en place de jouer son rôle.</w:t>
      </w:r>
    </w:p>
    <w:tbl>
      <w:tblPr>
        <w:tblStyle w:val="Grilledutableau"/>
        <w:tblW w:w="0" w:type="auto"/>
        <w:tblInd w:w="1413" w:type="dxa"/>
        <w:tblLook w:val="04A0" w:firstRow="1" w:lastRow="0" w:firstColumn="1" w:lastColumn="0" w:noHBand="0" w:noVBand="1"/>
      </w:tblPr>
      <w:tblGrid>
        <w:gridCol w:w="4070"/>
        <w:gridCol w:w="3402"/>
      </w:tblGrid>
      <w:tr w:rsidR="002C70FD" w14:paraId="0F9BF830" w14:textId="77777777" w:rsidTr="00316BA1">
        <w:trPr>
          <w:trHeight w:val="2260"/>
        </w:trPr>
        <w:tc>
          <w:tcPr>
            <w:tcW w:w="3544" w:type="dxa"/>
            <w:vAlign w:val="center"/>
          </w:tcPr>
          <w:p w14:paraId="495888EA" w14:textId="3A191877" w:rsidR="002C70FD" w:rsidRDefault="007B3F1A" w:rsidP="00316BA1">
            <w:pPr>
              <w:pStyle w:val="Paragraphedeliste"/>
              <w:spacing w:after="0" w:line="240" w:lineRule="auto"/>
              <w:ind w:left="0"/>
              <w:contextualSpacing w:val="0"/>
              <w:jc w:val="center"/>
            </w:pPr>
            <w:r w:rsidRPr="0018734C">
              <w:tab/>
            </w:r>
            <w:r w:rsidR="002C70FD" w:rsidRPr="00D52D4B">
              <w:rPr>
                <w:noProof/>
              </w:rPr>
              <w:drawing>
                <wp:inline distT="0" distB="0" distL="0" distR="0" wp14:anchorId="7252F9C1" wp14:editId="75165BE8">
                  <wp:extent cx="1372732" cy="1997672"/>
                  <wp:effectExtent l="0" t="7620" r="0" b="0"/>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rot="16200000">
                            <a:off x="0" y="0"/>
                            <a:ext cx="1378182" cy="2005603"/>
                          </a:xfrm>
                          <a:prstGeom prst="rect">
                            <a:avLst/>
                          </a:prstGeom>
                        </pic:spPr>
                      </pic:pic>
                    </a:graphicData>
                  </a:graphic>
                </wp:inline>
              </w:drawing>
            </w:r>
          </w:p>
        </w:tc>
        <w:tc>
          <w:tcPr>
            <w:tcW w:w="3402" w:type="dxa"/>
            <w:vAlign w:val="center"/>
          </w:tcPr>
          <w:p w14:paraId="0164B5B8" w14:textId="7B653662" w:rsidR="002C70FD" w:rsidRDefault="002C70FD" w:rsidP="00316BA1">
            <w:pPr>
              <w:pStyle w:val="Paragraphedeliste"/>
              <w:spacing w:after="0" w:line="240" w:lineRule="auto"/>
              <w:ind w:left="0"/>
              <w:contextualSpacing w:val="0"/>
              <w:jc w:val="center"/>
            </w:pPr>
            <w:r w:rsidRPr="00CA18D9">
              <w:rPr>
                <w:noProof/>
              </w:rPr>
              <w:drawing>
                <wp:inline distT="0" distB="0" distL="0" distR="0" wp14:anchorId="245AFDD1" wp14:editId="3733B47F">
                  <wp:extent cx="1881809" cy="1373934"/>
                  <wp:effectExtent l="0" t="0" r="4445" b="0"/>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893729" cy="1382637"/>
                          </a:xfrm>
                          <a:prstGeom prst="rect">
                            <a:avLst/>
                          </a:prstGeom>
                        </pic:spPr>
                      </pic:pic>
                    </a:graphicData>
                  </a:graphic>
                </wp:inline>
              </w:drawing>
            </w:r>
          </w:p>
        </w:tc>
      </w:tr>
    </w:tbl>
    <w:p w14:paraId="6E8687EA" w14:textId="77777777" w:rsidR="008A4C80" w:rsidRDefault="008A4C80" w:rsidP="00C46E76">
      <w:pPr>
        <w:pStyle w:val="Paragraphedeliste"/>
        <w:spacing w:before="240" w:after="120"/>
        <w:ind w:left="284"/>
        <w:contextualSpacing w:val="0"/>
        <w:rPr>
          <w:b/>
          <w:bCs/>
          <w:sz w:val="20"/>
          <w:szCs w:val="20"/>
          <w:u w:val="single"/>
        </w:rPr>
      </w:pPr>
    </w:p>
    <w:p w14:paraId="1ADEB3CD" w14:textId="04F96439" w:rsidR="00E677EB" w:rsidRDefault="00EC5EF7" w:rsidP="00C46E76">
      <w:pPr>
        <w:pStyle w:val="Paragraphedeliste"/>
        <w:spacing w:before="240" w:after="120"/>
        <w:ind w:left="284"/>
        <w:contextualSpacing w:val="0"/>
        <w:rPr>
          <w:b/>
          <w:bCs/>
          <w:sz w:val="20"/>
          <w:szCs w:val="20"/>
          <w:u w:val="single"/>
        </w:rPr>
      </w:pPr>
      <w:r>
        <w:rPr>
          <w:b/>
          <w:bCs/>
          <w:sz w:val="20"/>
          <w:szCs w:val="20"/>
          <w:u w:val="single"/>
        </w:rPr>
        <w:lastRenderedPageBreak/>
        <w:t>B</w:t>
      </w:r>
      <w:r w:rsidR="00A81263" w:rsidRPr="0038139B">
        <w:rPr>
          <w:b/>
          <w:bCs/>
          <w:sz w:val="20"/>
          <w:szCs w:val="20"/>
          <w:u w:val="single"/>
        </w:rPr>
        <w:t xml:space="preserve"> : </w:t>
      </w:r>
      <w:r w:rsidR="00A81263">
        <w:rPr>
          <w:b/>
          <w:bCs/>
          <w:sz w:val="20"/>
          <w:szCs w:val="20"/>
          <w:u w:val="single"/>
        </w:rPr>
        <w:t>MURS RIDEAUX – FAÇADE SUD</w:t>
      </w:r>
      <w:r w:rsidR="00A81263" w:rsidRPr="0038139B">
        <w:rPr>
          <w:b/>
          <w:bCs/>
          <w:sz w:val="20"/>
          <w:szCs w:val="20"/>
          <w:u w:val="single"/>
        </w:rPr>
        <w:t> :</w:t>
      </w:r>
    </w:p>
    <w:p w14:paraId="62A9E07B" w14:textId="696A0CC1" w:rsidR="008639D3" w:rsidRPr="00EB1724" w:rsidRDefault="00F626BD" w:rsidP="00EB1724">
      <w:pPr>
        <w:autoSpaceDE w:val="0"/>
        <w:autoSpaceDN w:val="0"/>
        <w:adjustRightInd w:val="0"/>
        <w:spacing w:after="0" w:line="240" w:lineRule="auto"/>
        <w:ind w:left="284"/>
        <w:jc w:val="left"/>
        <w:rPr>
          <w:i/>
          <w:iCs/>
        </w:rPr>
      </w:pPr>
      <w:r>
        <w:t>Pour les composants identifiés </w:t>
      </w:r>
      <w:r w:rsidR="008639D3">
        <w:t>murs rideaux VEC respirant (de type « Respirant Mecano » de chez Wicona</w:t>
      </w:r>
      <w:r w:rsidR="00EB1724">
        <w:t xml:space="preserve"> - </w:t>
      </w:r>
      <w:r w:rsidR="00EB1724" w:rsidRPr="00EB1724">
        <w:rPr>
          <w:i/>
          <w:iCs/>
        </w:rPr>
        <w:t>Référence Avis Technique</w:t>
      </w:r>
      <w:r w:rsidR="00EB1724">
        <w:rPr>
          <w:i/>
          <w:iCs/>
        </w:rPr>
        <w:t xml:space="preserve"> n° </w:t>
      </w:r>
      <w:r w:rsidR="00EB1724" w:rsidRPr="00EB1724">
        <w:rPr>
          <w:i/>
          <w:iCs/>
        </w:rPr>
        <w:t>2/08-1322</w:t>
      </w:r>
      <w:r w:rsidR="00EB1724">
        <w:rPr>
          <w:i/>
          <w:iCs/>
        </w:rPr>
        <w:t>.)</w:t>
      </w:r>
    </w:p>
    <w:p w14:paraId="05F533E1" w14:textId="77772B33" w:rsidR="008639D3" w:rsidRPr="00EF0894" w:rsidRDefault="00E01167" w:rsidP="008639D3">
      <w:pPr>
        <w:pStyle w:val="Paragraphedeliste"/>
        <w:numPr>
          <w:ilvl w:val="0"/>
          <w:numId w:val="17"/>
        </w:numPr>
        <w:spacing w:before="240" w:after="0" w:line="240" w:lineRule="auto"/>
        <w:contextualSpacing w:val="0"/>
        <w:rPr>
          <w:b/>
          <w:bCs/>
        </w:rPr>
      </w:pPr>
      <w:r>
        <w:rPr>
          <w:b/>
          <w:bCs/>
        </w:rPr>
        <w:t>Principe</w:t>
      </w:r>
      <w:r w:rsidR="008639D3" w:rsidRPr="00EF0894">
        <w:rPr>
          <w:b/>
          <w:bCs/>
        </w:rPr>
        <w:t> :</w:t>
      </w:r>
    </w:p>
    <w:p w14:paraId="7F6BCEEC" w14:textId="21895A6E" w:rsidR="00EB1724" w:rsidRDefault="008639D3" w:rsidP="002C70FD">
      <w:pPr>
        <w:pStyle w:val="NormalWeb"/>
        <w:spacing w:before="0" w:beforeAutospacing="0" w:after="0" w:afterAutospacing="0"/>
        <w:ind w:left="540"/>
        <w:jc w:val="both"/>
        <w:rPr>
          <w:rFonts w:ascii="Arial" w:hAnsi="Arial" w:cs="Arial"/>
          <w:sz w:val="22"/>
          <w:szCs w:val="22"/>
        </w:rPr>
      </w:pPr>
      <w:r w:rsidRPr="0028644A">
        <w:rPr>
          <w:rFonts w:ascii="Arial" w:hAnsi="Arial" w:cs="Arial"/>
          <w:sz w:val="22"/>
          <w:szCs w:val="22"/>
        </w:rPr>
        <w:t xml:space="preserve">Cette façade </w:t>
      </w:r>
      <w:r>
        <w:rPr>
          <w:rFonts w:ascii="Arial" w:hAnsi="Arial" w:cs="Arial"/>
          <w:sz w:val="22"/>
          <w:szCs w:val="22"/>
        </w:rPr>
        <w:t>« </w:t>
      </w:r>
      <w:r w:rsidRPr="0028644A">
        <w:rPr>
          <w:rFonts w:ascii="Arial" w:hAnsi="Arial" w:cs="Arial"/>
          <w:sz w:val="22"/>
          <w:szCs w:val="22"/>
        </w:rPr>
        <w:t>respirante</w:t>
      </w:r>
      <w:r>
        <w:rPr>
          <w:rFonts w:ascii="Arial" w:hAnsi="Arial" w:cs="Arial"/>
          <w:sz w:val="22"/>
          <w:szCs w:val="22"/>
        </w:rPr>
        <w:t> »</w:t>
      </w:r>
      <w:r w:rsidRPr="0028644A">
        <w:rPr>
          <w:rFonts w:ascii="Arial" w:hAnsi="Arial" w:cs="Arial"/>
          <w:sz w:val="22"/>
          <w:szCs w:val="22"/>
        </w:rPr>
        <w:t xml:space="preserve"> se </w:t>
      </w:r>
      <w:r>
        <w:rPr>
          <w:rFonts w:ascii="Arial" w:hAnsi="Arial" w:cs="Arial"/>
          <w:sz w:val="22"/>
          <w:szCs w:val="22"/>
        </w:rPr>
        <w:t xml:space="preserve">distingue par un principe de </w:t>
      </w:r>
      <w:r w:rsidR="00A850C2">
        <w:rPr>
          <w:rFonts w:ascii="Arial" w:hAnsi="Arial" w:cs="Arial"/>
          <w:sz w:val="22"/>
          <w:szCs w:val="22"/>
        </w:rPr>
        <w:t>mur-rideau</w:t>
      </w:r>
      <w:r>
        <w:rPr>
          <w:rFonts w:ascii="Arial" w:hAnsi="Arial" w:cs="Arial"/>
          <w:sz w:val="22"/>
          <w:szCs w:val="22"/>
        </w:rPr>
        <w:t xml:space="preserve"> en aluminium qui comporte notamment, dito DTA : </w:t>
      </w:r>
    </w:p>
    <w:p w14:paraId="5B7AC6B4" w14:textId="47995045" w:rsidR="00EB1724" w:rsidRPr="00EB1724" w:rsidRDefault="00EB1724" w:rsidP="00EB1724">
      <w:pPr>
        <w:autoSpaceDE w:val="0"/>
        <w:autoSpaceDN w:val="0"/>
        <w:adjustRightInd w:val="0"/>
        <w:spacing w:before="60" w:after="0" w:line="240" w:lineRule="auto"/>
        <w:ind w:left="993" w:hanging="284"/>
        <w:jc w:val="left"/>
        <w:rPr>
          <w:rFonts w:asciiTheme="minorHAnsi" w:eastAsia="SymbolMT" w:hAnsiTheme="minorHAnsi" w:cstheme="minorHAnsi"/>
          <w:sz w:val="24"/>
          <w:szCs w:val="24"/>
          <w:lang w:eastAsia="en-US"/>
        </w:rPr>
      </w:pPr>
      <w:r w:rsidRPr="00EB1724">
        <w:rPr>
          <w:rFonts w:asciiTheme="minorHAnsi" w:eastAsia="SymbolMT" w:hAnsiTheme="minorHAnsi" w:cstheme="minorHAnsi"/>
          <w:sz w:val="24"/>
          <w:szCs w:val="24"/>
          <w:lang w:eastAsia="en-US"/>
        </w:rPr>
        <w:t>• une application du principe de respiration de la lame d’air entre vitrages,</w:t>
      </w:r>
    </w:p>
    <w:p w14:paraId="1F84685F" w14:textId="5FA93E82" w:rsidR="00EB1724" w:rsidRPr="00EB1724" w:rsidRDefault="00EB1724" w:rsidP="00EB1724">
      <w:pPr>
        <w:autoSpaceDE w:val="0"/>
        <w:autoSpaceDN w:val="0"/>
        <w:adjustRightInd w:val="0"/>
        <w:spacing w:before="60" w:after="0" w:line="240" w:lineRule="auto"/>
        <w:ind w:left="993" w:hanging="284"/>
        <w:jc w:val="left"/>
        <w:rPr>
          <w:rFonts w:asciiTheme="minorHAnsi" w:eastAsia="SymbolMT" w:hAnsiTheme="minorHAnsi" w:cstheme="minorHAnsi"/>
          <w:sz w:val="24"/>
          <w:szCs w:val="24"/>
          <w:lang w:eastAsia="en-US"/>
        </w:rPr>
      </w:pPr>
      <w:r w:rsidRPr="00EB1724">
        <w:rPr>
          <w:rFonts w:asciiTheme="minorHAnsi" w:eastAsia="SymbolMT" w:hAnsiTheme="minorHAnsi" w:cstheme="minorHAnsi"/>
          <w:sz w:val="24"/>
          <w:szCs w:val="24"/>
          <w:lang w:eastAsia="en-US"/>
        </w:rPr>
        <w:t>• une fixation des produits verriers par collage silicone sur un profilé adaptateur en alliage d’aluminium solidaire des cadres fixes et des vantaux ouvrant à l’italienne ou oscillo-battant</w:t>
      </w:r>
      <w:r>
        <w:rPr>
          <w:rFonts w:asciiTheme="minorHAnsi" w:eastAsia="SymbolMT" w:hAnsiTheme="minorHAnsi" w:cstheme="minorHAnsi"/>
          <w:sz w:val="24"/>
          <w:szCs w:val="24"/>
          <w:lang w:eastAsia="en-US"/>
        </w:rPr>
        <w:t xml:space="preserve"> française</w:t>
      </w:r>
      <w:r w:rsidRPr="00EB1724">
        <w:rPr>
          <w:rFonts w:asciiTheme="minorHAnsi" w:eastAsia="SymbolMT" w:hAnsiTheme="minorHAnsi" w:cstheme="minorHAnsi"/>
          <w:sz w:val="24"/>
          <w:szCs w:val="24"/>
          <w:lang w:eastAsia="en-US"/>
        </w:rPr>
        <w:t>, spécifiques à ce procédé ou immobilisés,</w:t>
      </w:r>
    </w:p>
    <w:p w14:paraId="345BAA08" w14:textId="23AC7ABB" w:rsidR="00EB1724" w:rsidRDefault="00EB1724" w:rsidP="00EB1724">
      <w:pPr>
        <w:autoSpaceDE w:val="0"/>
        <w:autoSpaceDN w:val="0"/>
        <w:adjustRightInd w:val="0"/>
        <w:spacing w:before="60" w:after="0" w:line="240" w:lineRule="auto"/>
        <w:ind w:left="993" w:hanging="284"/>
        <w:jc w:val="left"/>
        <w:rPr>
          <w:rFonts w:asciiTheme="minorHAnsi" w:eastAsia="SymbolMT" w:hAnsiTheme="minorHAnsi" w:cstheme="minorHAnsi"/>
          <w:sz w:val="24"/>
          <w:szCs w:val="24"/>
          <w:lang w:eastAsia="en-US"/>
        </w:rPr>
      </w:pPr>
      <w:r w:rsidRPr="00EB1724">
        <w:rPr>
          <w:rFonts w:asciiTheme="minorHAnsi" w:eastAsia="SymbolMT" w:hAnsiTheme="minorHAnsi" w:cstheme="minorHAnsi"/>
          <w:sz w:val="24"/>
          <w:szCs w:val="24"/>
          <w:lang w:eastAsia="en-US"/>
        </w:rPr>
        <w:t>• une application du principe de coupure thermique, par barrettes serties en polyamide sur profilé de vantail ouvrant ou immobilisé.</w:t>
      </w:r>
    </w:p>
    <w:p w14:paraId="2AED0E09" w14:textId="66FF6983" w:rsidR="00C4619C" w:rsidRDefault="00C4619C" w:rsidP="00EB1724">
      <w:pPr>
        <w:autoSpaceDE w:val="0"/>
        <w:autoSpaceDN w:val="0"/>
        <w:adjustRightInd w:val="0"/>
        <w:spacing w:before="60" w:after="0" w:line="240" w:lineRule="auto"/>
        <w:ind w:left="993" w:hanging="284"/>
        <w:jc w:val="left"/>
        <w:rPr>
          <w:rFonts w:asciiTheme="minorHAnsi" w:eastAsia="SymbolMT" w:hAnsiTheme="minorHAnsi" w:cstheme="minorHAnsi"/>
          <w:sz w:val="24"/>
          <w:szCs w:val="24"/>
          <w:lang w:eastAsia="en-US"/>
        </w:rPr>
      </w:pPr>
      <w:r>
        <w:rPr>
          <w:rFonts w:asciiTheme="minorHAnsi" w:eastAsia="SymbolMT" w:hAnsiTheme="minorHAnsi" w:cstheme="minorHAnsi"/>
          <w:sz w:val="24"/>
          <w:szCs w:val="24"/>
          <w:lang w:eastAsia="en-US"/>
        </w:rPr>
        <w:t xml:space="preserve">Pour les ouvrants : </w:t>
      </w:r>
    </w:p>
    <w:p w14:paraId="4E94C5D7" w14:textId="36732247" w:rsidR="00EB1724" w:rsidRPr="00C4619C" w:rsidRDefault="00692038" w:rsidP="00C4619C">
      <w:pPr>
        <w:pStyle w:val="Paragraphedeliste"/>
        <w:numPr>
          <w:ilvl w:val="0"/>
          <w:numId w:val="35"/>
        </w:numPr>
        <w:autoSpaceDE w:val="0"/>
        <w:autoSpaceDN w:val="0"/>
        <w:adjustRightInd w:val="0"/>
        <w:spacing w:before="60" w:after="0" w:line="240" w:lineRule="auto"/>
        <w:ind w:left="993" w:hanging="284"/>
        <w:jc w:val="left"/>
        <w:rPr>
          <w:rFonts w:asciiTheme="minorHAnsi" w:eastAsia="SymbolMT" w:hAnsiTheme="minorHAnsi" w:cstheme="minorHAnsi"/>
          <w:sz w:val="24"/>
          <w:szCs w:val="24"/>
          <w:lang w:eastAsia="en-US"/>
        </w:rPr>
      </w:pPr>
      <w:r w:rsidRPr="00C4619C">
        <w:rPr>
          <w:rFonts w:asciiTheme="minorHAnsi" w:eastAsia="SymbolMT" w:hAnsiTheme="minorHAnsi" w:cstheme="minorHAnsi"/>
          <w:sz w:val="24"/>
          <w:szCs w:val="24"/>
          <w:lang w:eastAsia="en-US"/>
        </w:rPr>
        <w:t>Quincaillerie par paumelles invisibles (1haute et 1basse) avec limiteur de débattement.</w:t>
      </w:r>
    </w:p>
    <w:p w14:paraId="4DAAC110" w14:textId="2ABD5B9B" w:rsidR="00EB1724" w:rsidRDefault="00EB1724" w:rsidP="002C70FD">
      <w:pPr>
        <w:pStyle w:val="NormalWeb"/>
        <w:spacing w:before="0" w:beforeAutospacing="0" w:after="0" w:afterAutospacing="0"/>
        <w:ind w:left="540"/>
        <w:jc w:val="both"/>
        <w:rPr>
          <w:rFonts w:ascii="Arial" w:hAnsi="Arial" w:cs="Arial"/>
          <w:i/>
          <w:iCs/>
          <w:sz w:val="22"/>
          <w:szCs w:val="22"/>
        </w:rPr>
      </w:pPr>
    </w:p>
    <w:p w14:paraId="5A30EC7F" w14:textId="289CFC95" w:rsidR="008639D3" w:rsidRDefault="0064760F" w:rsidP="00A81263">
      <w:pPr>
        <w:pStyle w:val="NormalWeb"/>
        <w:spacing w:before="120" w:beforeAutospacing="0" w:after="120" w:afterAutospacing="0"/>
        <w:ind w:left="539"/>
        <w:jc w:val="both"/>
        <w:rPr>
          <w:rFonts w:ascii="Arial" w:hAnsi="Arial" w:cs="Arial"/>
          <w:sz w:val="22"/>
          <w:szCs w:val="22"/>
        </w:rPr>
      </w:pPr>
      <w:r>
        <w:rPr>
          <w:rFonts w:ascii="Arial" w:hAnsi="Arial" w:cs="Arial"/>
          <w:sz w:val="22"/>
          <w:szCs w:val="22"/>
        </w:rPr>
        <w:t>On distingue plusieurs typologie</w:t>
      </w:r>
      <w:r w:rsidR="00A81263">
        <w:rPr>
          <w:rFonts w:ascii="Arial" w:hAnsi="Arial" w:cs="Arial"/>
          <w:sz w:val="22"/>
          <w:szCs w:val="22"/>
        </w:rPr>
        <w:t>s</w:t>
      </w:r>
      <w:r>
        <w:rPr>
          <w:rFonts w:ascii="Arial" w:hAnsi="Arial" w:cs="Arial"/>
          <w:sz w:val="22"/>
          <w:szCs w:val="22"/>
        </w:rPr>
        <w:t xml:space="preserve"> de châssis</w:t>
      </w:r>
      <w:r w:rsidR="00C4619C">
        <w:rPr>
          <w:rFonts w:ascii="Arial" w:hAnsi="Arial" w:cs="Arial"/>
          <w:sz w:val="22"/>
          <w:szCs w:val="22"/>
        </w:rPr>
        <w:t xml:space="preserve"> </w:t>
      </w:r>
      <w:r>
        <w:rPr>
          <w:rFonts w:ascii="Arial" w:hAnsi="Arial" w:cs="Arial"/>
          <w:sz w:val="22"/>
          <w:szCs w:val="22"/>
        </w:rPr>
        <w:t>:</w:t>
      </w:r>
    </w:p>
    <w:tbl>
      <w:tblPr>
        <w:tblStyle w:val="Grilledutableau"/>
        <w:tblW w:w="0" w:type="auto"/>
        <w:tblInd w:w="562" w:type="dxa"/>
        <w:tblLook w:val="04A0" w:firstRow="1" w:lastRow="0" w:firstColumn="1" w:lastColumn="0" w:noHBand="0" w:noVBand="1"/>
      </w:tblPr>
      <w:tblGrid>
        <w:gridCol w:w="8217"/>
      </w:tblGrid>
      <w:tr w:rsidR="0064760F" w14:paraId="0F237C33" w14:textId="77777777" w:rsidTr="00AE4A4B">
        <w:tc>
          <w:tcPr>
            <w:tcW w:w="8217" w:type="dxa"/>
            <w:vAlign w:val="center"/>
          </w:tcPr>
          <w:p w14:paraId="404AC2E4" w14:textId="77777777" w:rsidR="0064760F" w:rsidRDefault="0064760F" w:rsidP="00AE4A4B">
            <w:pPr>
              <w:pStyle w:val="Paragraphedeliste"/>
              <w:spacing w:before="240" w:after="120"/>
              <w:ind w:left="0"/>
              <w:jc w:val="center"/>
            </w:pPr>
            <w:r w:rsidRPr="0064760F">
              <w:rPr>
                <w:noProof/>
              </w:rPr>
              <w:drawing>
                <wp:inline distT="0" distB="0" distL="0" distR="0" wp14:anchorId="5F605C0F" wp14:editId="0E430180">
                  <wp:extent cx="3881284" cy="1152525"/>
                  <wp:effectExtent l="0" t="0" r="508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40550"/>
                          <a:stretch/>
                        </pic:blipFill>
                        <pic:spPr bwMode="auto">
                          <a:xfrm>
                            <a:off x="0" y="0"/>
                            <a:ext cx="3902360" cy="1158783"/>
                          </a:xfrm>
                          <a:prstGeom prst="rect">
                            <a:avLst/>
                          </a:prstGeom>
                          <a:ln>
                            <a:noFill/>
                          </a:ln>
                          <a:extLst>
                            <a:ext uri="{53640926-AAD7-44D8-BBD7-CCE9431645EC}">
                              <a14:shadowObscured xmlns:a14="http://schemas.microsoft.com/office/drawing/2010/main"/>
                            </a:ext>
                          </a:extLst>
                        </pic:spPr>
                      </pic:pic>
                    </a:graphicData>
                  </a:graphic>
                </wp:inline>
              </w:drawing>
            </w:r>
          </w:p>
        </w:tc>
      </w:tr>
      <w:tr w:rsidR="002C70FD" w14:paraId="097C5D79" w14:textId="77777777" w:rsidTr="00AE4A4B">
        <w:tc>
          <w:tcPr>
            <w:tcW w:w="8217" w:type="dxa"/>
            <w:vAlign w:val="center"/>
          </w:tcPr>
          <w:p w14:paraId="14F80249" w14:textId="6E3B9739" w:rsidR="002C70FD" w:rsidRPr="0064760F" w:rsidRDefault="002C70FD" w:rsidP="00AE4A4B">
            <w:pPr>
              <w:pStyle w:val="Paragraphedeliste"/>
              <w:spacing w:before="240" w:after="120"/>
              <w:ind w:left="0"/>
              <w:jc w:val="center"/>
              <w:rPr>
                <w:noProof/>
              </w:rPr>
            </w:pPr>
            <w:r w:rsidRPr="002C70FD">
              <w:rPr>
                <w:noProof/>
              </w:rPr>
              <w:drawing>
                <wp:inline distT="0" distB="0" distL="0" distR="0" wp14:anchorId="4F7C4723" wp14:editId="00CBB8D1">
                  <wp:extent cx="2723813" cy="1647825"/>
                  <wp:effectExtent l="0" t="0" r="635"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7744" t="7743" b="9618"/>
                          <a:stretch/>
                        </pic:blipFill>
                        <pic:spPr bwMode="auto">
                          <a:xfrm>
                            <a:off x="0" y="0"/>
                            <a:ext cx="2731505" cy="1652478"/>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Pr="002C70FD">
              <w:rPr>
                <w:i/>
                <w:iCs/>
                <w:noProof/>
              </w:rPr>
              <w:t>*** Extrait DOE</w:t>
            </w:r>
          </w:p>
        </w:tc>
      </w:tr>
    </w:tbl>
    <w:p w14:paraId="4B7E18A4" w14:textId="77777777" w:rsidR="00F626BD" w:rsidRPr="005C580A" w:rsidRDefault="00F626BD" w:rsidP="00F626BD">
      <w:pPr>
        <w:pStyle w:val="Paragraphedeliste"/>
        <w:numPr>
          <w:ilvl w:val="0"/>
          <w:numId w:val="19"/>
        </w:numPr>
        <w:spacing w:before="240" w:after="0" w:line="240" w:lineRule="auto"/>
        <w:ind w:left="992" w:hanging="357"/>
        <w:contextualSpacing w:val="0"/>
        <w:rPr>
          <w:b/>
          <w:bCs/>
        </w:rPr>
      </w:pPr>
      <w:r w:rsidRPr="005C580A">
        <w:rPr>
          <w:b/>
          <w:bCs/>
        </w:rPr>
        <w:t xml:space="preserve">Constat : </w:t>
      </w:r>
    </w:p>
    <w:p w14:paraId="3F841AB4" w14:textId="799C974D" w:rsidR="00F626BD" w:rsidRDefault="00A81263" w:rsidP="00F626BD">
      <w:pPr>
        <w:pStyle w:val="Paragraphedeliste"/>
        <w:numPr>
          <w:ilvl w:val="0"/>
          <w:numId w:val="20"/>
        </w:numPr>
        <w:spacing w:before="240" w:after="120"/>
        <w:ind w:left="1134" w:hanging="142"/>
      </w:pPr>
      <w:r>
        <w:t xml:space="preserve">Ouverture des ouvrants </w:t>
      </w:r>
      <w:r w:rsidR="00954E2A">
        <w:t>« </w:t>
      </w:r>
      <w:r>
        <w:t>OF</w:t>
      </w:r>
      <w:r w:rsidR="00954E2A">
        <w:t> »</w:t>
      </w:r>
      <w:r>
        <w:t xml:space="preserve"> difficile avec un basculement de la partie haute.</w:t>
      </w:r>
    </w:p>
    <w:p w14:paraId="7DE1A542" w14:textId="5A116964" w:rsidR="00A81263" w:rsidRDefault="00A81263" w:rsidP="00F626BD">
      <w:pPr>
        <w:pStyle w:val="Paragraphedeliste"/>
        <w:numPr>
          <w:ilvl w:val="0"/>
          <w:numId w:val="20"/>
        </w:numPr>
        <w:spacing w:before="240" w:after="120"/>
        <w:ind w:left="1134" w:hanging="142"/>
      </w:pPr>
      <w:r>
        <w:t>Casse des compas limiteur</w:t>
      </w:r>
      <w:r w:rsidR="004E3BA8">
        <w:t>s</w:t>
      </w:r>
      <w:r>
        <w:t xml:space="preserve"> d’ouverture.</w:t>
      </w:r>
    </w:p>
    <w:p w14:paraId="0018C5DD" w14:textId="104F29B7" w:rsidR="004E3BA8" w:rsidRDefault="004E3BA8" w:rsidP="00F626BD">
      <w:pPr>
        <w:pStyle w:val="Paragraphedeliste"/>
        <w:numPr>
          <w:ilvl w:val="0"/>
          <w:numId w:val="20"/>
        </w:numPr>
        <w:spacing w:before="240" w:after="120"/>
        <w:ind w:left="1134" w:hanging="142"/>
      </w:pPr>
      <w:r>
        <w:t>Dysfonctionnement des stores intégrés (entre vitrages).</w:t>
      </w:r>
    </w:p>
    <w:p w14:paraId="48000D59" w14:textId="280FD4D0" w:rsidR="00954E2A" w:rsidRPr="00201707" w:rsidRDefault="00954E2A" w:rsidP="00F626BD">
      <w:pPr>
        <w:pStyle w:val="Paragraphedeliste"/>
        <w:numPr>
          <w:ilvl w:val="0"/>
          <w:numId w:val="20"/>
        </w:numPr>
        <w:spacing w:before="240" w:after="120"/>
        <w:ind w:left="1134" w:hanging="142"/>
        <w:rPr>
          <w:b/>
          <w:bCs/>
          <w:u w:val="single"/>
        </w:rPr>
      </w:pPr>
      <w:r w:rsidRPr="00201707">
        <w:rPr>
          <w:b/>
          <w:bCs/>
          <w:u w:val="single"/>
        </w:rPr>
        <w:t>Seuls les châssis à ouvrant sont con</w:t>
      </w:r>
      <w:r w:rsidR="00EB1724" w:rsidRPr="00201707">
        <w:rPr>
          <w:b/>
          <w:bCs/>
          <w:u w:val="single"/>
        </w:rPr>
        <w:t>sidérés</w:t>
      </w:r>
      <w:r w:rsidRPr="00201707">
        <w:rPr>
          <w:b/>
          <w:bCs/>
          <w:u w:val="single"/>
        </w:rPr>
        <w:t xml:space="preserve"> dans ce programme de travaux.</w:t>
      </w:r>
    </w:p>
    <w:p w14:paraId="548DC1B2" w14:textId="77777777" w:rsidR="00F626BD" w:rsidRPr="0018734C" w:rsidRDefault="00F626BD" w:rsidP="00F626BD">
      <w:pPr>
        <w:pStyle w:val="Paragraphedeliste"/>
        <w:spacing w:before="240" w:after="120"/>
        <w:ind w:left="284"/>
      </w:pPr>
      <w:r w:rsidRPr="0018734C">
        <w:tab/>
      </w:r>
    </w:p>
    <w:tbl>
      <w:tblPr>
        <w:tblStyle w:val="Grilledutableau"/>
        <w:tblW w:w="9213" w:type="dxa"/>
        <w:tblInd w:w="421" w:type="dxa"/>
        <w:tblLook w:val="04A0" w:firstRow="1" w:lastRow="0" w:firstColumn="1" w:lastColumn="0" w:noHBand="0" w:noVBand="1"/>
      </w:tblPr>
      <w:tblGrid>
        <w:gridCol w:w="2611"/>
        <w:gridCol w:w="2544"/>
        <w:gridCol w:w="4058"/>
      </w:tblGrid>
      <w:tr w:rsidR="00201707" w14:paraId="7CC928C9" w14:textId="77777777" w:rsidTr="00201707">
        <w:tc>
          <w:tcPr>
            <w:tcW w:w="2611" w:type="dxa"/>
            <w:vAlign w:val="center"/>
          </w:tcPr>
          <w:p w14:paraId="4A627DC8" w14:textId="65AAD7F1" w:rsidR="0064760F" w:rsidRPr="005910DE" w:rsidRDefault="0064760F" w:rsidP="00AE4A4B">
            <w:pPr>
              <w:pStyle w:val="Paragraphedeliste"/>
              <w:spacing w:before="240" w:after="120"/>
              <w:ind w:left="0"/>
              <w:jc w:val="center"/>
              <w:rPr>
                <w:noProof/>
              </w:rPr>
            </w:pPr>
            <w:r w:rsidRPr="0064760F">
              <w:rPr>
                <w:noProof/>
              </w:rPr>
              <w:lastRenderedPageBreak/>
              <w:drawing>
                <wp:inline distT="0" distB="0" distL="0" distR="0" wp14:anchorId="662B3874" wp14:editId="0666D222">
                  <wp:extent cx="1391478" cy="1525259"/>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99508" cy="1534061"/>
                          </a:xfrm>
                          <a:prstGeom prst="rect">
                            <a:avLst/>
                          </a:prstGeom>
                        </pic:spPr>
                      </pic:pic>
                    </a:graphicData>
                  </a:graphic>
                </wp:inline>
              </w:drawing>
            </w:r>
          </w:p>
        </w:tc>
        <w:tc>
          <w:tcPr>
            <w:tcW w:w="2544" w:type="dxa"/>
            <w:tcBorders>
              <w:right w:val="nil"/>
            </w:tcBorders>
            <w:vAlign w:val="center"/>
          </w:tcPr>
          <w:p w14:paraId="3F803774" w14:textId="4E7128F7" w:rsidR="0064760F" w:rsidRPr="005910DE" w:rsidRDefault="0064760F" w:rsidP="00AE4A4B">
            <w:pPr>
              <w:pStyle w:val="Paragraphedeliste"/>
              <w:spacing w:before="240" w:after="120"/>
              <w:ind w:left="0"/>
              <w:jc w:val="center"/>
              <w:rPr>
                <w:noProof/>
              </w:rPr>
            </w:pPr>
            <w:r w:rsidRPr="0064760F">
              <w:rPr>
                <w:noProof/>
              </w:rPr>
              <w:drawing>
                <wp:inline distT="0" distB="0" distL="0" distR="0" wp14:anchorId="663D64BE" wp14:editId="7F30E829">
                  <wp:extent cx="1303599" cy="1455053"/>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BEBA8EAE-BF5A-486C-A8C5-ECC9F3942E4B}">
                                <a14:imgProps xmlns:a14="http://schemas.microsoft.com/office/drawing/2010/main">
                                  <a14:imgLayer r:embed="rId33">
                                    <a14:imgEffect>
                                      <a14:brightnessContrast bright="55000" contrast="-40000"/>
                                    </a14:imgEffect>
                                  </a14:imgLayer>
                                </a14:imgProps>
                              </a:ext>
                            </a:extLst>
                          </a:blip>
                          <a:stretch>
                            <a:fillRect/>
                          </a:stretch>
                        </pic:blipFill>
                        <pic:spPr>
                          <a:xfrm>
                            <a:off x="0" y="0"/>
                            <a:ext cx="1320918" cy="1474384"/>
                          </a:xfrm>
                          <a:prstGeom prst="rect">
                            <a:avLst/>
                          </a:prstGeom>
                        </pic:spPr>
                      </pic:pic>
                    </a:graphicData>
                  </a:graphic>
                </wp:inline>
              </w:drawing>
            </w:r>
          </w:p>
        </w:tc>
        <w:tc>
          <w:tcPr>
            <w:tcW w:w="4058" w:type="dxa"/>
            <w:tcBorders>
              <w:left w:val="nil"/>
            </w:tcBorders>
            <w:vAlign w:val="center"/>
          </w:tcPr>
          <w:p w14:paraId="34DC26CC" w14:textId="72FC5736" w:rsidR="0064760F" w:rsidRPr="005910DE" w:rsidRDefault="00201707" w:rsidP="00AE4A4B">
            <w:pPr>
              <w:pStyle w:val="Paragraphedeliste"/>
              <w:spacing w:before="240" w:after="120"/>
              <w:ind w:left="0"/>
              <w:jc w:val="center"/>
              <w:rPr>
                <w:noProof/>
              </w:rPr>
            </w:pPr>
            <w:r w:rsidRPr="00201707">
              <w:rPr>
                <w:noProof/>
              </w:rPr>
              <w:drawing>
                <wp:inline distT="0" distB="0" distL="0" distR="0" wp14:anchorId="55AA96B8" wp14:editId="4539FDF1">
                  <wp:extent cx="2074321" cy="1518699"/>
                  <wp:effectExtent l="0" t="0" r="2540" b="571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BEBA8EAE-BF5A-486C-A8C5-ECC9F3942E4B}">
                                <a14:imgProps xmlns:a14="http://schemas.microsoft.com/office/drawing/2010/main">
                                  <a14:imgLayer r:embed="rId35">
                                    <a14:imgEffect>
                                      <a14:sharpenSoften amount="18000"/>
                                    </a14:imgEffect>
                                    <a14:imgEffect>
                                      <a14:brightnessContrast bright="21000"/>
                                    </a14:imgEffect>
                                  </a14:imgLayer>
                                </a14:imgProps>
                              </a:ext>
                            </a:extLst>
                          </a:blip>
                          <a:stretch>
                            <a:fillRect/>
                          </a:stretch>
                        </pic:blipFill>
                        <pic:spPr>
                          <a:xfrm>
                            <a:off x="0" y="0"/>
                            <a:ext cx="2104874" cy="1541068"/>
                          </a:xfrm>
                          <a:prstGeom prst="rect">
                            <a:avLst/>
                          </a:prstGeom>
                        </pic:spPr>
                      </pic:pic>
                    </a:graphicData>
                  </a:graphic>
                </wp:inline>
              </w:drawing>
            </w:r>
          </w:p>
        </w:tc>
      </w:tr>
      <w:tr w:rsidR="009E051E" w14:paraId="390B415B" w14:textId="77777777" w:rsidTr="00316BA1">
        <w:trPr>
          <w:trHeight w:val="3109"/>
        </w:trPr>
        <w:tc>
          <w:tcPr>
            <w:tcW w:w="9213" w:type="dxa"/>
            <w:gridSpan w:val="3"/>
            <w:vAlign w:val="center"/>
          </w:tcPr>
          <w:p w14:paraId="3A0A527C" w14:textId="02251617" w:rsidR="009E051E" w:rsidRPr="005910DE" w:rsidRDefault="009E051E" w:rsidP="00AE4A4B">
            <w:pPr>
              <w:pStyle w:val="Paragraphedeliste"/>
              <w:spacing w:before="240" w:after="120"/>
              <w:ind w:left="0"/>
              <w:jc w:val="center"/>
              <w:rPr>
                <w:noProof/>
              </w:rPr>
            </w:pPr>
            <w:r>
              <w:rPr>
                <w:noProof/>
              </w:rPr>
              <w:drawing>
                <wp:inline distT="0" distB="0" distL="0" distR="0" wp14:anchorId="63CD1059" wp14:editId="1F21EB53">
                  <wp:extent cx="3994030" cy="1897203"/>
                  <wp:effectExtent l="0" t="0" r="6985" b="825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rotWithShape="1">
                          <a:blip r:embed="rId36" cstate="print">
                            <a:extLst>
                              <a:ext uri="{BEBA8EAE-BF5A-486C-A8C5-ECC9F3942E4B}">
                                <a14:imgProps xmlns:a14="http://schemas.microsoft.com/office/drawing/2010/main">
                                  <a14:imgLayer r:embed="rId37">
                                    <a14:imgEffect>
                                      <a14:brightnessContrast bright="36000"/>
                                    </a14:imgEffect>
                                  </a14:imgLayer>
                                </a14:imgProps>
                              </a:ext>
                              <a:ext uri="{28A0092B-C50C-407E-A947-70E740481C1C}">
                                <a14:useLocalDpi xmlns:a14="http://schemas.microsoft.com/office/drawing/2010/main" val="0"/>
                              </a:ext>
                            </a:extLst>
                          </a:blip>
                          <a:srcRect b="15441"/>
                          <a:stretch/>
                        </pic:blipFill>
                        <pic:spPr bwMode="auto">
                          <a:xfrm>
                            <a:off x="0" y="0"/>
                            <a:ext cx="4009596" cy="1904597"/>
                          </a:xfrm>
                          <a:prstGeom prst="rect">
                            <a:avLst/>
                          </a:prstGeom>
                          <a:ln>
                            <a:noFill/>
                          </a:ln>
                          <a:extLst>
                            <a:ext uri="{53640926-AAD7-44D8-BBD7-CCE9431645EC}">
                              <a14:shadowObscured xmlns:a14="http://schemas.microsoft.com/office/drawing/2010/main"/>
                            </a:ext>
                          </a:extLst>
                        </pic:spPr>
                      </pic:pic>
                    </a:graphicData>
                  </a:graphic>
                </wp:inline>
              </w:drawing>
            </w:r>
          </w:p>
        </w:tc>
      </w:tr>
    </w:tbl>
    <w:p w14:paraId="7F081890" w14:textId="77777777" w:rsidR="00F626BD" w:rsidRDefault="00F626BD">
      <w:pPr>
        <w:spacing w:after="160" w:line="259" w:lineRule="auto"/>
        <w:jc w:val="left"/>
        <w:rPr>
          <w:b/>
          <w:bCs/>
          <w:sz w:val="20"/>
          <w:szCs w:val="20"/>
          <w:u w:val="single"/>
        </w:rPr>
      </w:pPr>
    </w:p>
    <w:p w14:paraId="72EAC963" w14:textId="2EF0DE1E" w:rsidR="002750E6" w:rsidRPr="00D8197B" w:rsidRDefault="00C46E76" w:rsidP="00C46E76">
      <w:pPr>
        <w:pStyle w:val="Paragraphedeliste"/>
        <w:numPr>
          <w:ilvl w:val="0"/>
          <w:numId w:val="25"/>
        </w:numPr>
        <w:pBdr>
          <w:bottom w:val="single" w:sz="8" w:space="1" w:color="auto"/>
        </w:pBdr>
        <w:spacing w:before="240" w:after="120"/>
        <w:ind w:left="425" w:hanging="357"/>
        <w:contextualSpacing w:val="0"/>
        <w:rPr>
          <w:rFonts w:ascii="Arial Black" w:hAnsi="Arial Black"/>
          <w:b/>
          <w:bCs/>
          <w:sz w:val="24"/>
          <w:szCs w:val="24"/>
        </w:rPr>
      </w:pPr>
      <w:r w:rsidRPr="00D8197B">
        <w:rPr>
          <w:rFonts w:ascii="Arial Black" w:hAnsi="Arial Black"/>
          <w:b/>
          <w:bCs/>
          <w:sz w:val="24"/>
          <w:szCs w:val="24"/>
        </w:rPr>
        <w:t>04</w:t>
      </w:r>
      <w:r w:rsidR="004E3BA8" w:rsidRPr="00D8197B">
        <w:rPr>
          <w:rFonts w:ascii="Arial Black" w:hAnsi="Arial Black"/>
          <w:b/>
          <w:bCs/>
          <w:sz w:val="24"/>
          <w:szCs w:val="24"/>
        </w:rPr>
        <w:t xml:space="preserve"> : </w:t>
      </w:r>
      <w:r w:rsidRPr="00D8197B">
        <w:rPr>
          <w:rFonts w:ascii="Arial Black" w:hAnsi="Arial Black"/>
          <w:b/>
          <w:bCs/>
          <w:sz w:val="24"/>
          <w:szCs w:val="24"/>
        </w:rPr>
        <w:t xml:space="preserve"> </w:t>
      </w:r>
      <w:r w:rsidR="003E54BF" w:rsidRPr="00D8197B">
        <w:rPr>
          <w:rFonts w:ascii="Arial Black" w:hAnsi="Arial Black"/>
          <w:b/>
          <w:bCs/>
          <w:sz w:val="24"/>
          <w:szCs w:val="24"/>
        </w:rPr>
        <w:t>Les objectifs du maître d’ouvrage :</w:t>
      </w:r>
    </w:p>
    <w:p w14:paraId="517FA003" w14:textId="0C9B6548" w:rsidR="00BD1A44" w:rsidRDefault="00BD1A44" w:rsidP="00D8197B">
      <w:pPr>
        <w:autoSpaceDE w:val="0"/>
        <w:autoSpaceDN w:val="0"/>
        <w:adjustRightInd w:val="0"/>
        <w:spacing w:before="120" w:after="0" w:line="240" w:lineRule="auto"/>
        <w:ind w:left="284"/>
      </w:pPr>
      <w:r>
        <w:t>Dans l’attente des conclusions du tribunal, il convient dès maintenant d’engager les études nécessaires à la reprise de ces désordres, au regard des enjeux de sécurité vis-à-vis d’un bâtiment d’enseignement en activité</w:t>
      </w:r>
      <w:r w:rsidR="00D8197B">
        <w:t>.</w:t>
      </w:r>
    </w:p>
    <w:p w14:paraId="5888AE90" w14:textId="505FA479" w:rsidR="00D8197B" w:rsidRDefault="00D8197B" w:rsidP="0026262E">
      <w:pPr>
        <w:pStyle w:val="Paragraphedeliste"/>
        <w:spacing w:before="120" w:after="120"/>
        <w:ind w:left="284"/>
        <w:contextualSpacing w:val="0"/>
      </w:pPr>
      <w:r w:rsidRPr="0018734C">
        <w:t>D’un point de vue d’ensemble, tou</w:t>
      </w:r>
      <w:r>
        <w:t>s</w:t>
      </w:r>
      <w:r w:rsidRPr="0018734C">
        <w:t xml:space="preserve"> les </w:t>
      </w:r>
      <w:r>
        <w:t>désordres observés devront être corrigés. Compte tenu des malfaçons et des garanties sur ces ouvrages, il apparait nécessaire :</w:t>
      </w:r>
    </w:p>
    <w:tbl>
      <w:tblPr>
        <w:tblStyle w:val="Grilledutableau"/>
        <w:tblW w:w="8783" w:type="dxa"/>
        <w:tblInd w:w="284" w:type="dxa"/>
        <w:tblLook w:val="04A0" w:firstRow="1" w:lastRow="0" w:firstColumn="1" w:lastColumn="0" w:noHBand="0" w:noVBand="1"/>
      </w:tblPr>
      <w:tblGrid>
        <w:gridCol w:w="368"/>
        <w:gridCol w:w="52"/>
        <w:gridCol w:w="8363"/>
      </w:tblGrid>
      <w:tr w:rsidR="00D8197B" w14:paraId="59E1A179" w14:textId="77777777" w:rsidTr="0026262E">
        <w:trPr>
          <w:trHeight w:val="2440"/>
        </w:trPr>
        <w:tc>
          <w:tcPr>
            <w:tcW w:w="8783" w:type="dxa"/>
            <w:gridSpan w:val="3"/>
          </w:tcPr>
          <w:p w14:paraId="54D26ED9" w14:textId="3E6E4BDD" w:rsidR="00D8197B" w:rsidRPr="00D8197B" w:rsidRDefault="00D8197B" w:rsidP="00D8197B">
            <w:pPr>
              <w:pStyle w:val="Paragraphedeliste"/>
              <w:spacing w:before="120" w:after="120" w:line="240" w:lineRule="auto"/>
              <w:ind w:left="0"/>
              <w:contextualSpacing w:val="0"/>
              <w:rPr>
                <w:b/>
                <w:bCs/>
                <w:u w:val="single"/>
              </w:rPr>
            </w:pPr>
            <w:r w:rsidRPr="00D8197B">
              <w:rPr>
                <w:b/>
                <w:bCs/>
                <w:u w:val="single"/>
              </w:rPr>
              <w:t>A/ Pour les composantes de façades aluminium.</w:t>
            </w:r>
          </w:p>
          <w:p w14:paraId="3167BC82" w14:textId="40C77090" w:rsidR="00D8197B" w:rsidRDefault="00D8197B" w:rsidP="00D8197B">
            <w:pPr>
              <w:pStyle w:val="Paragraphedeliste"/>
              <w:spacing w:before="240" w:after="120"/>
              <w:ind w:left="284"/>
            </w:pPr>
            <w:r w:rsidRPr="00EC5EF7">
              <w:t>Même si toutes les composantes ne sont pas (encore) atteintes, le constat de désordre et de malfaçons observés sur le bâtiment est généralisé. Cette situation met en jeu la sécurité des personnes</w:t>
            </w:r>
            <w:r>
              <w:t xml:space="preserve"> (l</w:t>
            </w:r>
            <w:r w:rsidRPr="002832ED">
              <w:t>’ensemble des façades est actuellement sécurisé par des filets de protection</w:t>
            </w:r>
            <w:r>
              <w:t>).</w:t>
            </w:r>
          </w:p>
          <w:p w14:paraId="2324E7E9" w14:textId="45976EEE" w:rsidR="00D8197B" w:rsidRDefault="00D8197B" w:rsidP="00D8197B">
            <w:pPr>
              <w:pStyle w:val="Paragraphedeliste"/>
              <w:spacing w:before="240" w:after="120"/>
              <w:ind w:left="284"/>
            </w:pPr>
            <w:r>
              <w:t>Le phénomène étant généralisé, il conviendra de procéder à un remplacement complet de ces composants qui devront nécessairement respecter le parti architectural initial avec notamment :</w:t>
            </w:r>
          </w:p>
        </w:tc>
      </w:tr>
      <w:tr w:rsidR="00A30682" w:rsidRPr="006D2C01" w14:paraId="766B4D62" w14:textId="77777777" w:rsidTr="006D2C01">
        <w:trPr>
          <w:trHeight w:val="293"/>
        </w:trPr>
        <w:tc>
          <w:tcPr>
            <w:tcW w:w="8783" w:type="dxa"/>
            <w:gridSpan w:val="3"/>
            <w:vAlign w:val="center"/>
          </w:tcPr>
          <w:p w14:paraId="177ECC2B" w14:textId="4BFF4315" w:rsidR="00A30682" w:rsidRPr="006D2C01" w:rsidRDefault="00A30682" w:rsidP="006D2C01">
            <w:pPr>
              <w:pStyle w:val="Paragraphedeliste"/>
              <w:spacing w:after="0" w:line="240" w:lineRule="auto"/>
              <w:ind w:left="0"/>
              <w:contextualSpacing w:val="0"/>
              <w:jc w:val="left"/>
              <w:rPr>
                <w:b/>
                <w:bCs/>
              </w:rPr>
            </w:pPr>
            <w:r w:rsidRPr="006D2C01">
              <w:rPr>
                <w:b/>
                <w:bCs/>
              </w:rPr>
              <w:t>Bard</w:t>
            </w:r>
            <w:r w:rsidR="007E4582" w:rsidRPr="006D2C01">
              <w:rPr>
                <w:b/>
                <w:bCs/>
              </w:rPr>
              <w:t>a</w:t>
            </w:r>
            <w:r w:rsidRPr="006D2C01">
              <w:rPr>
                <w:b/>
                <w:bCs/>
              </w:rPr>
              <w:t>ge</w:t>
            </w:r>
          </w:p>
        </w:tc>
      </w:tr>
      <w:tr w:rsidR="007B3F1A" w14:paraId="184C4F68" w14:textId="77777777" w:rsidTr="006D2C01">
        <w:trPr>
          <w:trHeight w:val="1829"/>
        </w:trPr>
        <w:tc>
          <w:tcPr>
            <w:tcW w:w="420" w:type="dxa"/>
            <w:gridSpan w:val="2"/>
          </w:tcPr>
          <w:p w14:paraId="0D84988C" w14:textId="77777777" w:rsidR="007B3F1A" w:rsidRDefault="007B3F1A" w:rsidP="00A41CF6">
            <w:pPr>
              <w:pStyle w:val="Paragraphedeliste"/>
              <w:spacing w:before="240" w:after="120"/>
              <w:ind w:left="0"/>
            </w:pPr>
          </w:p>
        </w:tc>
        <w:tc>
          <w:tcPr>
            <w:tcW w:w="8363" w:type="dxa"/>
          </w:tcPr>
          <w:p w14:paraId="2EF28BB7" w14:textId="7391D0B4" w:rsidR="007B3F1A" w:rsidRPr="007B67EB" w:rsidRDefault="00E44F8D" w:rsidP="00A30682">
            <w:pPr>
              <w:autoSpaceDE w:val="0"/>
              <w:autoSpaceDN w:val="0"/>
              <w:adjustRightInd w:val="0"/>
              <w:spacing w:after="0" w:line="240" w:lineRule="auto"/>
              <w:contextualSpacing/>
              <w:jc w:val="left"/>
              <w:rPr>
                <w:rFonts w:eastAsiaTheme="minorHAnsi"/>
                <w:color w:val="000000"/>
                <w:lang w:eastAsia="en-US"/>
              </w:rPr>
            </w:pPr>
            <w:r w:rsidRPr="007B67EB">
              <w:rPr>
                <w:rFonts w:eastAsiaTheme="minorHAnsi"/>
                <w:color w:val="000000"/>
                <w:lang w:eastAsia="en-US"/>
              </w:rPr>
              <w:t xml:space="preserve">Remplacement de </w:t>
            </w:r>
            <w:r w:rsidR="007B3F1A" w:rsidRPr="007B67EB">
              <w:rPr>
                <w:rFonts w:eastAsiaTheme="minorHAnsi"/>
                <w:color w:val="000000"/>
                <w:lang w:eastAsia="en-US"/>
              </w:rPr>
              <w:t xml:space="preserve">l’ensemble du dispositif </w:t>
            </w:r>
            <w:r w:rsidRPr="007B67EB">
              <w:rPr>
                <w:rFonts w:eastAsiaTheme="minorHAnsi"/>
                <w:color w:val="000000"/>
                <w:lang w:eastAsia="en-US"/>
              </w:rPr>
              <w:t>pour aboutir à une mise en œuvre conforme au cahier des charges du fabricant</w:t>
            </w:r>
            <w:r w:rsidR="00636D60" w:rsidRPr="007B67EB">
              <w:rPr>
                <w:rFonts w:eastAsiaTheme="minorHAnsi"/>
                <w:color w:val="000000"/>
                <w:lang w:eastAsia="en-US"/>
              </w:rPr>
              <w:t>, ce qui implique :</w:t>
            </w:r>
          </w:p>
          <w:p w14:paraId="12C58824" w14:textId="41847EAE" w:rsidR="007B3F1A" w:rsidRPr="007B67EB" w:rsidRDefault="00E819E0" w:rsidP="00E819E0">
            <w:pPr>
              <w:pStyle w:val="Paragraphedeliste"/>
              <w:numPr>
                <w:ilvl w:val="0"/>
                <w:numId w:val="28"/>
              </w:numPr>
              <w:autoSpaceDE w:val="0"/>
              <w:autoSpaceDN w:val="0"/>
              <w:adjustRightInd w:val="0"/>
              <w:spacing w:after="0" w:line="240" w:lineRule="auto"/>
              <w:ind w:left="456" w:hanging="264"/>
              <w:jc w:val="left"/>
              <w:rPr>
                <w:rFonts w:eastAsiaTheme="minorHAnsi"/>
                <w:color w:val="000000"/>
                <w:lang w:eastAsia="en-US"/>
              </w:rPr>
            </w:pPr>
            <w:r w:rsidRPr="007B67EB">
              <w:rPr>
                <w:rFonts w:eastAsiaTheme="minorHAnsi"/>
                <w:color w:val="000000"/>
                <w:lang w:eastAsia="en-US"/>
              </w:rPr>
              <w:t xml:space="preserve">La dépose complète des cassettes </w:t>
            </w:r>
          </w:p>
          <w:p w14:paraId="3F047FA8" w14:textId="04A9FD2C" w:rsidR="007B3F1A" w:rsidRPr="007B67EB" w:rsidRDefault="00E819E0" w:rsidP="00E819E0">
            <w:pPr>
              <w:pStyle w:val="Paragraphedeliste"/>
              <w:numPr>
                <w:ilvl w:val="0"/>
                <w:numId w:val="28"/>
              </w:numPr>
              <w:autoSpaceDE w:val="0"/>
              <w:autoSpaceDN w:val="0"/>
              <w:adjustRightInd w:val="0"/>
              <w:spacing w:after="54" w:line="240" w:lineRule="auto"/>
              <w:ind w:left="456" w:hanging="264"/>
              <w:jc w:val="left"/>
              <w:rPr>
                <w:rFonts w:eastAsiaTheme="minorHAnsi"/>
                <w:color w:val="000000"/>
                <w:lang w:eastAsia="en-US"/>
              </w:rPr>
            </w:pPr>
            <w:r w:rsidRPr="007B67EB">
              <w:rPr>
                <w:rFonts w:eastAsiaTheme="minorHAnsi"/>
                <w:color w:val="000000"/>
                <w:lang w:eastAsia="en-US"/>
              </w:rPr>
              <w:t>La dépose de leur support (chevrons, équerres</w:t>
            </w:r>
            <w:r w:rsidR="007B3F1A" w:rsidRPr="007B67EB">
              <w:rPr>
                <w:rFonts w:eastAsiaTheme="minorHAnsi"/>
                <w:color w:val="000000"/>
                <w:lang w:eastAsia="en-US"/>
              </w:rPr>
              <w:t xml:space="preserve">, pare-pluie et isolant). </w:t>
            </w:r>
          </w:p>
          <w:p w14:paraId="61A52A15" w14:textId="7BA2A004" w:rsidR="00E819E0" w:rsidRPr="006D2C01" w:rsidRDefault="00E819E0" w:rsidP="006D2C01">
            <w:pPr>
              <w:pStyle w:val="Paragraphedeliste"/>
              <w:numPr>
                <w:ilvl w:val="0"/>
                <w:numId w:val="28"/>
              </w:numPr>
              <w:autoSpaceDE w:val="0"/>
              <w:autoSpaceDN w:val="0"/>
              <w:adjustRightInd w:val="0"/>
              <w:spacing w:after="0" w:line="240" w:lineRule="auto"/>
              <w:ind w:left="456" w:hanging="264"/>
              <w:jc w:val="left"/>
              <w:rPr>
                <w:rFonts w:ascii="Wingdings" w:eastAsiaTheme="minorHAnsi" w:hAnsi="Wingdings" w:cs="Wingdings"/>
                <w:color w:val="000000"/>
                <w:lang w:eastAsia="en-US"/>
              </w:rPr>
            </w:pPr>
            <w:r w:rsidRPr="007B67EB">
              <w:rPr>
                <w:rFonts w:eastAsiaTheme="minorHAnsi"/>
                <w:color w:val="000000"/>
                <w:lang w:eastAsia="en-US"/>
              </w:rPr>
              <w:t>Le r</w:t>
            </w:r>
            <w:r w:rsidR="007B3F1A" w:rsidRPr="007B67EB">
              <w:rPr>
                <w:rFonts w:eastAsiaTheme="minorHAnsi"/>
                <w:color w:val="000000"/>
                <w:lang w:eastAsia="en-US"/>
              </w:rPr>
              <w:t xml:space="preserve">emplacement du système par une ossature métallique dimensionnée mécaniquement </w:t>
            </w:r>
            <w:r w:rsidR="00BD1A44" w:rsidRPr="007B67EB">
              <w:rPr>
                <w:rFonts w:eastAsiaTheme="minorHAnsi"/>
                <w:color w:val="000000"/>
                <w:lang w:eastAsia="en-US"/>
              </w:rPr>
              <w:t>pour assurer la rigidité d’ensemble.</w:t>
            </w:r>
          </w:p>
        </w:tc>
      </w:tr>
      <w:tr w:rsidR="009820F1" w:rsidRPr="006D2C01" w14:paraId="5EC91A32" w14:textId="77777777" w:rsidTr="006D2C01">
        <w:trPr>
          <w:trHeight w:val="373"/>
        </w:trPr>
        <w:tc>
          <w:tcPr>
            <w:tcW w:w="8783" w:type="dxa"/>
            <w:gridSpan w:val="3"/>
            <w:vAlign w:val="center"/>
          </w:tcPr>
          <w:p w14:paraId="052B0771" w14:textId="4F21D8E3" w:rsidR="009820F1" w:rsidRPr="006D2C01" w:rsidRDefault="009820F1" w:rsidP="006D2C01">
            <w:pPr>
              <w:pStyle w:val="Paragraphedeliste"/>
              <w:spacing w:after="0" w:line="240" w:lineRule="auto"/>
              <w:ind w:left="0"/>
              <w:contextualSpacing w:val="0"/>
              <w:jc w:val="left"/>
              <w:rPr>
                <w:b/>
                <w:bCs/>
              </w:rPr>
            </w:pPr>
            <w:r w:rsidRPr="006D2C01">
              <w:rPr>
                <w:b/>
                <w:bCs/>
              </w:rPr>
              <w:t>Bavette d’appuis</w:t>
            </w:r>
          </w:p>
        </w:tc>
      </w:tr>
      <w:tr w:rsidR="007B3F1A" w14:paraId="32B371A8" w14:textId="77777777" w:rsidTr="006D2C01">
        <w:trPr>
          <w:trHeight w:val="2300"/>
        </w:trPr>
        <w:tc>
          <w:tcPr>
            <w:tcW w:w="420" w:type="dxa"/>
            <w:gridSpan w:val="2"/>
          </w:tcPr>
          <w:p w14:paraId="5BFDD292" w14:textId="77777777" w:rsidR="007B3F1A" w:rsidRDefault="007B3F1A" w:rsidP="007B67EB">
            <w:pPr>
              <w:pStyle w:val="Paragraphedeliste"/>
              <w:spacing w:before="120" w:after="120"/>
              <w:ind w:left="0"/>
              <w:contextualSpacing w:val="0"/>
            </w:pPr>
          </w:p>
        </w:tc>
        <w:tc>
          <w:tcPr>
            <w:tcW w:w="8363" w:type="dxa"/>
          </w:tcPr>
          <w:p w14:paraId="48EB72FB" w14:textId="5545CE70" w:rsidR="00E819E0" w:rsidRPr="007B67EB" w:rsidRDefault="00E819E0" w:rsidP="007B67EB">
            <w:pPr>
              <w:pStyle w:val="Paragraphedeliste"/>
              <w:spacing w:before="120" w:after="120"/>
              <w:ind w:left="0"/>
              <w:contextualSpacing w:val="0"/>
            </w:pPr>
            <w:r w:rsidRPr="007B67EB">
              <w:t>Remplacement de l’ensemble des bavettes d’appuis pour aboutir à une mise en œuvre conforme et pérenne, ce qui implique :</w:t>
            </w:r>
          </w:p>
          <w:p w14:paraId="1B5AA828" w14:textId="554E33F1" w:rsidR="007B3F1A" w:rsidRPr="007B67EB" w:rsidRDefault="007B3F1A" w:rsidP="007B67EB">
            <w:pPr>
              <w:pStyle w:val="Paragraphedeliste"/>
              <w:spacing w:before="120" w:after="120"/>
              <w:ind w:left="0"/>
              <w:contextualSpacing w:val="0"/>
            </w:pPr>
            <w:r w:rsidRPr="007B67EB">
              <w:t>La dépose et le remplacement des bavettes aluminium en protection des bardages à clair</w:t>
            </w:r>
            <w:r w:rsidR="00E819E0" w:rsidRPr="007B67EB">
              <w:t>e voie.</w:t>
            </w:r>
          </w:p>
          <w:p w14:paraId="7B6AA300" w14:textId="52045B60" w:rsidR="007B3F1A" w:rsidRPr="007B67EB" w:rsidRDefault="007B3F1A" w:rsidP="007B67EB">
            <w:pPr>
              <w:pStyle w:val="Paragraphedeliste"/>
              <w:spacing w:before="120" w:after="120"/>
              <w:ind w:left="0"/>
              <w:contextualSpacing w:val="0"/>
            </w:pPr>
            <w:r w:rsidRPr="007B67EB">
              <w:t xml:space="preserve">La mise en </w:t>
            </w:r>
            <w:r w:rsidR="00E819E0" w:rsidRPr="007B67EB">
              <w:t>œuvre éventuelle</w:t>
            </w:r>
            <w:r w:rsidRPr="007B67EB">
              <w:t xml:space="preserve"> de pattes en acier galvanisé sur le support de la lisse basse de la menuiserie</w:t>
            </w:r>
            <w:r w:rsidR="00E819E0" w:rsidRPr="007B67EB">
              <w:t xml:space="preserve"> afin de garantir la tenue au vent.</w:t>
            </w:r>
          </w:p>
          <w:p w14:paraId="6E50F427" w14:textId="6B0BB198" w:rsidR="007B3F1A" w:rsidRPr="007B67EB" w:rsidRDefault="00BD1A44" w:rsidP="007B67EB">
            <w:pPr>
              <w:pStyle w:val="Paragraphedeliste"/>
              <w:spacing w:before="120" w:after="120"/>
              <w:ind w:left="0"/>
              <w:contextualSpacing w:val="0"/>
            </w:pPr>
            <w:r w:rsidRPr="007B67EB">
              <w:t xml:space="preserve">Une disposition </w:t>
            </w:r>
            <w:r w:rsidR="007B3F1A" w:rsidRPr="007B67EB">
              <w:t>permett</w:t>
            </w:r>
            <w:r w:rsidRPr="007B67EB">
              <w:t xml:space="preserve">ant </w:t>
            </w:r>
            <w:r w:rsidR="007B3F1A" w:rsidRPr="007B67EB">
              <w:t xml:space="preserve">de fixer la bavette mécaniquement avec maintien des bavettes sur les précadres </w:t>
            </w:r>
          </w:p>
        </w:tc>
      </w:tr>
      <w:tr w:rsidR="007B3F1A" w:rsidRPr="006D2C01" w14:paraId="7F766241" w14:textId="77777777" w:rsidTr="006D2C01">
        <w:trPr>
          <w:trHeight w:val="369"/>
        </w:trPr>
        <w:tc>
          <w:tcPr>
            <w:tcW w:w="8783" w:type="dxa"/>
            <w:gridSpan w:val="3"/>
            <w:vAlign w:val="center"/>
          </w:tcPr>
          <w:p w14:paraId="52F0EB0E" w14:textId="5752FD36" w:rsidR="007B3F1A" w:rsidRPr="007B67EB" w:rsidRDefault="007B3F1A" w:rsidP="006D2C01">
            <w:pPr>
              <w:pStyle w:val="Paragraphedeliste"/>
              <w:spacing w:after="0" w:line="240" w:lineRule="auto"/>
              <w:ind w:left="0"/>
              <w:contextualSpacing w:val="0"/>
              <w:jc w:val="left"/>
              <w:rPr>
                <w:b/>
                <w:bCs/>
              </w:rPr>
            </w:pPr>
            <w:r w:rsidRPr="007B67EB">
              <w:rPr>
                <w:b/>
                <w:bCs/>
              </w:rPr>
              <w:t xml:space="preserve">Couvertines </w:t>
            </w:r>
          </w:p>
        </w:tc>
      </w:tr>
      <w:tr w:rsidR="007B3F1A" w14:paraId="4546C844" w14:textId="77777777" w:rsidTr="007B67EB">
        <w:trPr>
          <w:trHeight w:val="2063"/>
        </w:trPr>
        <w:tc>
          <w:tcPr>
            <w:tcW w:w="420" w:type="dxa"/>
            <w:gridSpan w:val="2"/>
          </w:tcPr>
          <w:p w14:paraId="788B619F" w14:textId="77777777" w:rsidR="007B3F1A" w:rsidRDefault="007B3F1A" w:rsidP="007B67EB">
            <w:pPr>
              <w:pStyle w:val="Paragraphedeliste"/>
              <w:spacing w:before="120" w:after="120"/>
              <w:ind w:left="0"/>
              <w:contextualSpacing w:val="0"/>
            </w:pPr>
          </w:p>
        </w:tc>
        <w:tc>
          <w:tcPr>
            <w:tcW w:w="8363" w:type="dxa"/>
          </w:tcPr>
          <w:p w14:paraId="3C0580D0" w14:textId="00532E2D" w:rsidR="00BD1A44" w:rsidRPr="007B67EB" w:rsidRDefault="00BD1A44" w:rsidP="007B67EB">
            <w:pPr>
              <w:autoSpaceDE w:val="0"/>
              <w:autoSpaceDN w:val="0"/>
              <w:adjustRightInd w:val="0"/>
              <w:spacing w:before="120" w:after="0" w:line="240" w:lineRule="auto"/>
              <w:jc w:val="left"/>
              <w:rPr>
                <w:rFonts w:eastAsiaTheme="minorHAnsi"/>
                <w:color w:val="000000"/>
                <w:lang w:eastAsia="en-US"/>
              </w:rPr>
            </w:pPr>
            <w:r w:rsidRPr="007B67EB">
              <w:rPr>
                <w:rFonts w:eastAsiaTheme="minorHAnsi"/>
                <w:color w:val="000000"/>
                <w:lang w:eastAsia="en-US"/>
              </w:rPr>
              <w:t>Remplacement de l’ensemble des couvertines d’acrotères pour aboutir à une mise en œuvre conforme et pérenne, ce qui implique :</w:t>
            </w:r>
          </w:p>
          <w:p w14:paraId="5807FB76" w14:textId="574A6A7D" w:rsidR="007B3F1A" w:rsidRPr="007B67EB" w:rsidRDefault="00E819E0" w:rsidP="007B67EB">
            <w:pPr>
              <w:pStyle w:val="Paragraphedeliste"/>
              <w:numPr>
                <w:ilvl w:val="0"/>
                <w:numId w:val="28"/>
              </w:numPr>
              <w:autoSpaceDE w:val="0"/>
              <w:autoSpaceDN w:val="0"/>
              <w:adjustRightInd w:val="0"/>
              <w:spacing w:before="120" w:after="0" w:line="240" w:lineRule="auto"/>
              <w:ind w:left="456" w:right="324" w:hanging="264"/>
              <w:contextualSpacing w:val="0"/>
              <w:rPr>
                <w:rFonts w:eastAsiaTheme="minorHAnsi"/>
                <w:color w:val="000000"/>
                <w:sz w:val="24"/>
                <w:szCs w:val="24"/>
                <w:lang w:eastAsia="en-US"/>
              </w:rPr>
            </w:pPr>
            <w:r w:rsidRPr="007B67EB">
              <w:rPr>
                <w:rFonts w:eastAsiaTheme="minorHAnsi"/>
                <w:color w:val="000000"/>
                <w:lang w:eastAsia="en-US"/>
              </w:rPr>
              <w:t xml:space="preserve">La fabrication de tôleries avec éclisses en aluminium </w:t>
            </w:r>
            <w:r w:rsidR="00BD1A44" w:rsidRPr="007B67EB">
              <w:rPr>
                <w:rFonts w:eastAsiaTheme="minorHAnsi"/>
                <w:color w:val="000000"/>
                <w:lang w:eastAsia="en-US"/>
              </w:rPr>
              <w:t>20</w:t>
            </w:r>
            <w:r w:rsidRPr="007B67EB">
              <w:rPr>
                <w:rFonts w:eastAsiaTheme="minorHAnsi"/>
                <w:color w:val="000000"/>
                <w:lang w:eastAsia="en-US"/>
              </w:rPr>
              <w:t xml:space="preserve">/10ème pliées à façon permettant d’être fixées </w:t>
            </w:r>
            <w:r w:rsidR="00776415" w:rsidRPr="007B67EB">
              <w:rPr>
                <w:rFonts w:eastAsiaTheme="minorHAnsi"/>
                <w:color w:val="000000"/>
                <w:lang w:eastAsia="en-US"/>
              </w:rPr>
              <w:t>mécaniquement,</w:t>
            </w:r>
            <w:r w:rsidR="00BD1A44" w:rsidRPr="007B67EB">
              <w:rPr>
                <w:rFonts w:eastAsiaTheme="minorHAnsi"/>
                <w:color w:val="000000"/>
                <w:lang w:eastAsia="en-US"/>
              </w:rPr>
              <w:t xml:space="preserve"> </w:t>
            </w:r>
            <w:r w:rsidR="00ED2B78" w:rsidRPr="007B67EB">
              <w:rPr>
                <w:rFonts w:eastAsiaTheme="minorHAnsi"/>
                <w:color w:val="000000"/>
                <w:lang w:eastAsia="en-US"/>
              </w:rPr>
              <w:t xml:space="preserve">bénéficiant d’un </w:t>
            </w:r>
            <w:r w:rsidR="00BD1A44" w:rsidRPr="007B67EB">
              <w:rPr>
                <w:rFonts w:eastAsiaTheme="minorHAnsi"/>
                <w:color w:val="000000"/>
                <w:lang w:eastAsia="en-US"/>
              </w:rPr>
              <w:t>c</w:t>
            </w:r>
            <w:r w:rsidR="00ED2B78" w:rsidRPr="007B67EB">
              <w:rPr>
                <w:rFonts w:eastAsiaTheme="minorHAnsi"/>
                <w:color w:val="000000"/>
                <w:lang w:eastAsia="en-US"/>
              </w:rPr>
              <w:t xml:space="preserve">ahier des Charges adapté aux différentes contraintes de ce projet (fixation sur ossature : cas sur support en bois et sur support métallique). </w:t>
            </w:r>
          </w:p>
        </w:tc>
      </w:tr>
      <w:tr w:rsidR="00D8197B" w14:paraId="310501E9" w14:textId="77777777" w:rsidTr="008A4C80">
        <w:trPr>
          <w:trHeight w:val="690"/>
        </w:trPr>
        <w:tc>
          <w:tcPr>
            <w:tcW w:w="8783" w:type="dxa"/>
            <w:gridSpan w:val="3"/>
          </w:tcPr>
          <w:p w14:paraId="70CE2F99" w14:textId="54643A80" w:rsidR="00D8197B" w:rsidRPr="007B67EB" w:rsidRDefault="00D8197B" w:rsidP="008A4C80">
            <w:pPr>
              <w:autoSpaceDE w:val="0"/>
              <w:autoSpaceDN w:val="0"/>
              <w:adjustRightInd w:val="0"/>
              <w:spacing w:before="240" w:after="0" w:line="240" w:lineRule="auto"/>
              <w:jc w:val="left"/>
              <w:rPr>
                <w:rFonts w:eastAsiaTheme="minorHAnsi"/>
                <w:color w:val="000000"/>
                <w:lang w:eastAsia="en-US"/>
              </w:rPr>
            </w:pPr>
            <w:r w:rsidRPr="007B67EB">
              <w:rPr>
                <w:b/>
                <w:bCs/>
                <w:u w:val="single"/>
              </w:rPr>
              <w:t xml:space="preserve">B / Pour les </w:t>
            </w:r>
            <w:r w:rsidR="008A4C80">
              <w:rPr>
                <w:b/>
                <w:bCs/>
                <w:u w:val="single"/>
              </w:rPr>
              <w:t>châssis ouvrant de la façade en mur rideau.</w:t>
            </w:r>
          </w:p>
        </w:tc>
      </w:tr>
      <w:tr w:rsidR="00BD1A44" w14:paraId="4D9DB4C1" w14:textId="1A72B7A8" w:rsidTr="006D2C01">
        <w:trPr>
          <w:trHeight w:val="2950"/>
        </w:trPr>
        <w:tc>
          <w:tcPr>
            <w:tcW w:w="368" w:type="dxa"/>
          </w:tcPr>
          <w:p w14:paraId="7BE2F9FF" w14:textId="77777777" w:rsidR="00BD1A44" w:rsidRDefault="00BD1A44" w:rsidP="00A30682">
            <w:pPr>
              <w:autoSpaceDE w:val="0"/>
              <w:autoSpaceDN w:val="0"/>
              <w:adjustRightInd w:val="0"/>
              <w:spacing w:after="0" w:line="240" w:lineRule="auto"/>
              <w:jc w:val="left"/>
            </w:pPr>
          </w:p>
        </w:tc>
        <w:tc>
          <w:tcPr>
            <w:tcW w:w="8415" w:type="dxa"/>
            <w:gridSpan w:val="2"/>
          </w:tcPr>
          <w:p w14:paraId="7EBB2296" w14:textId="549295AA" w:rsidR="00BD1A44" w:rsidRPr="007B67EB" w:rsidRDefault="00BD1A44" w:rsidP="007B67EB">
            <w:pPr>
              <w:autoSpaceDE w:val="0"/>
              <w:autoSpaceDN w:val="0"/>
              <w:adjustRightInd w:val="0"/>
              <w:spacing w:before="120" w:after="0" w:line="240" w:lineRule="auto"/>
              <w:jc w:val="left"/>
              <w:rPr>
                <w:rFonts w:eastAsiaTheme="minorHAnsi"/>
                <w:color w:val="000000"/>
                <w:lang w:eastAsia="en-US"/>
              </w:rPr>
            </w:pPr>
            <w:r w:rsidRPr="007B67EB">
              <w:rPr>
                <w:rFonts w:eastAsiaTheme="minorHAnsi"/>
                <w:color w:val="000000"/>
                <w:lang w:eastAsia="en-US"/>
              </w:rPr>
              <w:t xml:space="preserve">Il conviendra d’étudier la faisabilité de remplacement de la totalité de ces ouvrants, </w:t>
            </w:r>
            <w:r w:rsidR="008A4C80">
              <w:rPr>
                <w:rFonts w:eastAsiaTheme="minorHAnsi"/>
                <w:color w:val="000000"/>
                <w:lang w:eastAsia="en-US"/>
              </w:rPr>
              <w:t>avec notamment :</w:t>
            </w:r>
          </w:p>
          <w:p w14:paraId="6C2ADECF" w14:textId="6D7928D5" w:rsidR="0026262E" w:rsidRPr="007B67EB" w:rsidRDefault="0026262E" w:rsidP="007B67EB">
            <w:pPr>
              <w:pStyle w:val="Paragraphedeliste"/>
              <w:numPr>
                <w:ilvl w:val="0"/>
                <w:numId w:val="33"/>
              </w:numPr>
              <w:autoSpaceDE w:val="0"/>
              <w:autoSpaceDN w:val="0"/>
              <w:adjustRightInd w:val="0"/>
              <w:spacing w:before="120" w:after="0" w:line="240" w:lineRule="auto"/>
              <w:contextualSpacing w:val="0"/>
              <w:jc w:val="left"/>
              <w:rPr>
                <w:rFonts w:eastAsiaTheme="minorHAnsi"/>
                <w:color w:val="000000"/>
                <w:lang w:eastAsia="en-US"/>
              </w:rPr>
            </w:pPr>
            <w:r w:rsidRPr="007B67EB">
              <w:rPr>
                <w:rFonts w:eastAsiaTheme="minorHAnsi"/>
                <w:color w:val="000000"/>
                <w:lang w:eastAsia="en-US"/>
              </w:rPr>
              <w:t>Le remplacement de la totalité des châssis ouvrant à la française, y compris châssis pompier sans reconduire le système de triple vitrage avec store intégré</w:t>
            </w:r>
            <w:r w:rsidR="006D2C01" w:rsidRPr="007B67EB">
              <w:rPr>
                <w:rFonts w:eastAsiaTheme="minorHAnsi"/>
                <w:color w:val="000000"/>
                <w:lang w:eastAsia="en-US"/>
              </w:rPr>
              <w:t>.</w:t>
            </w:r>
          </w:p>
          <w:p w14:paraId="7D200878" w14:textId="6B5A7E00" w:rsidR="00C4619C" w:rsidRPr="007B67EB" w:rsidRDefault="0026262E" w:rsidP="007B67EB">
            <w:pPr>
              <w:pStyle w:val="Paragraphedeliste"/>
              <w:numPr>
                <w:ilvl w:val="0"/>
                <w:numId w:val="33"/>
              </w:numPr>
              <w:autoSpaceDE w:val="0"/>
              <w:autoSpaceDN w:val="0"/>
              <w:adjustRightInd w:val="0"/>
              <w:spacing w:before="120" w:after="0" w:line="240" w:lineRule="auto"/>
              <w:contextualSpacing w:val="0"/>
              <w:jc w:val="left"/>
              <w:rPr>
                <w:rFonts w:eastAsiaTheme="minorHAnsi"/>
                <w:color w:val="000000"/>
                <w:lang w:eastAsia="en-US"/>
              </w:rPr>
            </w:pPr>
            <w:r w:rsidRPr="007B67EB">
              <w:rPr>
                <w:rFonts w:eastAsiaTheme="minorHAnsi"/>
                <w:color w:val="000000"/>
                <w:lang w:eastAsia="en-US"/>
              </w:rPr>
              <w:t>La sérigraphie ne sera pas reconduite sur les nouveaux vitrages</w:t>
            </w:r>
            <w:r w:rsidR="006D2C01" w:rsidRPr="007B67EB">
              <w:rPr>
                <w:rFonts w:eastAsiaTheme="minorHAnsi"/>
                <w:color w:val="000000"/>
                <w:lang w:eastAsia="en-US"/>
              </w:rPr>
              <w:t>.</w:t>
            </w:r>
            <w:r w:rsidR="00C4619C" w:rsidRPr="007B67EB">
              <w:rPr>
                <w:rFonts w:eastAsiaTheme="minorHAnsi"/>
                <w:color w:val="000000"/>
                <w:lang w:eastAsia="en-US"/>
              </w:rPr>
              <w:t xml:space="preserve"> Une solution de vitrophanie pourra être envisagée.</w:t>
            </w:r>
          </w:p>
          <w:p w14:paraId="34728DB0" w14:textId="77777777" w:rsidR="0026262E" w:rsidRPr="007B67EB" w:rsidRDefault="0026262E" w:rsidP="007B67EB">
            <w:pPr>
              <w:pStyle w:val="Paragraphedeliste"/>
              <w:numPr>
                <w:ilvl w:val="0"/>
                <w:numId w:val="33"/>
              </w:numPr>
              <w:autoSpaceDE w:val="0"/>
              <w:autoSpaceDN w:val="0"/>
              <w:adjustRightInd w:val="0"/>
              <w:spacing w:before="120" w:after="0" w:line="240" w:lineRule="auto"/>
              <w:contextualSpacing w:val="0"/>
              <w:jc w:val="left"/>
              <w:rPr>
                <w:rFonts w:eastAsiaTheme="minorHAnsi"/>
                <w:color w:val="000000"/>
                <w:lang w:eastAsia="en-US"/>
              </w:rPr>
            </w:pPr>
            <w:r w:rsidRPr="007B67EB">
              <w:rPr>
                <w:rFonts w:eastAsiaTheme="minorHAnsi"/>
                <w:color w:val="000000"/>
                <w:lang w:eastAsia="en-US"/>
              </w:rPr>
              <w:t>La gestion du confort d’été nécessitera une étude spécifique pour déterminer les protections solaires à mettre en œuvre, ainsi que les caractéristiques des vitrages</w:t>
            </w:r>
          </w:p>
          <w:p w14:paraId="733A802D" w14:textId="6B56DC35" w:rsidR="0026262E" w:rsidRPr="007B67EB" w:rsidRDefault="0026262E" w:rsidP="007B67EB">
            <w:pPr>
              <w:pStyle w:val="Paragraphedeliste"/>
              <w:numPr>
                <w:ilvl w:val="0"/>
                <w:numId w:val="33"/>
              </w:numPr>
              <w:autoSpaceDE w:val="0"/>
              <w:autoSpaceDN w:val="0"/>
              <w:adjustRightInd w:val="0"/>
              <w:spacing w:before="120" w:after="0" w:line="240" w:lineRule="auto"/>
              <w:contextualSpacing w:val="0"/>
              <w:jc w:val="left"/>
              <w:rPr>
                <w:rFonts w:eastAsiaTheme="minorHAnsi"/>
                <w:color w:val="000000"/>
                <w:lang w:eastAsia="en-US"/>
              </w:rPr>
            </w:pPr>
            <w:r w:rsidRPr="007B67EB">
              <w:rPr>
                <w:rFonts w:eastAsiaTheme="minorHAnsi"/>
                <w:color w:val="000000"/>
                <w:lang w:eastAsia="en-US"/>
              </w:rPr>
              <w:t>Le remplacement éventuel des éléments verriers fixes sur les meneaux afin d’harmoniser l’esthétisme général (sérigraphie, différence de nu, …)</w:t>
            </w:r>
            <w:r w:rsidR="006D2C01" w:rsidRPr="007B67EB">
              <w:rPr>
                <w:rFonts w:eastAsiaTheme="minorHAnsi"/>
                <w:color w:val="000000"/>
                <w:lang w:eastAsia="en-US"/>
              </w:rPr>
              <w:t>.</w:t>
            </w:r>
          </w:p>
          <w:p w14:paraId="7665161E" w14:textId="77777777" w:rsidR="008A4C80" w:rsidRDefault="008A4C80" w:rsidP="007B67EB">
            <w:pPr>
              <w:autoSpaceDE w:val="0"/>
              <w:autoSpaceDN w:val="0"/>
              <w:adjustRightInd w:val="0"/>
              <w:spacing w:before="120" w:after="0" w:line="240" w:lineRule="auto"/>
              <w:ind w:left="649"/>
              <w:jc w:val="left"/>
              <w:rPr>
                <w:rFonts w:eastAsiaTheme="minorHAnsi"/>
                <w:color w:val="000000"/>
                <w:lang w:eastAsia="en-US"/>
              </w:rPr>
            </w:pPr>
          </w:p>
          <w:p w14:paraId="3F8FE437" w14:textId="16848EC0" w:rsidR="00C4619C" w:rsidRPr="007B67EB" w:rsidRDefault="00C4619C" w:rsidP="007B67EB">
            <w:pPr>
              <w:autoSpaceDE w:val="0"/>
              <w:autoSpaceDN w:val="0"/>
              <w:adjustRightInd w:val="0"/>
              <w:spacing w:before="120" w:after="0" w:line="240" w:lineRule="auto"/>
              <w:ind w:left="649"/>
              <w:jc w:val="left"/>
              <w:rPr>
                <w:rFonts w:eastAsiaTheme="minorHAnsi"/>
                <w:color w:val="000000"/>
                <w:lang w:eastAsia="en-US"/>
              </w:rPr>
            </w:pPr>
            <w:r w:rsidRPr="007B67EB">
              <w:rPr>
                <w:rFonts w:eastAsiaTheme="minorHAnsi"/>
                <w:color w:val="000000"/>
                <w:lang w:eastAsia="en-US"/>
              </w:rPr>
              <w:t xml:space="preserve">D’une manière générale, </w:t>
            </w:r>
            <w:r w:rsidR="00F2269F" w:rsidRPr="007B67EB">
              <w:rPr>
                <w:rFonts w:eastAsiaTheme="minorHAnsi"/>
                <w:color w:val="000000"/>
                <w:lang w:eastAsia="en-US"/>
              </w:rPr>
              <w:t xml:space="preserve">la solution proposée devra prendre en compte les </w:t>
            </w:r>
            <w:r w:rsidR="009E5D4C" w:rsidRPr="007B67EB">
              <w:rPr>
                <w:rFonts w:eastAsiaTheme="minorHAnsi"/>
                <w:color w:val="000000"/>
                <w:lang w:eastAsia="en-US"/>
              </w:rPr>
              <w:t xml:space="preserve">problématiques d’affleurement au niveau des différentes composantes de la façade entre éléments conservés et éléments nouveaux. </w:t>
            </w:r>
          </w:p>
          <w:p w14:paraId="50742125" w14:textId="77777777" w:rsidR="00F2269F" w:rsidRPr="007B67EB" w:rsidRDefault="00F2269F" w:rsidP="00C4619C">
            <w:pPr>
              <w:autoSpaceDE w:val="0"/>
              <w:autoSpaceDN w:val="0"/>
              <w:adjustRightInd w:val="0"/>
              <w:spacing w:after="0" w:line="240" w:lineRule="auto"/>
              <w:ind w:left="649"/>
              <w:jc w:val="left"/>
              <w:rPr>
                <w:rFonts w:eastAsiaTheme="minorHAnsi"/>
                <w:color w:val="000000"/>
                <w:lang w:eastAsia="en-US"/>
              </w:rPr>
            </w:pPr>
          </w:p>
          <w:p w14:paraId="3DFC586F" w14:textId="0E32DDD0" w:rsidR="00F2269F" w:rsidRPr="007B67EB" w:rsidRDefault="00F2269F" w:rsidP="00C4619C">
            <w:pPr>
              <w:autoSpaceDE w:val="0"/>
              <w:autoSpaceDN w:val="0"/>
              <w:adjustRightInd w:val="0"/>
              <w:spacing w:after="0" w:line="240" w:lineRule="auto"/>
              <w:ind w:left="649"/>
              <w:jc w:val="left"/>
              <w:rPr>
                <w:rFonts w:eastAsiaTheme="minorHAnsi"/>
                <w:color w:val="000000"/>
                <w:lang w:eastAsia="en-US"/>
              </w:rPr>
            </w:pPr>
          </w:p>
        </w:tc>
      </w:tr>
    </w:tbl>
    <w:p w14:paraId="27A736EA" w14:textId="77777777" w:rsidR="00925982" w:rsidRDefault="00925982">
      <w:pPr>
        <w:spacing w:after="160" w:line="259" w:lineRule="auto"/>
        <w:jc w:val="left"/>
        <w:rPr>
          <w:rFonts w:ascii="Arial Black" w:hAnsi="Arial Black"/>
          <w:b/>
          <w:bCs/>
          <w:sz w:val="24"/>
          <w:szCs w:val="24"/>
        </w:rPr>
      </w:pPr>
      <w:r>
        <w:rPr>
          <w:rFonts w:ascii="Arial Black" w:hAnsi="Arial Black"/>
          <w:b/>
          <w:bCs/>
          <w:sz w:val="24"/>
          <w:szCs w:val="24"/>
        </w:rPr>
        <w:br w:type="page"/>
      </w:r>
    </w:p>
    <w:p w14:paraId="254D490B" w14:textId="61021331" w:rsidR="005C2046" w:rsidRPr="00D8197B" w:rsidRDefault="00397A46" w:rsidP="00D8197B">
      <w:pPr>
        <w:pStyle w:val="Paragraphedeliste"/>
        <w:numPr>
          <w:ilvl w:val="0"/>
          <w:numId w:val="25"/>
        </w:numPr>
        <w:pBdr>
          <w:bottom w:val="single" w:sz="8" w:space="1" w:color="auto"/>
        </w:pBdr>
        <w:spacing w:before="240" w:after="120"/>
        <w:ind w:left="425" w:hanging="357"/>
        <w:contextualSpacing w:val="0"/>
        <w:rPr>
          <w:rFonts w:ascii="Arial Black" w:hAnsi="Arial Black"/>
          <w:b/>
          <w:bCs/>
          <w:sz w:val="24"/>
          <w:szCs w:val="24"/>
        </w:rPr>
      </w:pPr>
      <w:r w:rsidRPr="00D8197B">
        <w:rPr>
          <w:rFonts w:ascii="Arial Black" w:hAnsi="Arial Black"/>
          <w:b/>
          <w:bCs/>
          <w:sz w:val="24"/>
          <w:szCs w:val="24"/>
        </w:rPr>
        <w:lastRenderedPageBreak/>
        <w:t>03 :</w:t>
      </w:r>
      <w:r w:rsidR="0026262E">
        <w:rPr>
          <w:rFonts w:ascii="Arial Black" w:hAnsi="Arial Black"/>
          <w:b/>
          <w:bCs/>
          <w:sz w:val="24"/>
          <w:szCs w:val="24"/>
        </w:rPr>
        <w:t xml:space="preserve"> </w:t>
      </w:r>
      <w:r w:rsidR="005C2046" w:rsidRPr="00D8197B">
        <w:rPr>
          <w:rFonts w:ascii="Arial Black" w:hAnsi="Arial Black"/>
          <w:b/>
          <w:bCs/>
          <w:sz w:val="24"/>
          <w:szCs w:val="24"/>
        </w:rPr>
        <w:t xml:space="preserve">DESCRIPTION SUCCINTE </w:t>
      </w:r>
      <w:r w:rsidR="000850CE" w:rsidRPr="00D8197B">
        <w:rPr>
          <w:rFonts w:ascii="Arial Black" w:hAnsi="Arial Black"/>
          <w:b/>
          <w:bCs/>
          <w:sz w:val="24"/>
          <w:szCs w:val="24"/>
        </w:rPr>
        <w:t xml:space="preserve">DU PERIMETRE </w:t>
      </w:r>
      <w:r w:rsidR="005C2046" w:rsidRPr="00D8197B">
        <w:rPr>
          <w:rFonts w:ascii="Arial Black" w:hAnsi="Arial Black"/>
          <w:b/>
          <w:bCs/>
          <w:sz w:val="24"/>
          <w:szCs w:val="24"/>
        </w:rPr>
        <w:t>DE L’OPERATION DE TRAVAUX</w:t>
      </w:r>
    </w:p>
    <w:p w14:paraId="746D9777" w14:textId="77777777" w:rsidR="00EB53DD" w:rsidRPr="009E051E" w:rsidRDefault="000C4945" w:rsidP="009E051E">
      <w:pPr>
        <w:pStyle w:val="Corpsdetexte"/>
        <w:widowControl w:val="0"/>
        <w:numPr>
          <w:ilvl w:val="0"/>
          <w:numId w:val="29"/>
        </w:numPr>
        <w:autoSpaceDE w:val="0"/>
        <w:autoSpaceDN w:val="0"/>
        <w:spacing w:before="240" w:after="0" w:line="240" w:lineRule="auto"/>
        <w:ind w:left="714" w:hanging="357"/>
        <w:rPr>
          <w:b/>
          <w:bCs/>
        </w:rPr>
      </w:pPr>
      <w:r w:rsidRPr="009E051E">
        <w:rPr>
          <w:b/>
          <w:bCs/>
        </w:rPr>
        <w:t>Le programme de travaux comprend </w:t>
      </w:r>
      <w:r w:rsidR="001A692E" w:rsidRPr="009E051E">
        <w:rPr>
          <w:b/>
          <w:bCs/>
        </w:rPr>
        <w:t xml:space="preserve">deux </w:t>
      </w:r>
      <w:r w:rsidR="00FD6027" w:rsidRPr="009E051E">
        <w:rPr>
          <w:b/>
          <w:bCs/>
        </w:rPr>
        <w:t>volets</w:t>
      </w:r>
      <w:r w:rsidR="004372C2" w:rsidRPr="009E051E">
        <w:rPr>
          <w:b/>
          <w:bCs/>
        </w:rPr>
        <w:t xml:space="preserve"> : </w:t>
      </w:r>
    </w:p>
    <w:p w14:paraId="19294E40" w14:textId="77777777" w:rsidR="00C049E9" w:rsidRPr="00C049E9" w:rsidRDefault="0010480F" w:rsidP="00A07353">
      <w:pPr>
        <w:pStyle w:val="Corpsdetexte"/>
        <w:widowControl w:val="0"/>
        <w:numPr>
          <w:ilvl w:val="0"/>
          <w:numId w:val="14"/>
        </w:numPr>
        <w:autoSpaceDE w:val="0"/>
        <w:autoSpaceDN w:val="0"/>
        <w:spacing w:before="120" w:after="0" w:line="240" w:lineRule="auto"/>
        <w:rPr>
          <w:b/>
          <w:bCs/>
        </w:rPr>
      </w:pPr>
      <w:r w:rsidRPr="00C049E9">
        <w:rPr>
          <w:b/>
          <w:bCs/>
        </w:rPr>
        <w:t xml:space="preserve">Tranche ferme : </w:t>
      </w:r>
    </w:p>
    <w:p w14:paraId="4D8FE46D" w14:textId="3535FABE" w:rsidR="000C4945" w:rsidRPr="00E8112A" w:rsidRDefault="00C049E9" w:rsidP="00C049E9">
      <w:pPr>
        <w:pStyle w:val="Corpsdetexte"/>
        <w:widowControl w:val="0"/>
        <w:autoSpaceDE w:val="0"/>
        <w:autoSpaceDN w:val="0"/>
        <w:spacing w:before="120" w:after="0" w:line="240" w:lineRule="auto"/>
        <w:ind w:left="720"/>
      </w:pPr>
      <w:r>
        <w:t>L</w:t>
      </w:r>
      <w:r w:rsidR="0010480F" w:rsidRPr="00E8112A">
        <w:t xml:space="preserve">e remplacement des cassettes aluminium et de l’isolant associé par un complexe de même typologie (cassette aluminium) ayant un avis technique. </w:t>
      </w:r>
      <w:r w:rsidR="00BF6A3C" w:rsidRPr="00E8112A">
        <w:t>Le remplacement de la totalité des bavettes et couve</w:t>
      </w:r>
      <w:r w:rsidR="00EE083F">
        <w:t>r</w:t>
      </w:r>
      <w:r w:rsidR="00BF6A3C" w:rsidRPr="00E8112A">
        <w:t>tines aluminium</w:t>
      </w:r>
    </w:p>
    <w:p w14:paraId="3E453284" w14:textId="77777777" w:rsidR="00C049E9" w:rsidRPr="00C049E9" w:rsidRDefault="0010480F" w:rsidP="00A07353">
      <w:pPr>
        <w:pStyle w:val="Corpsdetexte"/>
        <w:widowControl w:val="0"/>
        <w:numPr>
          <w:ilvl w:val="0"/>
          <w:numId w:val="14"/>
        </w:numPr>
        <w:autoSpaceDE w:val="0"/>
        <w:autoSpaceDN w:val="0"/>
        <w:spacing w:before="120" w:after="0" w:line="240" w:lineRule="auto"/>
        <w:rPr>
          <w:b/>
          <w:bCs/>
        </w:rPr>
      </w:pPr>
      <w:r w:rsidRPr="00C049E9">
        <w:rPr>
          <w:b/>
          <w:bCs/>
        </w:rPr>
        <w:t xml:space="preserve">Tranche conditionnelle : </w:t>
      </w:r>
    </w:p>
    <w:p w14:paraId="2A9F51BD" w14:textId="3D261AD6" w:rsidR="00EB53DD" w:rsidRDefault="00C049E9" w:rsidP="00C049E9">
      <w:pPr>
        <w:pStyle w:val="Corpsdetexte"/>
        <w:widowControl w:val="0"/>
        <w:autoSpaceDE w:val="0"/>
        <w:autoSpaceDN w:val="0"/>
        <w:spacing w:before="120" w:after="0" w:line="240" w:lineRule="auto"/>
        <w:ind w:left="720"/>
      </w:pPr>
      <w:r>
        <w:t>L</w:t>
      </w:r>
      <w:r w:rsidR="0010480F" w:rsidRPr="00E8112A">
        <w:t xml:space="preserve">e remplacement de la totalité des menuiseries extérieures situées en façade Sud y compris les vitrages des meneaux qui sont sérigraphiés. Les performances thermiques de ces composants ne pourront pas être </w:t>
      </w:r>
      <w:r w:rsidR="00BF6A3C" w:rsidRPr="00E8112A">
        <w:t>diminuées</w:t>
      </w:r>
      <w:r w:rsidR="00045827">
        <w:t>.</w:t>
      </w:r>
    </w:p>
    <w:p w14:paraId="6974D7BE" w14:textId="77777777" w:rsidR="00C4619C" w:rsidRDefault="00C4619C" w:rsidP="00C4619C">
      <w:pPr>
        <w:pStyle w:val="Corpsdetexte"/>
        <w:widowControl w:val="0"/>
        <w:autoSpaceDE w:val="0"/>
        <w:autoSpaceDN w:val="0"/>
        <w:spacing w:before="120" w:after="0" w:line="240" w:lineRule="auto"/>
        <w:ind w:left="709"/>
      </w:pPr>
    </w:p>
    <w:p w14:paraId="79E06884" w14:textId="7E70139C" w:rsidR="0020759A" w:rsidRDefault="0020759A" w:rsidP="00C4619C">
      <w:pPr>
        <w:pStyle w:val="Corpsdetexte"/>
        <w:widowControl w:val="0"/>
        <w:autoSpaceDE w:val="0"/>
        <w:autoSpaceDN w:val="0"/>
        <w:spacing w:before="120" w:after="0" w:line="240" w:lineRule="auto"/>
        <w:ind w:left="709"/>
      </w:pPr>
      <w:r>
        <w:t>S</w:t>
      </w:r>
      <w:r w:rsidRPr="0020759A">
        <w:t xml:space="preserve">elon le montant des travaux correspondants, les travaux </w:t>
      </w:r>
      <w:r>
        <w:t xml:space="preserve">engagés permettront </w:t>
      </w:r>
      <w:r w:rsidR="00A850C2">
        <w:t xml:space="preserve">de </w:t>
      </w:r>
      <w:r w:rsidR="00A850C2" w:rsidRPr="0020759A">
        <w:t>mutualiser les</w:t>
      </w:r>
      <w:r w:rsidRPr="0020759A">
        <w:t xml:space="preserve"> moyens d’accès aux façades.</w:t>
      </w:r>
    </w:p>
    <w:p w14:paraId="16FD42E0" w14:textId="3009DB8C" w:rsidR="00045827" w:rsidRDefault="00045827" w:rsidP="00045827">
      <w:pPr>
        <w:pStyle w:val="Corpsdetexte"/>
        <w:widowControl w:val="0"/>
        <w:numPr>
          <w:ilvl w:val="0"/>
          <w:numId w:val="9"/>
        </w:numPr>
        <w:autoSpaceDE w:val="0"/>
        <w:autoSpaceDN w:val="0"/>
        <w:spacing w:before="240" w:after="0" w:line="240" w:lineRule="auto"/>
        <w:ind w:left="714" w:hanging="357"/>
        <w:rPr>
          <w:b/>
          <w:bCs/>
          <w:u w:val="single"/>
        </w:rPr>
      </w:pPr>
      <w:r>
        <w:rPr>
          <w:b/>
          <w:bCs/>
          <w:u w:val="single"/>
        </w:rPr>
        <w:t xml:space="preserve">Note sur les travaux </w:t>
      </w:r>
      <w:r w:rsidRPr="00A920D4">
        <w:rPr>
          <w:b/>
          <w:bCs/>
          <w:u w:val="single"/>
        </w:rPr>
        <w:t>d’accompagnement :</w:t>
      </w:r>
    </w:p>
    <w:p w14:paraId="053860B5" w14:textId="0E625D50" w:rsidR="00045827" w:rsidRPr="001D0E88" w:rsidRDefault="00045827" w:rsidP="00045827">
      <w:pPr>
        <w:pStyle w:val="Corpsdetexte"/>
        <w:widowControl w:val="0"/>
        <w:autoSpaceDE w:val="0"/>
        <w:autoSpaceDN w:val="0"/>
        <w:spacing w:before="240" w:after="0" w:line="240" w:lineRule="auto"/>
        <w:ind w:left="714"/>
      </w:pPr>
      <w:r w:rsidRPr="001D0E88">
        <w:t xml:space="preserve">Pour chaque </w:t>
      </w:r>
      <w:r w:rsidR="001D0E88">
        <w:t xml:space="preserve">tranche de travaux, seront associé </w:t>
      </w:r>
    </w:p>
    <w:p w14:paraId="3E4F5277" w14:textId="45927ED8" w:rsidR="001D0E88" w:rsidRDefault="00045827" w:rsidP="00316BA1">
      <w:pPr>
        <w:pStyle w:val="Corpsdetexte"/>
        <w:widowControl w:val="0"/>
        <w:numPr>
          <w:ilvl w:val="0"/>
          <w:numId w:val="10"/>
        </w:numPr>
        <w:autoSpaceDE w:val="0"/>
        <w:autoSpaceDN w:val="0"/>
        <w:spacing w:after="0" w:line="240" w:lineRule="auto"/>
        <w:ind w:left="1418" w:hanging="357"/>
      </w:pPr>
      <w:r w:rsidRPr="00A920D4">
        <w:t xml:space="preserve">L’adaptation des filets de protection </w:t>
      </w:r>
      <w:r w:rsidR="001D0E88">
        <w:t xml:space="preserve">existants </w:t>
      </w:r>
      <w:r w:rsidRPr="00A920D4">
        <w:t>au phasage des travaux</w:t>
      </w:r>
      <w:r w:rsidR="001D0E88">
        <w:t>.</w:t>
      </w:r>
    </w:p>
    <w:p w14:paraId="1F0ED48F" w14:textId="00261788" w:rsidR="00045827" w:rsidRDefault="00045827" w:rsidP="00316BA1">
      <w:pPr>
        <w:pStyle w:val="Corpsdetexte"/>
        <w:widowControl w:val="0"/>
        <w:numPr>
          <w:ilvl w:val="0"/>
          <w:numId w:val="10"/>
        </w:numPr>
        <w:autoSpaceDE w:val="0"/>
        <w:autoSpaceDN w:val="0"/>
        <w:spacing w:after="0" w:line="240" w:lineRule="auto"/>
        <w:ind w:left="1418" w:hanging="357"/>
      </w:pPr>
      <w:r w:rsidRPr="00A920D4">
        <w:t>Les petits travaux d’adaptation à l’existant</w:t>
      </w:r>
      <w:r w:rsidR="001D0E88">
        <w:t xml:space="preserve"> pour garantir la bonne finition des ouvrages.</w:t>
      </w:r>
    </w:p>
    <w:p w14:paraId="41CF5BBF" w14:textId="4F0A0069" w:rsidR="008F5910" w:rsidRDefault="001D0E88" w:rsidP="00925982">
      <w:pPr>
        <w:pStyle w:val="Corpsdetexte"/>
        <w:widowControl w:val="0"/>
        <w:numPr>
          <w:ilvl w:val="0"/>
          <w:numId w:val="10"/>
        </w:numPr>
        <w:autoSpaceDE w:val="0"/>
        <w:autoSpaceDN w:val="0"/>
        <w:spacing w:after="0" w:line="240" w:lineRule="auto"/>
        <w:ind w:left="1418" w:hanging="357"/>
      </w:pPr>
      <w:r>
        <w:t>La vérification et /ou optimisation du niveau d’isolation thermique des composants.</w:t>
      </w:r>
    </w:p>
    <w:p w14:paraId="0FD31632" w14:textId="1952E1BD" w:rsidR="00C049E9" w:rsidRDefault="00C049E9" w:rsidP="009E051E">
      <w:pPr>
        <w:pStyle w:val="Corpsdetexte"/>
        <w:widowControl w:val="0"/>
        <w:numPr>
          <w:ilvl w:val="0"/>
          <w:numId w:val="29"/>
        </w:numPr>
        <w:autoSpaceDE w:val="0"/>
        <w:autoSpaceDN w:val="0"/>
        <w:spacing w:before="240" w:after="0" w:line="240" w:lineRule="auto"/>
        <w:ind w:left="714" w:hanging="357"/>
        <w:rPr>
          <w:b/>
          <w:bCs/>
        </w:rPr>
      </w:pPr>
      <w:r w:rsidRPr="009E051E">
        <w:rPr>
          <w:b/>
          <w:bCs/>
        </w:rPr>
        <w:t>Contraintes liées à l’opération :</w:t>
      </w:r>
    </w:p>
    <w:p w14:paraId="121A92AE" w14:textId="24D2554F" w:rsidR="0026262E" w:rsidRPr="00931A4A" w:rsidRDefault="0026262E" w:rsidP="0026262E">
      <w:pPr>
        <w:pStyle w:val="Corpsdetexte"/>
        <w:widowControl w:val="0"/>
        <w:numPr>
          <w:ilvl w:val="0"/>
          <w:numId w:val="9"/>
        </w:numPr>
        <w:autoSpaceDE w:val="0"/>
        <w:autoSpaceDN w:val="0"/>
        <w:spacing w:before="240" w:after="0" w:line="240" w:lineRule="auto"/>
        <w:rPr>
          <w:b/>
          <w:bCs/>
          <w:u w:val="single"/>
        </w:rPr>
      </w:pPr>
      <w:r>
        <w:rPr>
          <w:b/>
          <w:bCs/>
          <w:u w:val="single"/>
        </w:rPr>
        <w:t>Les contraintes techniques et architecturales du bâtiment.</w:t>
      </w:r>
    </w:p>
    <w:p w14:paraId="0F296110" w14:textId="77777777" w:rsidR="0026262E" w:rsidRPr="006E7A76" w:rsidRDefault="0026262E" w:rsidP="00C4619C">
      <w:pPr>
        <w:pStyle w:val="Corpsdetexte"/>
        <w:widowControl w:val="0"/>
        <w:numPr>
          <w:ilvl w:val="0"/>
          <w:numId w:val="10"/>
        </w:numPr>
        <w:autoSpaceDE w:val="0"/>
        <w:autoSpaceDN w:val="0"/>
        <w:spacing w:before="240" w:line="240" w:lineRule="auto"/>
        <w:ind w:left="1417" w:hanging="357"/>
      </w:pPr>
      <w:r w:rsidRPr="006E7A76">
        <w:t>La réfection intégrale des bardages devra s’intégrer parfaitement au parti pris architecturale initial (gestion des différents nus de façade, alignements, …)</w:t>
      </w:r>
    </w:p>
    <w:p w14:paraId="417D6DF7" w14:textId="29EA345D" w:rsidR="0026262E" w:rsidRDefault="0026262E" w:rsidP="00C4619C">
      <w:pPr>
        <w:pStyle w:val="Corpsdetexte"/>
        <w:widowControl w:val="0"/>
        <w:numPr>
          <w:ilvl w:val="0"/>
          <w:numId w:val="10"/>
        </w:numPr>
        <w:autoSpaceDE w:val="0"/>
        <w:autoSpaceDN w:val="0"/>
        <w:spacing w:before="240" w:line="240" w:lineRule="auto"/>
        <w:ind w:left="1417" w:hanging="357"/>
      </w:pPr>
      <w:r w:rsidRPr="006E7A76">
        <w:t>La mise en place d’une isolation si possible plus performante sera étudiée</w:t>
      </w:r>
      <w:r>
        <w:t>.</w:t>
      </w:r>
    </w:p>
    <w:p w14:paraId="351766BE" w14:textId="77777777" w:rsidR="0026262E" w:rsidRDefault="0026262E" w:rsidP="00316BA1">
      <w:pPr>
        <w:pStyle w:val="Corpsdetexte"/>
        <w:widowControl w:val="0"/>
        <w:numPr>
          <w:ilvl w:val="0"/>
          <w:numId w:val="9"/>
        </w:numPr>
        <w:autoSpaceDE w:val="0"/>
        <w:autoSpaceDN w:val="0"/>
        <w:spacing w:before="240" w:after="0" w:line="240" w:lineRule="auto"/>
        <w:rPr>
          <w:b/>
          <w:bCs/>
          <w:u w:val="single"/>
        </w:rPr>
      </w:pPr>
      <w:r w:rsidRPr="006E7A76">
        <w:rPr>
          <w:b/>
          <w:bCs/>
          <w:u w:val="single"/>
        </w:rPr>
        <w:t>Les travaux de mise en conformité de l’enveloppe :</w:t>
      </w:r>
    </w:p>
    <w:p w14:paraId="009C1B3C" w14:textId="61D63777" w:rsidR="00C049E9" w:rsidRPr="00316BA1" w:rsidRDefault="00C049E9" w:rsidP="00C049E9">
      <w:pPr>
        <w:pStyle w:val="Corpsdetexte"/>
        <w:widowControl w:val="0"/>
        <w:autoSpaceDE w:val="0"/>
        <w:autoSpaceDN w:val="0"/>
        <w:spacing w:before="120" w:after="0" w:line="240" w:lineRule="auto"/>
        <w:ind w:left="720"/>
      </w:pPr>
      <w:r w:rsidRPr="00316BA1">
        <w:t xml:space="preserve">Les travaux seront réalisés en site occupé. </w:t>
      </w:r>
    </w:p>
    <w:p w14:paraId="4C8E72B3" w14:textId="60C99140" w:rsidR="00C049E9" w:rsidRPr="00316BA1" w:rsidRDefault="00C049E9" w:rsidP="00C049E9">
      <w:pPr>
        <w:pStyle w:val="Corpsdetexte"/>
        <w:widowControl w:val="0"/>
        <w:autoSpaceDE w:val="0"/>
        <w:autoSpaceDN w:val="0"/>
        <w:spacing w:before="120" w:after="0" w:line="240" w:lineRule="auto"/>
        <w:ind w:left="720"/>
      </w:pPr>
      <w:r w:rsidRPr="00316BA1">
        <w:t>Pendant toute la durée de l’opération, le bâtiment devra rester en fonctionnement. De ce fait le programme de travaux devra prévoir toutes les dispositions nécessaires à la mise en protection des usagers</w:t>
      </w:r>
      <w:r w:rsidR="001D0E88" w:rsidRPr="00316BA1">
        <w:t>.</w:t>
      </w:r>
    </w:p>
    <w:p w14:paraId="18AF8208" w14:textId="77777777" w:rsidR="001D0E88" w:rsidRPr="00316BA1" w:rsidRDefault="00C049E9" w:rsidP="001D0E88">
      <w:pPr>
        <w:pStyle w:val="Corpsdetexte"/>
        <w:widowControl w:val="0"/>
        <w:autoSpaceDE w:val="0"/>
        <w:autoSpaceDN w:val="0"/>
        <w:spacing w:before="120" w:after="0" w:line="240" w:lineRule="auto"/>
        <w:ind w:left="720"/>
      </w:pPr>
      <w:r w:rsidRPr="00316BA1">
        <w:t>L’accès au chantier sera, dans la mesure du possible, dissocié de l’entrée principale du site. Les flux piétons et engins devront être différenciés de celle de l’exploitation et du public.</w:t>
      </w:r>
    </w:p>
    <w:p w14:paraId="4452E9C5" w14:textId="28156B78" w:rsidR="001D0E88" w:rsidRPr="00316BA1" w:rsidRDefault="001D0E88" w:rsidP="00C049E9">
      <w:pPr>
        <w:pStyle w:val="Corpsdetexte"/>
        <w:widowControl w:val="0"/>
        <w:autoSpaceDE w:val="0"/>
        <w:autoSpaceDN w:val="0"/>
        <w:spacing w:before="120" w:after="0" w:line="240" w:lineRule="auto"/>
        <w:ind w:left="720"/>
      </w:pPr>
      <w:r w:rsidRPr="00316BA1">
        <w:t>Des moyens de protection seront mis en place aux droits des accès du bâtiment.</w:t>
      </w:r>
    </w:p>
    <w:p w14:paraId="2567290F" w14:textId="3F691F62" w:rsidR="00045827" w:rsidRPr="00316BA1" w:rsidRDefault="00045827" w:rsidP="00C049E9">
      <w:pPr>
        <w:pStyle w:val="Corpsdetexte"/>
        <w:widowControl w:val="0"/>
        <w:autoSpaceDE w:val="0"/>
        <w:autoSpaceDN w:val="0"/>
        <w:spacing w:before="120" w:after="0" w:line="240" w:lineRule="auto"/>
        <w:ind w:left="720"/>
      </w:pPr>
      <w:r w:rsidRPr="00316BA1">
        <w:t>S’agissant d’une ERP en fonctionnement, les accès aux services de secours et les moyens d’évacuation du public seront abordés dans la cinématique de chantier.</w:t>
      </w:r>
    </w:p>
    <w:p w14:paraId="3EE5D67B" w14:textId="14DB161E" w:rsidR="009E051E" w:rsidRPr="00316BA1" w:rsidRDefault="009E051E" w:rsidP="00C049E9">
      <w:pPr>
        <w:pStyle w:val="Corpsdetexte"/>
        <w:widowControl w:val="0"/>
        <w:autoSpaceDE w:val="0"/>
        <w:autoSpaceDN w:val="0"/>
        <w:spacing w:before="120" w:after="0" w:line="240" w:lineRule="auto"/>
        <w:ind w:left="720"/>
      </w:pPr>
      <w:r w:rsidRPr="00316BA1">
        <w:t xml:space="preserve">Le bâtiment restant en activité pendant les travaux, le </w:t>
      </w:r>
      <w:proofErr w:type="gramStart"/>
      <w:r w:rsidRPr="00316BA1">
        <w:t>hors</w:t>
      </w:r>
      <w:proofErr w:type="gramEnd"/>
      <w:r w:rsidRPr="00316BA1">
        <w:t xml:space="preserve"> d’eau/hors d’air du bâtiment devra être conservé, y compris par des dispositions provisoires.</w:t>
      </w:r>
    </w:p>
    <w:p w14:paraId="765C1170" w14:textId="760E951D" w:rsidR="00045827" w:rsidRPr="00316BA1" w:rsidRDefault="00045827" w:rsidP="00C049E9">
      <w:pPr>
        <w:pStyle w:val="Corpsdetexte"/>
        <w:widowControl w:val="0"/>
        <w:autoSpaceDE w:val="0"/>
        <w:autoSpaceDN w:val="0"/>
        <w:spacing w:before="120" w:after="0" w:line="240" w:lineRule="auto"/>
        <w:ind w:left="720"/>
        <w:rPr>
          <w:b/>
          <w:bCs/>
        </w:rPr>
      </w:pPr>
      <w:r w:rsidRPr="00316BA1">
        <w:rPr>
          <w:b/>
          <w:bCs/>
        </w:rPr>
        <w:t>Un phasage précis des travaux devra être initié dès le début des études et prendre en considération les problématiques liées à l’usage du bâtiment (enseignement / Recherche).</w:t>
      </w:r>
    </w:p>
    <w:p w14:paraId="67672206" w14:textId="360608CE" w:rsidR="00316BA1" w:rsidRDefault="00C049E9" w:rsidP="00C049E9">
      <w:pPr>
        <w:pStyle w:val="Corpsdetexte"/>
        <w:widowControl w:val="0"/>
        <w:autoSpaceDE w:val="0"/>
        <w:autoSpaceDN w:val="0"/>
        <w:spacing w:before="120" w:after="0" w:line="240" w:lineRule="auto"/>
        <w:ind w:left="720"/>
        <w:rPr>
          <w:sz w:val="20"/>
          <w:szCs w:val="20"/>
        </w:rPr>
      </w:pPr>
      <w:r>
        <w:rPr>
          <w:sz w:val="20"/>
          <w:szCs w:val="20"/>
        </w:rPr>
        <w:t xml:space="preserve"> </w:t>
      </w:r>
    </w:p>
    <w:p w14:paraId="208CA3F9" w14:textId="77777777" w:rsidR="00316BA1" w:rsidRDefault="00316BA1">
      <w:pPr>
        <w:spacing w:after="160" w:line="259" w:lineRule="auto"/>
        <w:jc w:val="left"/>
        <w:rPr>
          <w:sz w:val="20"/>
          <w:szCs w:val="20"/>
        </w:rPr>
      </w:pPr>
      <w:r>
        <w:rPr>
          <w:sz w:val="20"/>
          <w:szCs w:val="20"/>
        </w:rPr>
        <w:br w:type="page"/>
      </w:r>
    </w:p>
    <w:p w14:paraId="083D0EFA" w14:textId="756A28EA" w:rsidR="00650243" w:rsidRPr="00BB44B0" w:rsidRDefault="004E3BA8" w:rsidP="00BB44B0">
      <w:pPr>
        <w:pStyle w:val="Corpsdetexte"/>
        <w:widowControl w:val="0"/>
        <w:pBdr>
          <w:bottom w:val="single" w:sz="4" w:space="1" w:color="auto"/>
        </w:pBdr>
        <w:autoSpaceDE w:val="0"/>
        <w:autoSpaceDN w:val="0"/>
        <w:spacing w:before="120" w:after="0" w:line="240" w:lineRule="auto"/>
        <w:ind w:left="720"/>
        <w:jc w:val="center"/>
        <w:rPr>
          <w:b/>
          <w:bCs/>
        </w:rPr>
      </w:pPr>
      <w:r w:rsidRPr="004E3BA8">
        <w:rPr>
          <w:b/>
          <w:bCs/>
        </w:rPr>
        <w:lastRenderedPageBreak/>
        <w:t>ANNEXES</w:t>
      </w:r>
      <w:r w:rsidR="00EC5EF7">
        <w:rPr>
          <w:b/>
          <w:bCs/>
        </w:rPr>
        <w:t> : Localisation et répartition des ouvrages</w:t>
      </w:r>
    </w:p>
    <w:p w14:paraId="212F7861" w14:textId="3529D96F" w:rsidR="00A920D4" w:rsidRDefault="00A920D4" w:rsidP="00A920D4">
      <w:pPr>
        <w:pStyle w:val="Corpsdetexte"/>
        <w:widowControl w:val="0"/>
        <w:autoSpaceDE w:val="0"/>
        <w:autoSpaceDN w:val="0"/>
        <w:spacing w:after="0" w:line="240" w:lineRule="auto"/>
      </w:pPr>
    </w:p>
    <w:p w14:paraId="7F5D8D8C" w14:textId="16691162" w:rsidR="00A920D4" w:rsidRDefault="00BB44B0" w:rsidP="00BB44B0">
      <w:pPr>
        <w:spacing w:after="160" w:line="259" w:lineRule="auto"/>
        <w:jc w:val="left"/>
        <w:rPr>
          <w:b/>
          <w:bCs/>
          <w:u w:val="single"/>
        </w:rPr>
      </w:pPr>
      <w:r w:rsidRPr="00BB44B0">
        <w:rPr>
          <w:b/>
          <w:bCs/>
          <w:u w:val="single"/>
        </w:rPr>
        <w:t>ANNEXE 01 : LOCALISATION DES OUVRAGES DE BARDAGE METALLIQUE :</w:t>
      </w:r>
    </w:p>
    <w:tbl>
      <w:tblPr>
        <w:tblStyle w:val="Grilledutableau"/>
        <w:tblW w:w="10296" w:type="dxa"/>
        <w:tblLook w:val="04A0" w:firstRow="1" w:lastRow="0" w:firstColumn="1" w:lastColumn="0" w:noHBand="0" w:noVBand="1"/>
      </w:tblPr>
      <w:tblGrid>
        <w:gridCol w:w="10395"/>
      </w:tblGrid>
      <w:tr w:rsidR="00BB44B0" w:rsidRPr="006D2C01" w14:paraId="72A22899" w14:textId="77777777" w:rsidTr="006D2C01">
        <w:trPr>
          <w:trHeight w:val="581"/>
        </w:trPr>
        <w:tc>
          <w:tcPr>
            <w:tcW w:w="10296" w:type="dxa"/>
            <w:vAlign w:val="center"/>
          </w:tcPr>
          <w:p w14:paraId="3E844043" w14:textId="3C8280DD" w:rsidR="00BB44B0" w:rsidRPr="006D2C01" w:rsidRDefault="006D2C01" w:rsidP="006D2C01">
            <w:pPr>
              <w:spacing w:after="0" w:line="240" w:lineRule="auto"/>
              <w:jc w:val="left"/>
              <w:rPr>
                <w:b/>
                <w:bCs/>
              </w:rPr>
            </w:pPr>
            <w:r w:rsidRPr="006D2C01">
              <w:rPr>
                <w:b/>
                <w:bCs/>
              </w:rPr>
              <w:t xml:space="preserve">CASSETTES ET BAVETTES ALUMINIUM : </w:t>
            </w:r>
          </w:p>
        </w:tc>
      </w:tr>
      <w:tr w:rsidR="00BB44B0" w14:paraId="5A65529D" w14:textId="77777777" w:rsidTr="006D2C01">
        <w:trPr>
          <w:trHeight w:val="5804"/>
        </w:trPr>
        <w:tc>
          <w:tcPr>
            <w:tcW w:w="10296" w:type="dxa"/>
          </w:tcPr>
          <w:p w14:paraId="21B05353" w14:textId="77777777" w:rsidR="00BB44B0" w:rsidRPr="009E051E" w:rsidRDefault="00BB44B0" w:rsidP="00BB44B0">
            <w:pPr>
              <w:pStyle w:val="Corpsdetexte"/>
              <w:widowControl w:val="0"/>
              <w:autoSpaceDE w:val="0"/>
              <w:autoSpaceDN w:val="0"/>
              <w:spacing w:before="120" w:line="240" w:lineRule="auto"/>
              <w:rPr>
                <w:b/>
                <w:bCs/>
                <w:color w:val="833C0B" w:themeColor="accent2" w:themeShade="80"/>
                <w:u w:val="single"/>
              </w:rPr>
            </w:pPr>
            <w:r w:rsidRPr="009E051E">
              <w:rPr>
                <w:b/>
                <w:bCs/>
                <w:color w:val="833C0B" w:themeColor="accent2" w:themeShade="80"/>
                <w:u w:val="single"/>
              </w:rPr>
              <w:t>Bâtiment 44 A :</w:t>
            </w:r>
          </w:p>
          <w:p w14:paraId="51FC62C0" w14:textId="1669B11F" w:rsidR="00BB44B0" w:rsidRDefault="00925982" w:rsidP="00BB44B0">
            <w:pPr>
              <w:spacing w:after="160" w:line="259" w:lineRule="auto"/>
              <w:jc w:val="left"/>
              <w:rPr>
                <w:b/>
                <w:bCs/>
                <w:u w:val="single"/>
              </w:rPr>
            </w:pPr>
            <w:r>
              <w:rPr>
                <w:b/>
                <w:bCs/>
                <w:noProof/>
                <w:u w:val="single"/>
              </w:rPr>
              <mc:AlternateContent>
                <mc:Choice Requires="wps">
                  <w:drawing>
                    <wp:anchor distT="0" distB="0" distL="114300" distR="114300" simplePos="0" relativeHeight="251724800" behindDoc="0" locked="0" layoutInCell="1" allowOverlap="1" wp14:anchorId="6FBCBDDD" wp14:editId="13EEAACE">
                      <wp:simplePos x="0" y="0"/>
                      <wp:positionH relativeFrom="column">
                        <wp:posOffset>4915535</wp:posOffset>
                      </wp:positionH>
                      <wp:positionV relativeFrom="paragraph">
                        <wp:posOffset>436880</wp:posOffset>
                      </wp:positionV>
                      <wp:extent cx="45719" cy="36000"/>
                      <wp:effectExtent l="0" t="0" r="0" b="2540"/>
                      <wp:wrapNone/>
                      <wp:docPr id="63" name="Rectangle 63"/>
                      <wp:cNvGraphicFramePr/>
                      <a:graphic xmlns:a="http://schemas.openxmlformats.org/drawingml/2006/main">
                        <a:graphicData uri="http://schemas.microsoft.com/office/word/2010/wordprocessingShape">
                          <wps:wsp>
                            <wps:cNvSpPr/>
                            <wps:spPr>
                              <a:xfrm>
                                <a:off x="0" y="0"/>
                                <a:ext cx="45719" cy="36000"/>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61B4196" id="Rectangle 63" o:spid="_x0000_s1026" style="position:absolute;margin-left:387.05pt;margin-top:34.4pt;width:3.6pt;height:2.85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" fillcolor="#00b0f0" stroked="f" strokeweight="1pt"/>
                  </w:pict>
                </mc:Fallback>
              </mc:AlternateContent>
            </w:r>
            <w:r w:rsidR="007E4E37" w:rsidRPr="007E4E37">
              <w:rPr>
                <w:b/>
                <w:bCs/>
                <w:noProof/>
                <w:u w:val="single"/>
              </w:rPr>
              <w:drawing>
                <wp:inline distT="0" distB="0" distL="0" distR="0" wp14:anchorId="70CEA9F9" wp14:editId="463CF268">
                  <wp:extent cx="6463956" cy="3105150"/>
                  <wp:effectExtent l="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480774" cy="3113229"/>
                          </a:xfrm>
                          <a:prstGeom prst="rect">
                            <a:avLst/>
                          </a:prstGeom>
                        </pic:spPr>
                      </pic:pic>
                    </a:graphicData>
                  </a:graphic>
                </wp:inline>
              </w:drawing>
            </w:r>
          </w:p>
        </w:tc>
      </w:tr>
      <w:tr w:rsidR="00BB44B0" w14:paraId="555A66EA" w14:textId="77777777" w:rsidTr="009E051E">
        <w:tc>
          <w:tcPr>
            <w:tcW w:w="10296" w:type="dxa"/>
          </w:tcPr>
          <w:p w14:paraId="7CDA234E" w14:textId="77CDE055" w:rsidR="00BB44B0" w:rsidRPr="009E051E" w:rsidRDefault="00BB44B0" w:rsidP="00BB44B0">
            <w:pPr>
              <w:pStyle w:val="Corpsdetexte"/>
              <w:widowControl w:val="0"/>
              <w:autoSpaceDE w:val="0"/>
              <w:autoSpaceDN w:val="0"/>
              <w:spacing w:before="120" w:line="240" w:lineRule="auto"/>
              <w:rPr>
                <w:b/>
                <w:bCs/>
                <w:color w:val="833C0B" w:themeColor="accent2" w:themeShade="80"/>
                <w:u w:val="single"/>
              </w:rPr>
            </w:pPr>
            <w:r w:rsidRPr="009E051E">
              <w:rPr>
                <w:b/>
                <w:bCs/>
                <w:color w:val="833C0B" w:themeColor="accent2" w:themeShade="80"/>
                <w:u w:val="single"/>
              </w:rPr>
              <w:t>Bâtiment 44 B :</w:t>
            </w:r>
            <w:r w:rsidR="00925982">
              <w:rPr>
                <w:b/>
                <w:bCs/>
                <w:noProof/>
                <w:u w:val="single"/>
              </w:rPr>
              <w:t xml:space="preserve"> </w:t>
            </w:r>
          </w:p>
          <w:p w14:paraId="75782E2F" w14:textId="30240242" w:rsidR="00BB44B0" w:rsidRDefault="00925982" w:rsidP="00BB44B0">
            <w:pPr>
              <w:pStyle w:val="Corpsdetexte"/>
              <w:widowControl w:val="0"/>
              <w:autoSpaceDE w:val="0"/>
              <w:autoSpaceDN w:val="0"/>
              <w:spacing w:before="120" w:line="240" w:lineRule="auto"/>
              <w:rPr>
                <w:b/>
                <w:bCs/>
                <w:u w:val="single"/>
              </w:rPr>
            </w:pPr>
            <w:r>
              <w:rPr>
                <w:b/>
                <w:bCs/>
                <w:noProof/>
                <w:u w:val="single"/>
              </w:rPr>
              <mc:AlternateContent>
                <mc:Choice Requires="wps">
                  <w:drawing>
                    <wp:anchor distT="0" distB="0" distL="114300" distR="114300" simplePos="0" relativeHeight="251726848" behindDoc="0" locked="0" layoutInCell="1" allowOverlap="1" wp14:anchorId="4E8BB6BD" wp14:editId="5AFF8DF3">
                      <wp:simplePos x="0" y="0"/>
                      <wp:positionH relativeFrom="margin">
                        <wp:posOffset>5220042</wp:posOffset>
                      </wp:positionH>
                      <wp:positionV relativeFrom="margin">
                        <wp:posOffset>868909</wp:posOffset>
                      </wp:positionV>
                      <wp:extent cx="45085" cy="35560"/>
                      <wp:effectExtent l="0" t="0" r="0" b="2540"/>
                      <wp:wrapNone/>
                      <wp:docPr id="192" name="Rectangle 192"/>
                      <wp:cNvGraphicFramePr/>
                      <a:graphic xmlns:a="http://schemas.openxmlformats.org/drawingml/2006/main">
                        <a:graphicData uri="http://schemas.microsoft.com/office/word/2010/wordprocessingShape">
                          <wps:wsp>
                            <wps:cNvSpPr/>
                            <wps:spPr>
                              <a:xfrm>
                                <a:off x="0" y="0"/>
                                <a:ext cx="45085" cy="35560"/>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DDD34A" id="Rectangle 192" o:spid="_x0000_s1026" style="position:absolute;margin-left:411.05pt;margin-top:68.4pt;width:3.55pt;height:2.8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" fillcolor="#00b0f0" stroked="f" strokeweight="1pt">
                      <w10:wrap anchorx="margin" anchory="margin"/>
                    </v:rect>
                  </w:pict>
                </mc:Fallback>
              </mc:AlternateContent>
            </w:r>
            <w:r w:rsidR="00A555B3" w:rsidRPr="00A555B3">
              <w:rPr>
                <w:b/>
                <w:bCs/>
                <w:noProof/>
                <w:u w:val="single"/>
              </w:rPr>
              <w:drawing>
                <wp:inline distT="0" distB="0" distL="0" distR="0" wp14:anchorId="3F1917B8" wp14:editId="44E728C9">
                  <wp:extent cx="6463665" cy="3900144"/>
                  <wp:effectExtent l="0" t="0" r="0" b="5715"/>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478182" cy="3908903"/>
                          </a:xfrm>
                          <a:prstGeom prst="rect">
                            <a:avLst/>
                          </a:prstGeom>
                        </pic:spPr>
                      </pic:pic>
                    </a:graphicData>
                  </a:graphic>
                </wp:inline>
              </w:drawing>
            </w:r>
          </w:p>
          <w:p w14:paraId="2F17B7C9" w14:textId="3BF277FB" w:rsidR="00BB44B0" w:rsidRDefault="00BB44B0" w:rsidP="00BB44B0">
            <w:pPr>
              <w:pStyle w:val="Corpsdetexte"/>
              <w:widowControl w:val="0"/>
              <w:autoSpaceDE w:val="0"/>
              <w:autoSpaceDN w:val="0"/>
              <w:spacing w:before="120" w:line="240" w:lineRule="auto"/>
              <w:rPr>
                <w:b/>
                <w:bCs/>
                <w:u w:val="single"/>
              </w:rPr>
            </w:pPr>
          </w:p>
          <w:p w14:paraId="7C1F3C54" w14:textId="77777777" w:rsidR="00BB44B0" w:rsidRDefault="00BB44B0" w:rsidP="00BB44B0">
            <w:pPr>
              <w:spacing w:after="160" w:line="259" w:lineRule="auto"/>
              <w:jc w:val="left"/>
              <w:rPr>
                <w:b/>
                <w:bCs/>
                <w:u w:val="single"/>
              </w:rPr>
            </w:pPr>
          </w:p>
        </w:tc>
      </w:tr>
      <w:tr w:rsidR="00BB44B0" w14:paraId="13F0AE9B" w14:textId="77777777" w:rsidTr="006D2C01">
        <w:trPr>
          <w:trHeight w:val="7925"/>
        </w:trPr>
        <w:tc>
          <w:tcPr>
            <w:tcW w:w="10296" w:type="dxa"/>
          </w:tcPr>
          <w:p w14:paraId="776A20F7" w14:textId="115E227E" w:rsidR="00BB44B0" w:rsidRPr="009E051E" w:rsidRDefault="00BB44B0" w:rsidP="00BB44B0">
            <w:pPr>
              <w:pStyle w:val="Corpsdetexte"/>
              <w:widowControl w:val="0"/>
              <w:autoSpaceDE w:val="0"/>
              <w:autoSpaceDN w:val="0"/>
              <w:spacing w:before="120" w:line="240" w:lineRule="auto"/>
              <w:rPr>
                <w:b/>
                <w:bCs/>
                <w:color w:val="833C0B" w:themeColor="accent2" w:themeShade="80"/>
                <w:u w:val="single"/>
              </w:rPr>
            </w:pPr>
            <w:r w:rsidRPr="009E051E">
              <w:rPr>
                <w:b/>
                <w:bCs/>
                <w:color w:val="833C0B" w:themeColor="accent2" w:themeShade="80"/>
                <w:u w:val="single"/>
              </w:rPr>
              <w:lastRenderedPageBreak/>
              <w:t>Bâtiment 44 C :</w:t>
            </w:r>
          </w:p>
          <w:p w14:paraId="70269A0C" w14:textId="77ED8E75" w:rsidR="00BB44B0" w:rsidRPr="001D0E88" w:rsidRDefault="00A555B3" w:rsidP="00BB44B0">
            <w:pPr>
              <w:pStyle w:val="Corpsdetexte"/>
              <w:widowControl w:val="0"/>
              <w:autoSpaceDE w:val="0"/>
              <w:autoSpaceDN w:val="0"/>
              <w:spacing w:before="120" w:line="240" w:lineRule="auto"/>
              <w:rPr>
                <w:b/>
                <w:bCs/>
                <w:u w:val="single"/>
              </w:rPr>
            </w:pPr>
            <w:r w:rsidRPr="00A555B3">
              <w:rPr>
                <w:b/>
                <w:bCs/>
                <w:noProof/>
                <w:u w:val="single"/>
              </w:rPr>
              <w:drawing>
                <wp:inline distT="0" distB="0" distL="0" distR="0" wp14:anchorId="6F7F08F9" wp14:editId="47B0D174">
                  <wp:extent cx="6419268" cy="3853543"/>
                  <wp:effectExtent l="0" t="0" r="635"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443340" cy="3867993"/>
                          </a:xfrm>
                          <a:prstGeom prst="rect">
                            <a:avLst/>
                          </a:prstGeom>
                        </pic:spPr>
                      </pic:pic>
                    </a:graphicData>
                  </a:graphic>
                </wp:inline>
              </w:drawing>
            </w:r>
          </w:p>
        </w:tc>
      </w:tr>
      <w:tr w:rsidR="009E051E" w:rsidRPr="006D2C01" w14:paraId="7F878C00" w14:textId="77777777" w:rsidTr="006D2C01">
        <w:trPr>
          <w:trHeight w:val="552"/>
        </w:trPr>
        <w:tc>
          <w:tcPr>
            <w:tcW w:w="10296" w:type="dxa"/>
            <w:vAlign w:val="center"/>
          </w:tcPr>
          <w:p w14:paraId="1FEDC411" w14:textId="7899A313" w:rsidR="009E051E" w:rsidRPr="006D2C01" w:rsidRDefault="006D2C01" w:rsidP="006D2C01">
            <w:pPr>
              <w:spacing w:after="0" w:line="240" w:lineRule="auto"/>
              <w:jc w:val="left"/>
              <w:rPr>
                <w:b/>
                <w:bCs/>
              </w:rPr>
            </w:pPr>
            <w:r w:rsidRPr="006D2C01">
              <w:rPr>
                <w:b/>
                <w:bCs/>
              </w:rPr>
              <w:t>LOCALISATION DES COUVERTINES D’ACROTERES :</w:t>
            </w:r>
          </w:p>
        </w:tc>
      </w:tr>
      <w:tr w:rsidR="00454CA7" w14:paraId="6FC7A1EF" w14:textId="77777777" w:rsidTr="009E051E">
        <w:tc>
          <w:tcPr>
            <w:tcW w:w="10296" w:type="dxa"/>
          </w:tcPr>
          <w:p w14:paraId="0BF6C4BE" w14:textId="77777777" w:rsidR="00454CA7" w:rsidRPr="001D0E88" w:rsidRDefault="00454CA7" w:rsidP="006D2C01">
            <w:pPr>
              <w:pStyle w:val="Corpsdetexte"/>
              <w:widowControl w:val="0"/>
              <w:autoSpaceDE w:val="0"/>
              <w:autoSpaceDN w:val="0"/>
              <w:spacing w:before="120" w:line="240" w:lineRule="auto"/>
              <w:rPr>
                <w:b/>
                <w:bCs/>
                <w:u w:val="single"/>
              </w:rPr>
            </w:pPr>
            <w:r w:rsidRPr="006D2C01">
              <w:rPr>
                <w:b/>
                <w:bCs/>
                <w:color w:val="833C0B" w:themeColor="accent2" w:themeShade="80"/>
                <w:u w:val="single"/>
              </w:rPr>
              <w:t>Bâtiment 44 A :</w:t>
            </w:r>
          </w:p>
          <w:p w14:paraId="72FD0577" w14:textId="7D17730C" w:rsidR="00454CA7" w:rsidRDefault="00454CA7" w:rsidP="00BB44B0">
            <w:pPr>
              <w:pStyle w:val="Corpsdetexte"/>
              <w:widowControl w:val="0"/>
              <w:autoSpaceDE w:val="0"/>
              <w:autoSpaceDN w:val="0"/>
              <w:spacing w:before="120" w:line="240" w:lineRule="auto"/>
            </w:pPr>
            <w:r>
              <w:rPr>
                <w:noProof/>
              </w:rPr>
              <w:drawing>
                <wp:inline distT="0" distB="0" distL="0" distR="0" wp14:anchorId="07A58567" wp14:editId="73FB8593">
                  <wp:extent cx="6391275" cy="3099435"/>
                  <wp:effectExtent l="0" t="0" r="9525" b="571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41">
                            <a:extLst>
                              <a:ext uri="{28A0092B-C50C-407E-A947-70E740481C1C}">
                                <a14:useLocalDpi xmlns:a14="http://schemas.microsoft.com/office/drawing/2010/main" val="0"/>
                              </a:ext>
                            </a:extLst>
                          </a:blip>
                          <a:stretch>
                            <a:fillRect/>
                          </a:stretch>
                        </pic:blipFill>
                        <pic:spPr>
                          <a:xfrm>
                            <a:off x="0" y="0"/>
                            <a:ext cx="6391275" cy="3099435"/>
                          </a:xfrm>
                          <a:prstGeom prst="rect">
                            <a:avLst/>
                          </a:prstGeom>
                        </pic:spPr>
                      </pic:pic>
                    </a:graphicData>
                  </a:graphic>
                </wp:inline>
              </w:drawing>
            </w:r>
          </w:p>
        </w:tc>
      </w:tr>
    </w:tbl>
    <w:p w14:paraId="51DE0F0F" w14:textId="77777777" w:rsidR="00BB44B0" w:rsidRPr="00BB44B0" w:rsidRDefault="00BB44B0" w:rsidP="00BB44B0">
      <w:pPr>
        <w:spacing w:after="160" w:line="259" w:lineRule="auto"/>
        <w:jc w:val="left"/>
        <w:rPr>
          <w:b/>
          <w:bCs/>
          <w:u w:val="single"/>
        </w:rPr>
      </w:pPr>
    </w:p>
    <w:p w14:paraId="2BD6AD56" w14:textId="77777777" w:rsidR="00A81263" w:rsidRDefault="00A81263" w:rsidP="00A920D4">
      <w:pPr>
        <w:pStyle w:val="Corpsdetexte"/>
        <w:widowControl w:val="0"/>
        <w:autoSpaceDE w:val="0"/>
        <w:autoSpaceDN w:val="0"/>
        <w:spacing w:after="0" w:line="240" w:lineRule="auto"/>
      </w:pPr>
    </w:p>
    <w:p w14:paraId="44CA17F3" w14:textId="4040FE53" w:rsidR="00A920D4" w:rsidRDefault="00A920D4" w:rsidP="00A920D4">
      <w:pPr>
        <w:pStyle w:val="Corpsdetexte"/>
        <w:widowControl w:val="0"/>
        <w:autoSpaceDE w:val="0"/>
        <w:autoSpaceDN w:val="0"/>
        <w:spacing w:after="0" w:line="240" w:lineRule="auto"/>
      </w:pPr>
    </w:p>
    <w:p w14:paraId="29D8BD88" w14:textId="7AEBC7D8" w:rsidR="00A920D4" w:rsidRDefault="00A920D4" w:rsidP="00A920D4">
      <w:pPr>
        <w:pStyle w:val="Corpsdetexte"/>
        <w:widowControl w:val="0"/>
        <w:autoSpaceDE w:val="0"/>
        <w:autoSpaceDN w:val="0"/>
        <w:spacing w:after="0" w:line="240" w:lineRule="auto"/>
      </w:pPr>
    </w:p>
    <w:p w14:paraId="037BD72C" w14:textId="40FA5FF1" w:rsidR="00A920D4" w:rsidRDefault="00A920D4" w:rsidP="00A920D4">
      <w:pPr>
        <w:pStyle w:val="Corpsdetexte"/>
        <w:widowControl w:val="0"/>
        <w:autoSpaceDE w:val="0"/>
        <w:autoSpaceDN w:val="0"/>
        <w:spacing w:after="0" w:line="240" w:lineRule="auto"/>
      </w:pPr>
    </w:p>
    <w:tbl>
      <w:tblPr>
        <w:tblStyle w:val="Grilledutableau"/>
        <w:tblW w:w="10296" w:type="dxa"/>
        <w:tblLook w:val="04A0" w:firstRow="1" w:lastRow="0" w:firstColumn="1" w:lastColumn="0" w:noHBand="0" w:noVBand="1"/>
      </w:tblPr>
      <w:tblGrid>
        <w:gridCol w:w="10296"/>
      </w:tblGrid>
      <w:tr w:rsidR="001D0E88" w14:paraId="6D4AD804" w14:textId="77777777" w:rsidTr="00454CA7">
        <w:tc>
          <w:tcPr>
            <w:tcW w:w="10296" w:type="dxa"/>
          </w:tcPr>
          <w:p w14:paraId="4DB67F9F" w14:textId="37AADD2A" w:rsidR="001D0E88" w:rsidRPr="006D2C01" w:rsidRDefault="00454CA7" w:rsidP="006D2C01">
            <w:pPr>
              <w:pStyle w:val="Corpsdetexte"/>
              <w:widowControl w:val="0"/>
              <w:autoSpaceDE w:val="0"/>
              <w:autoSpaceDN w:val="0"/>
              <w:spacing w:before="120" w:line="240" w:lineRule="auto"/>
              <w:rPr>
                <w:b/>
                <w:bCs/>
                <w:color w:val="833C0B" w:themeColor="accent2" w:themeShade="80"/>
                <w:u w:val="single"/>
              </w:rPr>
            </w:pPr>
            <w:r w:rsidRPr="006D2C01">
              <w:rPr>
                <w:b/>
                <w:bCs/>
                <w:color w:val="833C0B" w:themeColor="accent2" w:themeShade="80"/>
                <w:u w:val="single"/>
              </w:rPr>
              <w:t xml:space="preserve">Bâtiment 44 B et 44 </w:t>
            </w:r>
            <w:proofErr w:type="gramStart"/>
            <w:r w:rsidRPr="006D2C01">
              <w:rPr>
                <w:b/>
                <w:bCs/>
                <w:color w:val="833C0B" w:themeColor="accent2" w:themeShade="80"/>
                <w:u w:val="single"/>
              </w:rPr>
              <w:t>C  :</w:t>
            </w:r>
            <w:proofErr w:type="gramEnd"/>
          </w:p>
        </w:tc>
      </w:tr>
      <w:tr w:rsidR="001D0E88" w14:paraId="2BB4FB0A" w14:textId="77777777" w:rsidTr="009D04DD">
        <w:trPr>
          <w:trHeight w:val="5140"/>
        </w:trPr>
        <w:tc>
          <w:tcPr>
            <w:tcW w:w="10296" w:type="dxa"/>
          </w:tcPr>
          <w:p w14:paraId="6B4E08D0" w14:textId="467B1678" w:rsidR="001D0E88" w:rsidRDefault="00BB44B0" w:rsidP="00A920D4">
            <w:pPr>
              <w:pStyle w:val="Corpsdetexte"/>
              <w:widowControl w:val="0"/>
              <w:autoSpaceDE w:val="0"/>
              <w:autoSpaceDN w:val="0"/>
              <w:spacing w:after="0" w:line="240" w:lineRule="auto"/>
            </w:pPr>
            <w:r>
              <w:rPr>
                <w:noProof/>
              </w:rPr>
              <w:drawing>
                <wp:inline distT="0" distB="0" distL="0" distR="0" wp14:anchorId="7B19C4E5" wp14:editId="26A37416">
                  <wp:extent cx="6391275" cy="3092450"/>
                  <wp:effectExtent l="0" t="0" r="952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391275" cy="3092450"/>
                          </a:xfrm>
                          <a:prstGeom prst="rect">
                            <a:avLst/>
                          </a:prstGeom>
                        </pic:spPr>
                      </pic:pic>
                    </a:graphicData>
                  </a:graphic>
                </wp:inline>
              </w:drawing>
            </w:r>
          </w:p>
        </w:tc>
      </w:tr>
      <w:tr w:rsidR="009D04DD" w14:paraId="6F53F3B4" w14:textId="77777777" w:rsidTr="009D04DD">
        <w:trPr>
          <w:trHeight w:val="2958"/>
        </w:trPr>
        <w:tc>
          <w:tcPr>
            <w:tcW w:w="10296" w:type="dxa"/>
          </w:tcPr>
          <w:p w14:paraId="1EFF3342" w14:textId="77777777" w:rsidR="009D04DD" w:rsidRDefault="009D04DD" w:rsidP="00A920D4">
            <w:pPr>
              <w:pStyle w:val="Corpsdetexte"/>
              <w:widowControl w:val="0"/>
              <w:autoSpaceDE w:val="0"/>
              <w:autoSpaceDN w:val="0"/>
              <w:spacing w:after="0" w:line="240" w:lineRule="auto"/>
              <w:rPr>
                <w:noProof/>
              </w:rPr>
            </w:pPr>
          </w:p>
          <w:tbl>
            <w:tblPr>
              <w:tblStyle w:val="Grilledutableau"/>
              <w:tblW w:w="876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751"/>
              <w:gridCol w:w="1984"/>
              <w:gridCol w:w="1028"/>
            </w:tblGrid>
            <w:tr w:rsidR="008A3C5E" w:rsidRPr="007A3CDA" w14:paraId="49734412" w14:textId="3355AE9C" w:rsidTr="00954C10">
              <w:trPr>
                <w:trHeight w:val="389"/>
                <w:jc w:val="center"/>
              </w:trPr>
              <w:tc>
                <w:tcPr>
                  <w:tcW w:w="5751" w:type="dxa"/>
                  <w:vAlign w:val="center"/>
                </w:tcPr>
                <w:p w14:paraId="3F5E2E68" w14:textId="77777777" w:rsidR="008A3C5E" w:rsidRPr="004C772C" w:rsidRDefault="008A3C5E" w:rsidP="008A3C5E">
                  <w:pPr>
                    <w:pStyle w:val="Corpsdetexte"/>
                    <w:widowControl w:val="0"/>
                    <w:autoSpaceDE w:val="0"/>
                    <w:autoSpaceDN w:val="0"/>
                    <w:spacing w:after="0" w:line="240" w:lineRule="auto"/>
                    <w:jc w:val="center"/>
                    <w:rPr>
                      <w:rFonts w:ascii="Calibri" w:hAnsi="Calibri" w:cs="Calibri"/>
                      <w:sz w:val="20"/>
                      <w:szCs w:val="20"/>
                    </w:rPr>
                  </w:pPr>
                  <w:r w:rsidRPr="000A5E1E">
                    <w:rPr>
                      <w:rFonts w:ascii="Calibri" w:hAnsi="Calibri" w:cs="Calibri"/>
                      <w:b/>
                      <w:bCs/>
                      <w:sz w:val="20"/>
                      <w:szCs w:val="20"/>
                    </w:rPr>
                    <w:t>Surfaces par type d’intervention :</w:t>
                  </w:r>
                </w:p>
              </w:tc>
              <w:tc>
                <w:tcPr>
                  <w:tcW w:w="1984" w:type="dxa"/>
                  <w:vAlign w:val="center"/>
                </w:tcPr>
                <w:p w14:paraId="1B273043" w14:textId="77777777" w:rsidR="008A3C5E" w:rsidRPr="007A3CDA" w:rsidRDefault="008A3C5E" w:rsidP="008A3C5E">
                  <w:pPr>
                    <w:pStyle w:val="Corpsdetexte"/>
                    <w:widowControl w:val="0"/>
                    <w:autoSpaceDE w:val="0"/>
                    <w:autoSpaceDN w:val="0"/>
                    <w:spacing w:after="0" w:line="240" w:lineRule="auto"/>
                    <w:jc w:val="center"/>
                    <w:rPr>
                      <w:rFonts w:ascii="Calibri" w:hAnsi="Calibri" w:cs="Calibri"/>
                      <w:b/>
                      <w:bCs/>
                      <w:sz w:val="18"/>
                      <w:szCs w:val="18"/>
                    </w:rPr>
                  </w:pPr>
                  <w:r w:rsidRPr="007A3CDA">
                    <w:rPr>
                      <w:rFonts w:ascii="Calibri" w:hAnsi="Calibri" w:cs="Calibri"/>
                      <w:b/>
                      <w:bCs/>
                      <w:sz w:val="18"/>
                      <w:szCs w:val="18"/>
                    </w:rPr>
                    <w:t>Salles d’activité</w:t>
                  </w:r>
                </w:p>
              </w:tc>
              <w:tc>
                <w:tcPr>
                  <w:tcW w:w="1028" w:type="dxa"/>
                  <w:shd w:val="clear" w:color="auto" w:fill="D5DCE4" w:themeFill="text2" w:themeFillTint="33"/>
                  <w:vAlign w:val="center"/>
                </w:tcPr>
                <w:p w14:paraId="79187348" w14:textId="43487D9F" w:rsidR="008A3C5E" w:rsidRPr="007A3CDA" w:rsidRDefault="008A3C5E" w:rsidP="008A3C5E">
                  <w:pPr>
                    <w:pStyle w:val="Corpsdetexte"/>
                    <w:widowControl w:val="0"/>
                    <w:autoSpaceDE w:val="0"/>
                    <w:autoSpaceDN w:val="0"/>
                    <w:spacing w:after="0" w:line="240" w:lineRule="auto"/>
                    <w:jc w:val="center"/>
                    <w:rPr>
                      <w:rFonts w:ascii="Calibri" w:hAnsi="Calibri" w:cs="Calibri"/>
                      <w:b/>
                      <w:bCs/>
                      <w:sz w:val="18"/>
                      <w:szCs w:val="18"/>
                    </w:rPr>
                  </w:pPr>
                  <w:r>
                    <w:rPr>
                      <w:rFonts w:ascii="Calibri" w:hAnsi="Calibri" w:cs="Calibri"/>
                      <w:b/>
                      <w:bCs/>
                      <w:sz w:val="18"/>
                      <w:szCs w:val="18"/>
                    </w:rPr>
                    <w:t>Bet Joseph</w:t>
                  </w:r>
                </w:p>
              </w:tc>
            </w:tr>
            <w:tr w:rsidR="008A3C5E" w:rsidRPr="00B733AE" w14:paraId="240474E8" w14:textId="3A0B7E7A" w:rsidTr="00954C10">
              <w:trPr>
                <w:trHeight w:val="434"/>
                <w:jc w:val="center"/>
              </w:trPr>
              <w:tc>
                <w:tcPr>
                  <w:tcW w:w="5751" w:type="dxa"/>
                  <w:vAlign w:val="center"/>
                </w:tcPr>
                <w:p w14:paraId="66073630" w14:textId="77777777" w:rsidR="008A3C5E" w:rsidRPr="000A5E1E" w:rsidRDefault="008A3C5E" w:rsidP="008A3C5E">
                  <w:pPr>
                    <w:pStyle w:val="Corpsdetexte"/>
                    <w:widowControl w:val="0"/>
                    <w:autoSpaceDE w:val="0"/>
                    <w:autoSpaceDN w:val="0"/>
                    <w:spacing w:after="60" w:line="240" w:lineRule="auto"/>
                    <w:jc w:val="left"/>
                    <w:rPr>
                      <w:rFonts w:ascii="Calibri" w:hAnsi="Calibri" w:cs="Calibri"/>
                      <w:sz w:val="18"/>
                      <w:szCs w:val="18"/>
                    </w:rPr>
                  </w:pPr>
                  <w:r>
                    <w:rPr>
                      <w:rFonts w:ascii="Calibri" w:hAnsi="Calibri" w:cs="Calibri"/>
                      <w:b/>
                      <w:bCs/>
                      <w:color w:val="000000"/>
                      <w:sz w:val="18"/>
                      <w:szCs w:val="18"/>
                    </w:rPr>
                    <w:t>Bardage en cassette aluminium, pare pluie et isolant</w:t>
                  </w:r>
                </w:p>
              </w:tc>
              <w:tc>
                <w:tcPr>
                  <w:tcW w:w="1984" w:type="dxa"/>
                  <w:vAlign w:val="center"/>
                </w:tcPr>
                <w:p w14:paraId="3DB6AC80" w14:textId="78E332EE" w:rsidR="008A3C5E" w:rsidRPr="00954C10" w:rsidRDefault="008A3C5E" w:rsidP="008A3C5E">
                  <w:pPr>
                    <w:pStyle w:val="Corpsdetexte"/>
                    <w:widowControl w:val="0"/>
                    <w:autoSpaceDE w:val="0"/>
                    <w:autoSpaceDN w:val="0"/>
                    <w:spacing w:after="60" w:line="240" w:lineRule="auto"/>
                    <w:ind w:right="134"/>
                    <w:jc w:val="right"/>
                    <w:rPr>
                      <w:rFonts w:ascii="Calibri" w:hAnsi="Calibri" w:cs="Calibri"/>
                      <w:b/>
                      <w:bCs/>
                      <w:color w:val="000000"/>
                      <w:sz w:val="18"/>
                      <w:szCs w:val="18"/>
                    </w:rPr>
                  </w:pPr>
                  <w:r w:rsidRPr="00954C10">
                    <w:rPr>
                      <w:rFonts w:ascii="Calibri" w:hAnsi="Calibri" w:cs="Calibri"/>
                      <w:b/>
                      <w:bCs/>
                      <w:color w:val="000000"/>
                      <w:sz w:val="18"/>
                      <w:szCs w:val="18"/>
                    </w:rPr>
                    <w:t>1 0</w:t>
                  </w:r>
                  <w:r w:rsidR="003D150F">
                    <w:rPr>
                      <w:rFonts w:ascii="Calibri" w:hAnsi="Calibri" w:cs="Calibri"/>
                      <w:b/>
                      <w:bCs/>
                      <w:color w:val="000000"/>
                      <w:sz w:val="18"/>
                      <w:szCs w:val="18"/>
                    </w:rPr>
                    <w:t>3</w:t>
                  </w:r>
                  <w:r w:rsidRPr="00954C10">
                    <w:rPr>
                      <w:rFonts w:ascii="Calibri" w:hAnsi="Calibri" w:cs="Calibri"/>
                      <w:b/>
                      <w:bCs/>
                      <w:color w:val="000000"/>
                      <w:sz w:val="18"/>
                      <w:szCs w:val="18"/>
                    </w:rPr>
                    <w:t>5 m²</w:t>
                  </w:r>
                </w:p>
              </w:tc>
              <w:tc>
                <w:tcPr>
                  <w:tcW w:w="1028" w:type="dxa"/>
                  <w:shd w:val="clear" w:color="auto" w:fill="D5DCE4" w:themeFill="text2" w:themeFillTint="33"/>
                  <w:vAlign w:val="center"/>
                </w:tcPr>
                <w:p w14:paraId="65FFE8C2" w14:textId="296D5BEB" w:rsidR="008A3C5E" w:rsidRDefault="008A3C5E" w:rsidP="008A3C5E">
                  <w:pPr>
                    <w:pStyle w:val="Corpsdetexte"/>
                    <w:widowControl w:val="0"/>
                    <w:autoSpaceDE w:val="0"/>
                    <w:autoSpaceDN w:val="0"/>
                    <w:spacing w:after="60" w:line="240" w:lineRule="auto"/>
                    <w:ind w:right="134"/>
                    <w:jc w:val="right"/>
                    <w:rPr>
                      <w:rFonts w:ascii="Calibri" w:hAnsi="Calibri" w:cs="Calibri"/>
                      <w:color w:val="000000"/>
                      <w:sz w:val="18"/>
                      <w:szCs w:val="18"/>
                    </w:rPr>
                  </w:pPr>
                  <w:r>
                    <w:rPr>
                      <w:rFonts w:ascii="Calibri" w:hAnsi="Calibri" w:cs="Calibri"/>
                      <w:color w:val="000000"/>
                      <w:sz w:val="18"/>
                      <w:szCs w:val="18"/>
                    </w:rPr>
                    <w:t>930 M²</w:t>
                  </w:r>
                </w:p>
              </w:tc>
            </w:tr>
            <w:tr w:rsidR="008A3C5E" w:rsidRPr="00B733AE" w14:paraId="11F43F88" w14:textId="25913D89" w:rsidTr="00954C10">
              <w:trPr>
                <w:trHeight w:val="541"/>
                <w:jc w:val="center"/>
              </w:trPr>
              <w:tc>
                <w:tcPr>
                  <w:tcW w:w="5751" w:type="dxa"/>
                  <w:tcBorders>
                    <w:bottom w:val="single" w:sz="8" w:space="0" w:color="auto"/>
                  </w:tcBorders>
                  <w:vAlign w:val="center"/>
                </w:tcPr>
                <w:p w14:paraId="5A05A9EB" w14:textId="77777777" w:rsidR="008A3C5E" w:rsidRPr="000A5E1E" w:rsidRDefault="008A3C5E" w:rsidP="008A3C5E">
                  <w:pPr>
                    <w:pStyle w:val="Corpsdetexte"/>
                    <w:widowControl w:val="0"/>
                    <w:autoSpaceDE w:val="0"/>
                    <w:autoSpaceDN w:val="0"/>
                    <w:spacing w:after="60" w:line="240" w:lineRule="auto"/>
                    <w:jc w:val="left"/>
                    <w:rPr>
                      <w:rFonts w:ascii="Calibri" w:hAnsi="Calibri" w:cs="Calibri"/>
                      <w:color w:val="000000"/>
                      <w:sz w:val="18"/>
                      <w:szCs w:val="18"/>
                    </w:rPr>
                  </w:pPr>
                  <w:r>
                    <w:rPr>
                      <w:rFonts w:ascii="Calibri" w:hAnsi="Calibri" w:cs="Calibri"/>
                      <w:b/>
                      <w:bCs/>
                      <w:color w:val="000000"/>
                      <w:sz w:val="18"/>
                      <w:szCs w:val="18"/>
                    </w:rPr>
                    <w:t>Bavettes</w:t>
                  </w:r>
                </w:p>
              </w:tc>
              <w:tc>
                <w:tcPr>
                  <w:tcW w:w="1984" w:type="dxa"/>
                  <w:tcBorders>
                    <w:bottom w:val="single" w:sz="8" w:space="0" w:color="auto"/>
                  </w:tcBorders>
                  <w:vAlign w:val="center"/>
                </w:tcPr>
                <w:p w14:paraId="0592FDD0" w14:textId="02BBE98A" w:rsidR="008A3C5E" w:rsidRPr="00954C10" w:rsidRDefault="00954C10" w:rsidP="008A3C5E">
                  <w:pPr>
                    <w:pStyle w:val="Corpsdetexte"/>
                    <w:widowControl w:val="0"/>
                    <w:autoSpaceDE w:val="0"/>
                    <w:autoSpaceDN w:val="0"/>
                    <w:spacing w:after="60" w:line="240" w:lineRule="auto"/>
                    <w:ind w:right="134"/>
                    <w:jc w:val="right"/>
                    <w:rPr>
                      <w:rFonts w:ascii="Calibri" w:hAnsi="Calibri" w:cs="Calibri"/>
                      <w:b/>
                      <w:bCs/>
                      <w:color w:val="000000"/>
                      <w:sz w:val="18"/>
                      <w:szCs w:val="18"/>
                    </w:rPr>
                  </w:pPr>
                  <w:r w:rsidRPr="00954C10">
                    <w:rPr>
                      <w:rFonts w:ascii="Calibri" w:hAnsi="Calibri" w:cs="Calibri"/>
                      <w:b/>
                      <w:bCs/>
                      <w:color w:val="000000"/>
                      <w:sz w:val="18"/>
                      <w:szCs w:val="18"/>
                    </w:rPr>
                    <w:t>Type 1 : 720 ml</w:t>
                  </w:r>
                </w:p>
                <w:p w14:paraId="26547AB5" w14:textId="328BA9E2" w:rsidR="00954C10" w:rsidRPr="00954C10" w:rsidRDefault="00954C10" w:rsidP="008A3C5E">
                  <w:pPr>
                    <w:pStyle w:val="Corpsdetexte"/>
                    <w:widowControl w:val="0"/>
                    <w:autoSpaceDE w:val="0"/>
                    <w:autoSpaceDN w:val="0"/>
                    <w:spacing w:after="60" w:line="240" w:lineRule="auto"/>
                    <w:ind w:right="134"/>
                    <w:jc w:val="right"/>
                    <w:rPr>
                      <w:rFonts w:ascii="Calibri" w:hAnsi="Calibri" w:cs="Calibri"/>
                      <w:b/>
                      <w:bCs/>
                      <w:color w:val="000000"/>
                      <w:sz w:val="18"/>
                      <w:szCs w:val="18"/>
                    </w:rPr>
                  </w:pPr>
                  <w:r w:rsidRPr="00954C10">
                    <w:rPr>
                      <w:rFonts w:ascii="Calibri" w:hAnsi="Calibri" w:cs="Calibri"/>
                      <w:b/>
                      <w:bCs/>
                      <w:color w:val="000000"/>
                      <w:sz w:val="18"/>
                      <w:szCs w:val="18"/>
                    </w:rPr>
                    <w:t xml:space="preserve">Type 2 : 320 ml </w:t>
                  </w:r>
                </w:p>
              </w:tc>
              <w:tc>
                <w:tcPr>
                  <w:tcW w:w="1028" w:type="dxa"/>
                  <w:tcBorders>
                    <w:bottom w:val="single" w:sz="8" w:space="0" w:color="auto"/>
                  </w:tcBorders>
                  <w:shd w:val="clear" w:color="auto" w:fill="D5DCE4" w:themeFill="text2" w:themeFillTint="33"/>
                  <w:vAlign w:val="center"/>
                </w:tcPr>
                <w:p w14:paraId="4FF26931" w14:textId="6AA7E4E5" w:rsidR="008A3C5E" w:rsidRDefault="00954C10" w:rsidP="008A3C5E">
                  <w:pPr>
                    <w:pStyle w:val="Corpsdetexte"/>
                    <w:widowControl w:val="0"/>
                    <w:autoSpaceDE w:val="0"/>
                    <w:autoSpaceDN w:val="0"/>
                    <w:spacing w:after="60" w:line="240" w:lineRule="auto"/>
                    <w:ind w:right="134"/>
                    <w:jc w:val="right"/>
                    <w:rPr>
                      <w:rFonts w:ascii="Calibri" w:hAnsi="Calibri" w:cs="Calibri"/>
                      <w:color w:val="000000"/>
                      <w:sz w:val="18"/>
                      <w:szCs w:val="18"/>
                    </w:rPr>
                  </w:pPr>
                  <w:r>
                    <w:rPr>
                      <w:rFonts w:ascii="Calibri" w:hAnsi="Calibri" w:cs="Calibri"/>
                      <w:color w:val="000000"/>
                      <w:sz w:val="18"/>
                      <w:szCs w:val="18"/>
                    </w:rPr>
                    <w:t>935 ml</w:t>
                  </w:r>
                </w:p>
              </w:tc>
            </w:tr>
            <w:tr w:rsidR="008A3C5E" w:rsidRPr="00B733AE" w14:paraId="664B04EC" w14:textId="21BA4E06" w:rsidTr="00954C10">
              <w:trPr>
                <w:trHeight w:val="317"/>
                <w:jc w:val="center"/>
              </w:trPr>
              <w:tc>
                <w:tcPr>
                  <w:tcW w:w="5751" w:type="dxa"/>
                  <w:vAlign w:val="center"/>
                </w:tcPr>
                <w:p w14:paraId="62360CB6" w14:textId="77777777" w:rsidR="008A3C5E" w:rsidRPr="000A5E1E" w:rsidRDefault="008A3C5E" w:rsidP="008A3C5E">
                  <w:pPr>
                    <w:pStyle w:val="Corpsdetexte"/>
                    <w:widowControl w:val="0"/>
                    <w:autoSpaceDE w:val="0"/>
                    <w:autoSpaceDN w:val="0"/>
                    <w:spacing w:before="120" w:after="60" w:line="240" w:lineRule="auto"/>
                    <w:jc w:val="left"/>
                    <w:rPr>
                      <w:rFonts w:ascii="Calibri" w:hAnsi="Calibri" w:cs="Calibri"/>
                      <w:color w:val="000000"/>
                      <w:sz w:val="18"/>
                      <w:szCs w:val="18"/>
                    </w:rPr>
                  </w:pPr>
                  <w:r>
                    <w:rPr>
                      <w:rFonts w:ascii="Calibri" w:hAnsi="Calibri" w:cs="Calibri"/>
                      <w:b/>
                      <w:bCs/>
                      <w:color w:val="000000"/>
                      <w:sz w:val="18"/>
                      <w:szCs w:val="18"/>
                    </w:rPr>
                    <w:t>Couvertines</w:t>
                  </w:r>
                </w:p>
              </w:tc>
              <w:tc>
                <w:tcPr>
                  <w:tcW w:w="1984" w:type="dxa"/>
                  <w:vAlign w:val="center"/>
                </w:tcPr>
                <w:p w14:paraId="4E9286D2" w14:textId="1ECB0F7C" w:rsidR="008A3C5E" w:rsidRPr="00954C10" w:rsidRDefault="008A3C5E" w:rsidP="008A3C5E">
                  <w:pPr>
                    <w:pStyle w:val="Corpsdetexte"/>
                    <w:widowControl w:val="0"/>
                    <w:autoSpaceDE w:val="0"/>
                    <w:autoSpaceDN w:val="0"/>
                    <w:spacing w:after="60" w:line="240" w:lineRule="auto"/>
                    <w:ind w:right="134"/>
                    <w:jc w:val="right"/>
                    <w:rPr>
                      <w:rFonts w:ascii="Calibri" w:hAnsi="Calibri" w:cs="Calibri"/>
                      <w:b/>
                      <w:bCs/>
                      <w:color w:val="000000"/>
                      <w:sz w:val="18"/>
                      <w:szCs w:val="18"/>
                    </w:rPr>
                  </w:pPr>
                  <w:r w:rsidRPr="00954C10">
                    <w:rPr>
                      <w:rFonts w:ascii="Calibri" w:hAnsi="Calibri" w:cs="Calibri"/>
                      <w:b/>
                      <w:bCs/>
                      <w:color w:val="000000"/>
                      <w:sz w:val="18"/>
                      <w:szCs w:val="18"/>
                    </w:rPr>
                    <w:t>6</w:t>
                  </w:r>
                  <w:r w:rsidR="00D153FD">
                    <w:rPr>
                      <w:rFonts w:ascii="Calibri" w:hAnsi="Calibri" w:cs="Calibri"/>
                      <w:b/>
                      <w:bCs/>
                      <w:color w:val="000000"/>
                      <w:sz w:val="18"/>
                      <w:szCs w:val="18"/>
                    </w:rPr>
                    <w:t>72</w:t>
                  </w:r>
                  <w:r w:rsidRPr="00954C10">
                    <w:rPr>
                      <w:rFonts w:ascii="Calibri" w:hAnsi="Calibri" w:cs="Calibri"/>
                      <w:b/>
                      <w:bCs/>
                      <w:color w:val="000000"/>
                      <w:sz w:val="18"/>
                      <w:szCs w:val="18"/>
                    </w:rPr>
                    <w:t xml:space="preserve"> ml</w:t>
                  </w:r>
                </w:p>
              </w:tc>
              <w:tc>
                <w:tcPr>
                  <w:tcW w:w="1028" w:type="dxa"/>
                  <w:shd w:val="clear" w:color="auto" w:fill="D5DCE4" w:themeFill="text2" w:themeFillTint="33"/>
                  <w:vAlign w:val="center"/>
                </w:tcPr>
                <w:p w14:paraId="03501220" w14:textId="5083A064" w:rsidR="008A3C5E" w:rsidRDefault="00954C10" w:rsidP="008A3C5E">
                  <w:pPr>
                    <w:pStyle w:val="Corpsdetexte"/>
                    <w:widowControl w:val="0"/>
                    <w:autoSpaceDE w:val="0"/>
                    <w:autoSpaceDN w:val="0"/>
                    <w:spacing w:after="60" w:line="240" w:lineRule="auto"/>
                    <w:ind w:right="134"/>
                    <w:jc w:val="right"/>
                    <w:rPr>
                      <w:rFonts w:ascii="Calibri" w:hAnsi="Calibri" w:cs="Calibri"/>
                      <w:color w:val="000000"/>
                      <w:sz w:val="18"/>
                      <w:szCs w:val="18"/>
                    </w:rPr>
                  </w:pPr>
                  <w:r>
                    <w:rPr>
                      <w:rFonts w:ascii="Calibri" w:hAnsi="Calibri" w:cs="Calibri"/>
                      <w:color w:val="000000"/>
                      <w:sz w:val="18"/>
                      <w:szCs w:val="18"/>
                    </w:rPr>
                    <w:t>680 ml</w:t>
                  </w:r>
                </w:p>
              </w:tc>
            </w:tr>
          </w:tbl>
          <w:p w14:paraId="1BD82F2F" w14:textId="77777777" w:rsidR="009D04DD" w:rsidRDefault="009D04DD" w:rsidP="00A920D4">
            <w:pPr>
              <w:pStyle w:val="Corpsdetexte"/>
              <w:widowControl w:val="0"/>
              <w:autoSpaceDE w:val="0"/>
              <w:autoSpaceDN w:val="0"/>
              <w:spacing w:after="0" w:line="240" w:lineRule="auto"/>
              <w:rPr>
                <w:noProof/>
              </w:rPr>
            </w:pPr>
          </w:p>
          <w:p w14:paraId="5CDEEDC1" w14:textId="5AFCF1B1" w:rsidR="009D04DD" w:rsidRPr="009D04DD" w:rsidRDefault="009D04DD" w:rsidP="00A920D4">
            <w:pPr>
              <w:pStyle w:val="Corpsdetexte"/>
              <w:widowControl w:val="0"/>
              <w:autoSpaceDE w:val="0"/>
              <w:autoSpaceDN w:val="0"/>
              <w:spacing w:after="0" w:line="240" w:lineRule="auto"/>
              <w:rPr>
                <w:i/>
                <w:iCs/>
                <w:noProof/>
              </w:rPr>
            </w:pPr>
            <w:r w:rsidRPr="00D153FD">
              <w:rPr>
                <w:i/>
                <w:iCs/>
                <w:noProof/>
                <w:color w:val="833C0B" w:themeColor="accent2" w:themeShade="80"/>
                <w:sz w:val="20"/>
                <w:szCs w:val="20"/>
              </w:rPr>
              <w:t>***</w:t>
            </w:r>
            <w:r w:rsidR="00D153FD" w:rsidRPr="00D153FD">
              <w:rPr>
                <w:i/>
                <w:iCs/>
                <w:noProof/>
                <w:color w:val="833C0B" w:themeColor="accent2" w:themeShade="80"/>
                <w:sz w:val="20"/>
                <w:szCs w:val="20"/>
              </w:rPr>
              <w:t xml:space="preserve"> </w:t>
            </w:r>
            <w:r w:rsidR="00D153FD" w:rsidRPr="00D153FD">
              <w:rPr>
                <w:i/>
                <w:iCs/>
                <w:noProof/>
                <w:color w:val="833C0B" w:themeColor="accent2" w:themeShade="80"/>
                <w:sz w:val="20"/>
                <w:szCs w:val="20"/>
                <w:u w:val="single"/>
              </w:rPr>
              <w:t>Q</w:t>
            </w:r>
            <w:r w:rsidRPr="00D153FD">
              <w:rPr>
                <w:i/>
                <w:iCs/>
                <w:color w:val="833C0B" w:themeColor="accent2" w:themeShade="80"/>
                <w:sz w:val="20"/>
                <w:szCs w:val="20"/>
                <w:u w:val="single"/>
              </w:rPr>
              <w:t>uantité</w:t>
            </w:r>
            <w:r w:rsidR="00D153FD" w:rsidRPr="00D153FD">
              <w:rPr>
                <w:i/>
                <w:iCs/>
                <w:color w:val="833C0B" w:themeColor="accent2" w:themeShade="80"/>
                <w:sz w:val="20"/>
                <w:szCs w:val="20"/>
                <w:u w:val="single"/>
              </w:rPr>
              <w:t xml:space="preserve"> </w:t>
            </w:r>
            <w:r w:rsidRPr="00D153FD">
              <w:rPr>
                <w:i/>
                <w:iCs/>
                <w:color w:val="833C0B" w:themeColor="accent2" w:themeShade="80"/>
                <w:sz w:val="20"/>
                <w:szCs w:val="20"/>
                <w:u w:val="single"/>
              </w:rPr>
              <w:t>donnée à titre d’information.</w:t>
            </w:r>
          </w:p>
        </w:tc>
      </w:tr>
    </w:tbl>
    <w:p w14:paraId="603F79CA" w14:textId="40E16D65" w:rsidR="00A920D4" w:rsidRDefault="00A920D4" w:rsidP="00A920D4">
      <w:pPr>
        <w:pStyle w:val="Corpsdetexte"/>
        <w:widowControl w:val="0"/>
        <w:autoSpaceDE w:val="0"/>
        <w:autoSpaceDN w:val="0"/>
        <w:spacing w:after="0" w:line="240" w:lineRule="auto"/>
      </w:pPr>
    </w:p>
    <w:p w14:paraId="43094A1A" w14:textId="3BFAE3FD" w:rsidR="009D04DD" w:rsidRDefault="009D04DD">
      <w:pPr>
        <w:spacing w:after="160" w:line="259" w:lineRule="auto"/>
        <w:jc w:val="left"/>
      </w:pPr>
      <w:r>
        <w:br w:type="page"/>
      </w:r>
    </w:p>
    <w:p w14:paraId="23093116" w14:textId="77777777" w:rsidR="006E7A76" w:rsidRDefault="006E7A76" w:rsidP="00A920D4">
      <w:pPr>
        <w:pStyle w:val="Corpsdetexte"/>
        <w:widowControl w:val="0"/>
        <w:autoSpaceDE w:val="0"/>
        <w:autoSpaceDN w:val="0"/>
        <w:spacing w:after="0" w:line="240" w:lineRule="auto"/>
      </w:pPr>
    </w:p>
    <w:p w14:paraId="7FCCABC1" w14:textId="5DA45CFA" w:rsidR="00454CA7" w:rsidRPr="00BB44B0" w:rsidRDefault="00454CA7" w:rsidP="00454CA7">
      <w:pPr>
        <w:spacing w:after="160" w:line="259" w:lineRule="auto"/>
        <w:jc w:val="left"/>
        <w:rPr>
          <w:b/>
          <w:bCs/>
          <w:u w:val="single"/>
        </w:rPr>
      </w:pPr>
      <w:r w:rsidRPr="00BB44B0">
        <w:rPr>
          <w:b/>
          <w:bCs/>
          <w:u w:val="single"/>
        </w:rPr>
        <w:t>ANNEXE 0</w:t>
      </w:r>
      <w:r>
        <w:rPr>
          <w:b/>
          <w:bCs/>
          <w:u w:val="single"/>
        </w:rPr>
        <w:t>2</w:t>
      </w:r>
      <w:r w:rsidRPr="00BB44B0">
        <w:rPr>
          <w:b/>
          <w:bCs/>
          <w:u w:val="single"/>
        </w:rPr>
        <w:t xml:space="preserve"> : LOCALISATION DES </w:t>
      </w:r>
      <w:r w:rsidR="003D150F">
        <w:rPr>
          <w:b/>
          <w:bCs/>
          <w:u w:val="single"/>
        </w:rPr>
        <w:t>OUVRANTS DE FACADE SUD B44-A</w:t>
      </w:r>
      <w:r w:rsidRPr="00BB44B0">
        <w:rPr>
          <w:b/>
          <w:bCs/>
          <w:u w:val="single"/>
        </w:rPr>
        <w:t xml:space="preserve"> :</w:t>
      </w:r>
    </w:p>
    <w:tbl>
      <w:tblPr>
        <w:tblStyle w:val="Grilledutableau"/>
        <w:tblW w:w="10343" w:type="dxa"/>
        <w:tblLook w:val="04A0" w:firstRow="1" w:lastRow="0" w:firstColumn="1" w:lastColumn="0" w:noHBand="0" w:noVBand="1"/>
      </w:tblPr>
      <w:tblGrid>
        <w:gridCol w:w="10343"/>
      </w:tblGrid>
      <w:tr w:rsidR="00454CA7" w14:paraId="6548F128" w14:textId="77777777" w:rsidTr="009D04DD">
        <w:trPr>
          <w:trHeight w:val="3426"/>
        </w:trPr>
        <w:tc>
          <w:tcPr>
            <w:tcW w:w="10343" w:type="dxa"/>
          </w:tcPr>
          <w:p w14:paraId="31F34816" w14:textId="682FFC79" w:rsidR="00454CA7" w:rsidRPr="009D04DD" w:rsidRDefault="00454CA7" w:rsidP="009D04DD">
            <w:pPr>
              <w:pStyle w:val="Corpsdetexte"/>
              <w:widowControl w:val="0"/>
              <w:numPr>
                <w:ilvl w:val="0"/>
                <w:numId w:val="30"/>
              </w:numPr>
              <w:autoSpaceDE w:val="0"/>
              <w:autoSpaceDN w:val="0"/>
              <w:spacing w:after="0" w:line="240" w:lineRule="auto"/>
              <w:jc w:val="left"/>
              <w:rPr>
                <w:b/>
                <w:bCs/>
              </w:rPr>
            </w:pPr>
            <w:r w:rsidRPr="009D04DD">
              <w:rPr>
                <w:b/>
                <w:bCs/>
              </w:rPr>
              <w:t>Vue d’ensemble de la façade sud.</w:t>
            </w:r>
          </w:p>
          <w:p w14:paraId="2BCB5B60" w14:textId="77777777" w:rsidR="00454CA7" w:rsidRDefault="00454CA7" w:rsidP="009D04DD">
            <w:pPr>
              <w:pStyle w:val="Corpsdetexte"/>
              <w:widowControl w:val="0"/>
              <w:autoSpaceDE w:val="0"/>
              <w:autoSpaceDN w:val="0"/>
              <w:spacing w:after="0" w:line="240" w:lineRule="auto"/>
              <w:jc w:val="center"/>
            </w:pPr>
            <w:r>
              <w:rPr>
                <w:noProof/>
              </w:rPr>
              <w:drawing>
                <wp:inline distT="0" distB="0" distL="0" distR="0" wp14:anchorId="7742DDEB" wp14:editId="00B1B1B4">
                  <wp:extent cx="6331320" cy="1543050"/>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334444" cy="1543811"/>
                          </a:xfrm>
                          <a:prstGeom prst="rect">
                            <a:avLst/>
                          </a:prstGeom>
                        </pic:spPr>
                      </pic:pic>
                    </a:graphicData>
                  </a:graphic>
                </wp:inline>
              </w:drawing>
            </w:r>
          </w:p>
          <w:p w14:paraId="68D71CC3" w14:textId="77777777" w:rsidR="009D04DD" w:rsidRDefault="009D04DD" w:rsidP="009D04DD">
            <w:pPr>
              <w:pStyle w:val="Corpsdetexte"/>
              <w:widowControl w:val="0"/>
              <w:autoSpaceDE w:val="0"/>
              <w:autoSpaceDN w:val="0"/>
              <w:spacing w:after="0" w:line="240" w:lineRule="auto"/>
              <w:jc w:val="center"/>
            </w:pPr>
          </w:p>
          <w:p w14:paraId="26AD66AE" w14:textId="1D3A1C5F" w:rsidR="009D04DD" w:rsidRPr="009D04DD" w:rsidRDefault="009D04DD" w:rsidP="009D04DD">
            <w:pPr>
              <w:pStyle w:val="Corpsdetexte"/>
              <w:widowControl w:val="0"/>
              <w:autoSpaceDE w:val="0"/>
              <w:autoSpaceDN w:val="0"/>
              <w:spacing w:after="0" w:line="240" w:lineRule="auto"/>
              <w:ind w:left="1723"/>
              <w:rPr>
                <w:b/>
                <w:bCs/>
              </w:rPr>
            </w:pPr>
            <w:r w:rsidRPr="009D04DD">
              <w:rPr>
                <w:b/>
                <w:bCs/>
              </w:rPr>
              <w:t>&lt; ------------- Partie A ---------------------&gt;&lt;-------------------- Partie B ------------------&gt;</w:t>
            </w:r>
          </w:p>
        </w:tc>
      </w:tr>
      <w:tr w:rsidR="00454CA7" w14:paraId="70DEA983" w14:textId="77777777" w:rsidTr="00454CA7">
        <w:tc>
          <w:tcPr>
            <w:tcW w:w="10343" w:type="dxa"/>
          </w:tcPr>
          <w:p w14:paraId="4CE6B727" w14:textId="77777777" w:rsidR="00454CA7" w:rsidRDefault="00454CA7" w:rsidP="009D04DD">
            <w:pPr>
              <w:pStyle w:val="Corpsdetexte"/>
              <w:widowControl w:val="0"/>
              <w:autoSpaceDE w:val="0"/>
              <w:autoSpaceDN w:val="0"/>
              <w:spacing w:after="0" w:line="240" w:lineRule="auto"/>
              <w:jc w:val="center"/>
            </w:pPr>
          </w:p>
          <w:p w14:paraId="745110BE" w14:textId="60C41C35" w:rsidR="00454CA7" w:rsidRPr="009D04DD" w:rsidRDefault="009D04DD" w:rsidP="009D04DD">
            <w:pPr>
              <w:pStyle w:val="Corpsdetexte"/>
              <w:widowControl w:val="0"/>
              <w:numPr>
                <w:ilvl w:val="0"/>
                <w:numId w:val="31"/>
              </w:numPr>
              <w:autoSpaceDE w:val="0"/>
              <w:autoSpaceDN w:val="0"/>
              <w:spacing w:after="0" w:line="240" w:lineRule="auto"/>
              <w:jc w:val="left"/>
              <w:rPr>
                <w:b/>
                <w:bCs/>
              </w:rPr>
            </w:pPr>
            <w:r w:rsidRPr="009D04DD">
              <w:rPr>
                <w:b/>
                <w:bCs/>
              </w:rPr>
              <w:t>Partie A</w:t>
            </w:r>
          </w:p>
          <w:p w14:paraId="3DD144F9" w14:textId="1B7B99F3" w:rsidR="00454CA7" w:rsidRDefault="009D04DD" w:rsidP="009D04DD">
            <w:pPr>
              <w:pStyle w:val="Corpsdetexte"/>
              <w:widowControl w:val="0"/>
              <w:autoSpaceDE w:val="0"/>
              <w:autoSpaceDN w:val="0"/>
              <w:spacing w:after="0" w:line="240" w:lineRule="auto"/>
              <w:jc w:val="center"/>
            </w:pPr>
            <w:r w:rsidRPr="009D04DD">
              <w:rPr>
                <w:noProof/>
              </w:rPr>
              <w:drawing>
                <wp:inline distT="0" distB="0" distL="0" distR="0" wp14:anchorId="05708215" wp14:editId="370A8B0E">
                  <wp:extent cx="5909576" cy="2190687"/>
                  <wp:effectExtent l="0" t="0" r="0" b="63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27557" cy="2197353"/>
                          </a:xfrm>
                          <a:prstGeom prst="rect">
                            <a:avLst/>
                          </a:prstGeom>
                        </pic:spPr>
                      </pic:pic>
                    </a:graphicData>
                  </a:graphic>
                </wp:inline>
              </w:drawing>
            </w:r>
          </w:p>
          <w:p w14:paraId="09D31DA4" w14:textId="0324D647" w:rsidR="009D04DD" w:rsidRDefault="009D04DD" w:rsidP="006646C6">
            <w:pPr>
              <w:pStyle w:val="Corpsdetexte"/>
              <w:widowControl w:val="0"/>
              <w:autoSpaceDE w:val="0"/>
              <w:autoSpaceDN w:val="0"/>
              <w:spacing w:after="0" w:line="240" w:lineRule="auto"/>
            </w:pPr>
          </w:p>
          <w:p w14:paraId="25ADAC70" w14:textId="779D2883" w:rsidR="009D04DD" w:rsidRPr="009D04DD" w:rsidRDefault="009D04DD" w:rsidP="009D04DD">
            <w:pPr>
              <w:pStyle w:val="Corpsdetexte"/>
              <w:widowControl w:val="0"/>
              <w:numPr>
                <w:ilvl w:val="0"/>
                <w:numId w:val="31"/>
              </w:numPr>
              <w:autoSpaceDE w:val="0"/>
              <w:autoSpaceDN w:val="0"/>
              <w:spacing w:after="0" w:line="240" w:lineRule="auto"/>
              <w:jc w:val="left"/>
              <w:rPr>
                <w:b/>
                <w:bCs/>
              </w:rPr>
            </w:pPr>
            <w:r w:rsidRPr="009D04DD">
              <w:rPr>
                <w:b/>
                <w:bCs/>
              </w:rPr>
              <w:t xml:space="preserve">Partie </w:t>
            </w:r>
            <w:r>
              <w:rPr>
                <w:b/>
                <w:bCs/>
              </w:rPr>
              <w:t>B</w:t>
            </w:r>
          </w:p>
          <w:p w14:paraId="373D1006" w14:textId="3C9C92CB" w:rsidR="009D04DD" w:rsidRDefault="009D04DD" w:rsidP="009D04DD">
            <w:pPr>
              <w:pStyle w:val="Corpsdetexte"/>
              <w:widowControl w:val="0"/>
              <w:autoSpaceDE w:val="0"/>
              <w:autoSpaceDN w:val="0"/>
              <w:spacing w:after="0" w:line="240" w:lineRule="auto"/>
              <w:jc w:val="center"/>
            </w:pPr>
          </w:p>
          <w:p w14:paraId="5DB853B4" w14:textId="5E3261EC" w:rsidR="009D04DD" w:rsidRDefault="009D04DD" w:rsidP="009D04DD">
            <w:pPr>
              <w:pStyle w:val="Corpsdetexte"/>
              <w:widowControl w:val="0"/>
              <w:autoSpaceDE w:val="0"/>
              <w:autoSpaceDN w:val="0"/>
              <w:spacing w:after="0" w:line="240" w:lineRule="auto"/>
              <w:jc w:val="center"/>
            </w:pPr>
            <w:r w:rsidRPr="009D04DD">
              <w:rPr>
                <w:noProof/>
              </w:rPr>
              <w:drawing>
                <wp:inline distT="0" distB="0" distL="0" distR="0" wp14:anchorId="4DE39278" wp14:editId="6B80AA25">
                  <wp:extent cx="5898407" cy="2375968"/>
                  <wp:effectExtent l="0" t="0" r="7620" b="5715"/>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b="7038"/>
                          <a:stretch/>
                        </pic:blipFill>
                        <pic:spPr bwMode="auto">
                          <a:xfrm>
                            <a:off x="0" y="0"/>
                            <a:ext cx="5901387" cy="2377168"/>
                          </a:xfrm>
                          <a:prstGeom prst="rect">
                            <a:avLst/>
                          </a:prstGeom>
                          <a:ln>
                            <a:noFill/>
                          </a:ln>
                          <a:extLst>
                            <a:ext uri="{53640926-AAD7-44D8-BBD7-CCE9431645EC}">
                              <a14:shadowObscured xmlns:a14="http://schemas.microsoft.com/office/drawing/2010/main"/>
                            </a:ext>
                          </a:extLst>
                        </pic:spPr>
                      </pic:pic>
                    </a:graphicData>
                  </a:graphic>
                </wp:inline>
              </w:drawing>
            </w:r>
          </w:p>
          <w:p w14:paraId="7E5787A1" w14:textId="7EFB34AE" w:rsidR="009D04DD" w:rsidRDefault="009D04DD" w:rsidP="009D04DD">
            <w:pPr>
              <w:pStyle w:val="Corpsdetexte"/>
              <w:widowControl w:val="0"/>
              <w:autoSpaceDE w:val="0"/>
              <w:autoSpaceDN w:val="0"/>
              <w:spacing w:after="0" w:line="240" w:lineRule="auto"/>
              <w:jc w:val="center"/>
            </w:pPr>
          </w:p>
          <w:tbl>
            <w:tblPr>
              <w:tblStyle w:val="Grilledutableau"/>
              <w:tblW w:w="54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5"/>
              <w:gridCol w:w="2126"/>
            </w:tblGrid>
            <w:tr w:rsidR="009D04DD" w14:paraId="2F8A0EB6" w14:textId="77777777" w:rsidTr="006646C6">
              <w:trPr>
                <w:trHeight w:val="317"/>
                <w:jc w:val="center"/>
              </w:trPr>
              <w:tc>
                <w:tcPr>
                  <w:tcW w:w="3325" w:type="dxa"/>
                </w:tcPr>
                <w:p w14:paraId="67B80CCB" w14:textId="2AA7DBA5" w:rsidR="009D04DD" w:rsidRDefault="009D04DD" w:rsidP="009D04DD">
                  <w:pPr>
                    <w:pStyle w:val="Corpsdetexte"/>
                    <w:widowControl w:val="0"/>
                    <w:autoSpaceDE w:val="0"/>
                    <w:autoSpaceDN w:val="0"/>
                    <w:spacing w:before="120" w:after="60" w:line="240" w:lineRule="auto"/>
                    <w:rPr>
                      <w:rFonts w:ascii="Calibri" w:hAnsi="Calibri" w:cs="Calibri"/>
                      <w:b/>
                      <w:bCs/>
                      <w:color w:val="000000"/>
                      <w:sz w:val="18"/>
                      <w:szCs w:val="18"/>
                    </w:rPr>
                  </w:pPr>
                  <w:r>
                    <w:rPr>
                      <w:rFonts w:ascii="Calibri" w:hAnsi="Calibri" w:cs="Calibri"/>
                      <w:b/>
                      <w:bCs/>
                      <w:color w:val="000000"/>
                      <w:sz w:val="18"/>
                      <w:szCs w:val="18"/>
                    </w:rPr>
                    <w:t>Châssis en façade Sud</w:t>
                  </w:r>
                  <w:r w:rsidR="006646C6">
                    <w:rPr>
                      <w:rFonts w:ascii="Calibri" w:hAnsi="Calibri" w:cs="Calibri"/>
                      <w:b/>
                      <w:bCs/>
                      <w:color w:val="000000"/>
                      <w:sz w:val="18"/>
                      <w:szCs w:val="18"/>
                    </w:rPr>
                    <w:t xml:space="preserve"> par typologie :</w:t>
                  </w:r>
                </w:p>
              </w:tc>
              <w:tc>
                <w:tcPr>
                  <w:tcW w:w="2126" w:type="dxa"/>
                  <w:vAlign w:val="center"/>
                </w:tcPr>
                <w:p w14:paraId="1ACFC375" w14:textId="5576E03F" w:rsidR="009D04DD" w:rsidRDefault="009D04DD" w:rsidP="0026262E">
                  <w:pPr>
                    <w:pStyle w:val="Corpsdetexte"/>
                    <w:widowControl w:val="0"/>
                    <w:autoSpaceDE w:val="0"/>
                    <w:autoSpaceDN w:val="0"/>
                    <w:spacing w:before="120" w:after="60" w:line="240" w:lineRule="auto"/>
                    <w:jc w:val="center"/>
                    <w:rPr>
                      <w:rFonts w:ascii="Calibri" w:hAnsi="Calibri" w:cs="Calibri"/>
                      <w:color w:val="000000"/>
                      <w:sz w:val="18"/>
                      <w:szCs w:val="18"/>
                    </w:rPr>
                  </w:pPr>
                </w:p>
              </w:tc>
            </w:tr>
            <w:tr w:rsidR="006646C6" w14:paraId="3F4F059C" w14:textId="77777777" w:rsidTr="00A850C2">
              <w:trPr>
                <w:trHeight w:val="317"/>
                <w:jc w:val="center"/>
              </w:trPr>
              <w:tc>
                <w:tcPr>
                  <w:tcW w:w="3325" w:type="dxa"/>
                  <w:tcBorders>
                    <w:bottom w:val="single" w:sz="4" w:space="0" w:color="auto"/>
                  </w:tcBorders>
                </w:tcPr>
                <w:p w14:paraId="46B31E80" w14:textId="25A6C3D2" w:rsidR="006646C6" w:rsidRPr="00A850C2" w:rsidRDefault="006646C6" w:rsidP="00A850C2">
                  <w:pPr>
                    <w:pStyle w:val="Corpsdetexte"/>
                    <w:widowControl w:val="0"/>
                    <w:numPr>
                      <w:ilvl w:val="0"/>
                      <w:numId w:val="32"/>
                    </w:numPr>
                    <w:autoSpaceDE w:val="0"/>
                    <w:autoSpaceDN w:val="0"/>
                    <w:spacing w:after="60" w:line="240" w:lineRule="auto"/>
                    <w:ind w:left="1830"/>
                    <w:jc w:val="left"/>
                    <w:rPr>
                      <w:rFonts w:ascii="Calibri" w:hAnsi="Calibri" w:cs="Calibri"/>
                      <w:b/>
                      <w:bCs/>
                      <w:color w:val="FF0000"/>
                      <w:sz w:val="18"/>
                      <w:szCs w:val="18"/>
                    </w:rPr>
                  </w:pPr>
                  <w:r w:rsidRPr="00A850C2">
                    <w:rPr>
                      <w:rFonts w:ascii="Calibri" w:hAnsi="Calibri" w:cs="Calibri"/>
                      <w:b/>
                      <w:bCs/>
                      <w:color w:val="FF0000"/>
                      <w:sz w:val="18"/>
                      <w:szCs w:val="18"/>
                    </w:rPr>
                    <w:t>Châssis OF</w:t>
                  </w:r>
                </w:p>
                <w:p w14:paraId="353896F6" w14:textId="53BB50A4" w:rsidR="006646C6" w:rsidRPr="00A850C2" w:rsidRDefault="006646C6" w:rsidP="00A850C2">
                  <w:pPr>
                    <w:pStyle w:val="Corpsdetexte"/>
                    <w:widowControl w:val="0"/>
                    <w:numPr>
                      <w:ilvl w:val="0"/>
                      <w:numId w:val="32"/>
                    </w:numPr>
                    <w:autoSpaceDE w:val="0"/>
                    <w:autoSpaceDN w:val="0"/>
                    <w:spacing w:after="60" w:line="240" w:lineRule="auto"/>
                    <w:ind w:left="1830"/>
                    <w:jc w:val="left"/>
                    <w:rPr>
                      <w:rFonts w:ascii="Calibri" w:hAnsi="Calibri" w:cs="Calibri"/>
                      <w:b/>
                      <w:bCs/>
                      <w:color w:val="FF0000"/>
                      <w:sz w:val="18"/>
                      <w:szCs w:val="18"/>
                    </w:rPr>
                  </w:pPr>
                  <w:r w:rsidRPr="00A850C2">
                    <w:rPr>
                      <w:rFonts w:ascii="Calibri" w:hAnsi="Calibri" w:cs="Calibri"/>
                      <w:b/>
                      <w:bCs/>
                      <w:color w:val="FF0000"/>
                      <w:sz w:val="18"/>
                      <w:szCs w:val="18"/>
                    </w:rPr>
                    <w:t>Châssis Pompier</w:t>
                  </w:r>
                </w:p>
                <w:p w14:paraId="4FC7A817" w14:textId="11D67D8B" w:rsidR="006646C6" w:rsidRPr="00A850C2" w:rsidRDefault="006646C6" w:rsidP="00A850C2">
                  <w:pPr>
                    <w:pStyle w:val="Corpsdetexte"/>
                    <w:widowControl w:val="0"/>
                    <w:numPr>
                      <w:ilvl w:val="0"/>
                      <w:numId w:val="32"/>
                    </w:numPr>
                    <w:autoSpaceDE w:val="0"/>
                    <w:autoSpaceDN w:val="0"/>
                    <w:spacing w:after="60" w:line="240" w:lineRule="auto"/>
                    <w:ind w:left="1830"/>
                    <w:jc w:val="left"/>
                    <w:rPr>
                      <w:rFonts w:ascii="Calibri" w:hAnsi="Calibri" w:cs="Calibri"/>
                      <w:b/>
                      <w:bCs/>
                      <w:color w:val="FF0000"/>
                      <w:sz w:val="18"/>
                      <w:szCs w:val="18"/>
                    </w:rPr>
                  </w:pPr>
                  <w:r w:rsidRPr="00A850C2">
                    <w:rPr>
                      <w:rFonts w:ascii="Calibri" w:hAnsi="Calibri" w:cs="Calibri"/>
                      <w:b/>
                      <w:bCs/>
                      <w:color w:val="000000" w:themeColor="text1"/>
                      <w:sz w:val="18"/>
                      <w:szCs w:val="18"/>
                    </w:rPr>
                    <w:t>Châssis Fixes</w:t>
                  </w:r>
                </w:p>
              </w:tc>
              <w:tc>
                <w:tcPr>
                  <w:tcW w:w="2126" w:type="dxa"/>
                  <w:tcBorders>
                    <w:bottom w:val="single" w:sz="4" w:space="0" w:color="auto"/>
                  </w:tcBorders>
                </w:tcPr>
                <w:p w14:paraId="1E8EC4EF" w14:textId="1DC78061" w:rsidR="00A850C2" w:rsidRPr="00A850C2" w:rsidRDefault="006646C6" w:rsidP="00A850C2">
                  <w:pPr>
                    <w:pStyle w:val="Corpsdetexte"/>
                    <w:widowControl w:val="0"/>
                    <w:autoSpaceDE w:val="0"/>
                    <w:autoSpaceDN w:val="0"/>
                    <w:spacing w:after="60" w:line="240" w:lineRule="auto"/>
                    <w:jc w:val="left"/>
                    <w:rPr>
                      <w:rFonts w:ascii="Calibri" w:hAnsi="Calibri" w:cs="Calibri"/>
                      <w:b/>
                      <w:bCs/>
                      <w:color w:val="FF0000"/>
                      <w:sz w:val="18"/>
                      <w:szCs w:val="18"/>
                    </w:rPr>
                  </w:pPr>
                  <w:proofErr w:type="gramStart"/>
                  <w:r w:rsidRPr="00A850C2">
                    <w:rPr>
                      <w:rFonts w:ascii="Calibri" w:hAnsi="Calibri" w:cs="Calibri"/>
                      <w:b/>
                      <w:bCs/>
                      <w:color w:val="FF0000"/>
                      <w:sz w:val="18"/>
                      <w:szCs w:val="18"/>
                    </w:rPr>
                    <w:t xml:space="preserve">=  </w:t>
                  </w:r>
                  <w:r w:rsidR="00482A73" w:rsidRPr="00A850C2">
                    <w:rPr>
                      <w:rFonts w:ascii="Calibri" w:hAnsi="Calibri" w:cs="Calibri"/>
                      <w:b/>
                      <w:bCs/>
                      <w:color w:val="FF0000"/>
                      <w:sz w:val="18"/>
                      <w:szCs w:val="18"/>
                    </w:rPr>
                    <w:t>7</w:t>
                  </w:r>
                  <w:r w:rsidR="00A850C2" w:rsidRPr="00A850C2">
                    <w:rPr>
                      <w:rFonts w:ascii="Calibri" w:hAnsi="Calibri" w:cs="Calibri"/>
                      <w:b/>
                      <w:bCs/>
                      <w:color w:val="FF0000"/>
                      <w:sz w:val="18"/>
                      <w:szCs w:val="18"/>
                    </w:rPr>
                    <w:t>3</w:t>
                  </w:r>
                  <w:proofErr w:type="gramEnd"/>
                  <w:r w:rsidR="00A850C2" w:rsidRPr="00A850C2">
                    <w:rPr>
                      <w:rFonts w:ascii="Calibri" w:hAnsi="Calibri" w:cs="Calibri"/>
                      <w:b/>
                      <w:bCs/>
                      <w:color w:val="FF0000"/>
                      <w:sz w:val="18"/>
                      <w:szCs w:val="18"/>
                    </w:rPr>
                    <w:t xml:space="preserve"> U</w:t>
                  </w:r>
                </w:p>
                <w:p w14:paraId="31D0EB52" w14:textId="6386A669" w:rsidR="006646C6" w:rsidRPr="00A850C2" w:rsidRDefault="006646C6" w:rsidP="00A850C2">
                  <w:pPr>
                    <w:pStyle w:val="Corpsdetexte"/>
                    <w:widowControl w:val="0"/>
                    <w:autoSpaceDE w:val="0"/>
                    <w:autoSpaceDN w:val="0"/>
                    <w:spacing w:after="60" w:line="240" w:lineRule="auto"/>
                    <w:jc w:val="left"/>
                    <w:rPr>
                      <w:rFonts w:ascii="Calibri" w:hAnsi="Calibri" w:cs="Calibri"/>
                      <w:b/>
                      <w:bCs/>
                      <w:color w:val="FF0000"/>
                      <w:sz w:val="18"/>
                      <w:szCs w:val="18"/>
                    </w:rPr>
                  </w:pPr>
                  <w:proofErr w:type="gramStart"/>
                  <w:r w:rsidRPr="00A850C2">
                    <w:rPr>
                      <w:rFonts w:ascii="Calibri" w:hAnsi="Calibri" w:cs="Calibri"/>
                      <w:b/>
                      <w:bCs/>
                      <w:color w:val="FF0000"/>
                      <w:sz w:val="18"/>
                      <w:szCs w:val="18"/>
                    </w:rPr>
                    <w:t xml:space="preserve">=  </w:t>
                  </w:r>
                  <w:r w:rsidR="00A850C2" w:rsidRPr="00A850C2">
                    <w:rPr>
                      <w:rFonts w:ascii="Calibri" w:hAnsi="Calibri" w:cs="Calibri"/>
                      <w:b/>
                      <w:bCs/>
                      <w:color w:val="FF0000"/>
                      <w:sz w:val="18"/>
                      <w:szCs w:val="18"/>
                    </w:rPr>
                    <w:t>19</w:t>
                  </w:r>
                  <w:proofErr w:type="gramEnd"/>
                  <w:r w:rsidRPr="00A850C2">
                    <w:rPr>
                      <w:rFonts w:ascii="Calibri" w:hAnsi="Calibri" w:cs="Calibri"/>
                      <w:b/>
                      <w:bCs/>
                      <w:color w:val="FF0000"/>
                      <w:sz w:val="18"/>
                      <w:szCs w:val="18"/>
                    </w:rPr>
                    <w:t xml:space="preserve"> U</w:t>
                  </w:r>
                  <w:r w:rsidR="000851A0" w:rsidRPr="00A850C2">
                    <w:rPr>
                      <w:rFonts w:ascii="Calibri" w:hAnsi="Calibri" w:cs="Calibri"/>
                      <w:b/>
                      <w:bCs/>
                      <w:color w:val="FF0000"/>
                      <w:sz w:val="18"/>
                      <w:szCs w:val="18"/>
                    </w:rPr>
                    <w:t xml:space="preserve"> </w:t>
                  </w:r>
                </w:p>
                <w:p w14:paraId="39885C70" w14:textId="7B268036" w:rsidR="006646C6" w:rsidRPr="00A850C2" w:rsidRDefault="006646C6" w:rsidP="00A850C2">
                  <w:pPr>
                    <w:pStyle w:val="Corpsdetexte"/>
                    <w:widowControl w:val="0"/>
                    <w:autoSpaceDE w:val="0"/>
                    <w:autoSpaceDN w:val="0"/>
                    <w:spacing w:after="60" w:line="240" w:lineRule="auto"/>
                    <w:jc w:val="left"/>
                    <w:rPr>
                      <w:rFonts w:ascii="Calibri" w:hAnsi="Calibri" w:cs="Calibri"/>
                      <w:color w:val="FF0000"/>
                      <w:sz w:val="18"/>
                      <w:szCs w:val="18"/>
                    </w:rPr>
                  </w:pPr>
                  <w:proofErr w:type="gramStart"/>
                  <w:r w:rsidRPr="00A850C2">
                    <w:rPr>
                      <w:rFonts w:ascii="Calibri" w:hAnsi="Calibri" w:cs="Calibri"/>
                      <w:b/>
                      <w:bCs/>
                      <w:color w:val="000000" w:themeColor="text1"/>
                      <w:sz w:val="18"/>
                      <w:szCs w:val="18"/>
                    </w:rPr>
                    <w:t xml:space="preserve">=  </w:t>
                  </w:r>
                  <w:r w:rsidR="000851A0" w:rsidRPr="00A850C2">
                    <w:rPr>
                      <w:rFonts w:ascii="Calibri" w:hAnsi="Calibri" w:cs="Calibri"/>
                      <w:b/>
                      <w:bCs/>
                      <w:color w:val="000000" w:themeColor="text1"/>
                      <w:sz w:val="18"/>
                      <w:szCs w:val="18"/>
                    </w:rPr>
                    <w:t>7</w:t>
                  </w:r>
                  <w:r w:rsidR="00A850C2" w:rsidRPr="00A850C2">
                    <w:rPr>
                      <w:rFonts w:ascii="Calibri" w:hAnsi="Calibri" w:cs="Calibri"/>
                      <w:b/>
                      <w:bCs/>
                      <w:color w:val="000000" w:themeColor="text1"/>
                      <w:sz w:val="18"/>
                      <w:szCs w:val="18"/>
                    </w:rPr>
                    <w:t>5</w:t>
                  </w:r>
                  <w:proofErr w:type="gramEnd"/>
                  <w:r w:rsidR="000851A0" w:rsidRPr="00A850C2">
                    <w:rPr>
                      <w:rFonts w:ascii="Calibri" w:hAnsi="Calibri" w:cs="Calibri"/>
                      <w:b/>
                      <w:bCs/>
                      <w:color w:val="000000" w:themeColor="text1"/>
                      <w:sz w:val="18"/>
                      <w:szCs w:val="18"/>
                    </w:rPr>
                    <w:t xml:space="preserve"> </w:t>
                  </w:r>
                  <w:r w:rsidRPr="00A850C2">
                    <w:rPr>
                      <w:rFonts w:ascii="Calibri" w:hAnsi="Calibri" w:cs="Calibri"/>
                      <w:b/>
                      <w:bCs/>
                      <w:color w:val="000000" w:themeColor="text1"/>
                      <w:sz w:val="18"/>
                      <w:szCs w:val="18"/>
                    </w:rPr>
                    <w:t xml:space="preserve"> U</w:t>
                  </w:r>
                  <w:r w:rsidR="000851A0" w:rsidRPr="00A850C2">
                    <w:rPr>
                      <w:rFonts w:ascii="Calibri" w:hAnsi="Calibri" w:cs="Calibri"/>
                      <w:b/>
                      <w:bCs/>
                      <w:color w:val="000000" w:themeColor="text1"/>
                      <w:sz w:val="18"/>
                      <w:szCs w:val="18"/>
                    </w:rPr>
                    <w:t xml:space="preserve"> </w:t>
                  </w:r>
                </w:p>
              </w:tc>
            </w:tr>
            <w:tr w:rsidR="00A850C2" w14:paraId="68F7908E" w14:textId="77777777" w:rsidTr="00D040B0">
              <w:trPr>
                <w:trHeight w:val="251"/>
                <w:jc w:val="center"/>
              </w:trPr>
              <w:tc>
                <w:tcPr>
                  <w:tcW w:w="5451" w:type="dxa"/>
                  <w:gridSpan w:val="2"/>
                  <w:tcBorders>
                    <w:top w:val="single" w:sz="4" w:space="0" w:color="auto"/>
                    <w:left w:val="single" w:sz="4" w:space="0" w:color="auto"/>
                    <w:bottom w:val="single" w:sz="4" w:space="0" w:color="auto"/>
                    <w:right w:val="single" w:sz="4" w:space="0" w:color="auto"/>
                  </w:tcBorders>
                </w:tcPr>
                <w:p w14:paraId="44576CD9" w14:textId="11629C28" w:rsidR="00A850C2" w:rsidRPr="00A850C2" w:rsidRDefault="00A850C2" w:rsidP="00A850C2">
                  <w:pPr>
                    <w:pStyle w:val="Corpsdetexte"/>
                    <w:widowControl w:val="0"/>
                    <w:autoSpaceDE w:val="0"/>
                    <w:autoSpaceDN w:val="0"/>
                    <w:spacing w:before="120" w:after="60" w:line="240" w:lineRule="auto"/>
                    <w:ind w:left="2536"/>
                    <w:jc w:val="left"/>
                    <w:rPr>
                      <w:rFonts w:ascii="Calibri" w:hAnsi="Calibri" w:cs="Calibri"/>
                      <w:b/>
                      <w:bCs/>
                      <w:color w:val="FF0000"/>
                      <w:sz w:val="18"/>
                      <w:szCs w:val="18"/>
                    </w:rPr>
                  </w:pPr>
                  <w:r>
                    <w:rPr>
                      <w:rFonts w:ascii="Calibri" w:hAnsi="Calibri" w:cs="Calibri"/>
                      <w:b/>
                      <w:bCs/>
                      <w:color w:val="FF0000"/>
                      <w:sz w:val="18"/>
                      <w:szCs w:val="18"/>
                    </w:rPr>
                    <w:t>Soit 92 Châssis ouvrants</w:t>
                  </w:r>
                </w:p>
              </w:tc>
            </w:tr>
            <w:tr w:rsidR="00A850C2" w:rsidRPr="00A850C2" w14:paraId="0C81EBB5" w14:textId="77777777" w:rsidTr="00A850C2">
              <w:trPr>
                <w:trHeight w:val="64"/>
                <w:jc w:val="center"/>
              </w:trPr>
              <w:tc>
                <w:tcPr>
                  <w:tcW w:w="5451" w:type="dxa"/>
                  <w:gridSpan w:val="2"/>
                  <w:tcBorders>
                    <w:top w:val="single" w:sz="4" w:space="0" w:color="auto"/>
                    <w:left w:val="nil"/>
                    <w:bottom w:val="nil"/>
                    <w:right w:val="nil"/>
                  </w:tcBorders>
                </w:tcPr>
                <w:p w14:paraId="2DE38569" w14:textId="2C67168B" w:rsidR="00A850C2" w:rsidRPr="00A850C2" w:rsidRDefault="00D040B0" w:rsidP="00D040B0">
                  <w:pPr>
                    <w:pStyle w:val="Corpsdetexte"/>
                    <w:widowControl w:val="0"/>
                    <w:autoSpaceDE w:val="0"/>
                    <w:autoSpaceDN w:val="0"/>
                    <w:spacing w:after="0" w:line="240" w:lineRule="auto"/>
                    <w:jc w:val="left"/>
                    <w:rPr>
                      <w:rFonts w:ascii="Calibri" w:hAnsi="Calibri" w:cs="Calibri"/>
                      <w:b/>
                      <w:bCs/>
                      <w:color w:val="FF0000"/>
                      <w:sz w:val="2"/>
                      <w:szCs w:val="2"/>
                    </w:rPr>
                  </w:pPr>
                  <w:r w:rsidRPr="00D153FD">
                    <w:rPr>
                      <w:i/>
                      <w:iCs/>
                      <w:noProof/>
                      <w:color w:val="833C0B" w:themeColor="accent2" w:themeShade="80"/>
                      <w:sz w:val="20"/>
                      <w:szCs w:val="20"/>
                    </w:rPr>
                    <w:t xml:space="preserve">*** </w:t>
                  </w:r>
                  <w:r w:rsidRPr="00D153FD">
                    <w:rPr>
                      <w:i/>
                      <w:iCs/>
                      <w:noProof/>
                      <w:color w:val="833C0B" w:themeColor="accent2" w:themeShade="80"/>
                      <w:sz w:val="20"/>
                      <w:szCs w:val="20"/>
                      <w:u w:val="single"/>
                    </w:rPr>
                    <w:t>Q</w:t>
                  </w:r>
                  <w:r w:rsidRPr="00D153FD">
                    <w:rPr>
                      <w:i/>
                      <w:iCs/>
                      <w:color w:val="833C0B" w:themeColor="accent2" w:themeShade="80"/>
                      <w:sz w:val="20"/>
                      <w:szCs w:val="20"/>
                      <w:u w:val="single"/>
                    </w:rPr>
                    <w:t>uantité donnée à titre d’information</w:t>
                  </w:r>
                  <w:r w:rsidRPr="00A850C2">
                    <w:rPr>
                      <w:rFonts w:ascii="Calibri" w:hAnsi="Calibri" w:cs="Calibri"/>
                      <w:b/>
                      <w:bCs/>
                      <w:color w:val="FF0000"/>
                      <w:sz w:val="2"/>
                      <w:szCs w:val="2"/>
                    </w:rPr>
                    <w:t xml:space="preserve"> </w:t>
                  </w:r>
                </w:p>
              </w:tc>
            </w:tr>
          </w:tbl>
          <w:p w14:paraId="3A588477" w14:textId="4494BAEF" w:rsidR="00454CA7" w:rsidRDefault="00454CA7" w:rsidP="009D04DD">
            <w:pPr>
              <w:pStyle w:val="Corpsdetexte"/>
              <w:widowControl w:val="0"/>
              <w:autoSpaceDE w:val="0"/>
              <w:autoSpaceDN w:val="0"/>
              <w:spacing w:after="0" w:line="240" w:lineRule="auto"/>
              <w:jc w:val="center"/>
            </w:pPr>
          </w:p>
        </w:tc>
      </w:tr>
    </w:tbl>
    <w:p w14:paraId="6C61D246" w14:textId="77777777" w:rsidR="00454CA7" w:rsidRDefault="00454CA7" w:rsidP="00D040B0">
      <w:pPr>
        <w:pStyle w:val="Corpsdetexte"/>
        <w:widowControl w:val="0"/>
        <w:autoSpaceDE w:val="0"/>
        <w:autoSpaceDN w:val="0"/>
        <w:spacing w:after="0" w:line="240" w:lineRule="auto"/>
      </w:pPr>
    </w:p>
    <w:sectPr w:rsidR="00454CA7" w:rsidSect="00D040B0">
      <w:pgSz w:w="11906" w:h="16838"/>
      <w:pgMar w:top="709" w:right="1700" w:bottom="851" w:left="1134" w:header="284" w:footer="4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FF8D3A" w14:textId="77777777" w:rsidR="00807ABD" w:rsidRDefault="00807ABD" w:rsidP="00D77F41">
      <w:pPr>
        <w:spacing w:after="0" w:line="240" w:lineRule="auto"/>
      </w:pPr>
      <w:r>
        <w:separator/>
      </w:r>
    </w:p>
    <w:p w14:paraId="6ED9C3E8" w14:textId="77777777" w:rsidR="00807ABD" w:rsidRDefault="00807ABD"/>
  </w:endnote>
  <w:endnote w:type="continuationSeparator" w:id="0">
    <w:p w14:paraId="5C4963F7" w14:textId="77777777" w:rsidR="00807ABD" w:rsidRDefault="00807ABD" w:rsidP="00D77F41">
      <w:pPr>
        <w:spacing w:after="0" w:line="240" w:lineRule="auto"/>
      </w:pPr>
      <w:r>
        <w:continuationSeparator/>
      </w:r>
    </w:p>
    <w:p w14:paraId="068CD6E5" w14:textId="77777777" w:rsidR="00807ABD" w:rsidRDefault="00807A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pitch w:val="variable"/>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Arial Black">
    <w:panose1 w:val="020B0A04020102020204"/>
    <w:charset w:val="00"/>
    <w:family w:val="swiss"/>
    <w:pitch w:val="variable"/>
    <w:sig w:usb0="A00002AF" w:usb1="400078FB" w:usb2="00000000" w:usb3="00000000" w:csb0="0000009F" w:csb1="00000000"/>
  </w:font>
  <w:font w:name="SymbolMT">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3D0C30" w14:textId="77777777" w:rsidR="00807ABD" w:rsidRDefault="00807ABD" w:rsidP="00D77F41">
      <w:pPr>
        <w:spacing w:after="0" w:line="240" w:lineRule="auto"/>
      </w:pPr>
      <w:r>
        <w:separator/>
      </w:r>
    </w:p>
    <w:p w14:paraId="4109306E" w14:textId="77777777" w:rsidR="00807ABD" w:rsidRDefault="00807ABD"/>
  </w:footnote>
  <w:footnote w:type="continuationSeparator" w:id="0">
    <w:p w14:paraId="7718550A" w14:textId="77777777" w:rsidR="00807ABD" w:rsidRDefault="00807ABD" w:rsidP="00D77F41">
      <w:pPr>
        <w:spacing w:after="0" w:line="240" w:lineRule="auto"/>
      </w:pPr>
      <w:r>
        <w:continuationSeparator/>
      </w:r>
    </w:p>
    <w:p w14:paraId="7B834ABA" w14:textId="77777777" w:rsidR="00807ABD" w:rsidRDefault="00807AB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1.5pt;height:126pt" o:bullet="t">
        <v:imagedata r:id="rId1" o:title="Capture d'écran 2024-11-03 221751"/>
      </v:shape>
    </w:pict>
  </w:numPicBullet>
  <w:abstractNum w:abstractNumId="0" w15:restartNumberingAfterBreak="0">
    <w:nsid w:val="FFFFFF82"/>
    <w:multiLevelType w:val="singleLevel"/>
    <w:tmpl w:val="373434FE"/>
    <w:lvl w:ilvl="0">
      <w:start w:val="1"/>
      <w:numFmt w:val="bullet"/>
      <w:pStyle w:val="Listepuces3"/>
      <w:lvlText w:val=""/>
      <w:lvlJc w:val="left"/>
      <w:pPr>
        <w:tabs>
          <w:tab w:val="num" w:pos="926"/>
        </w:tabs>
        <w:ind w:left="926" w:hanging="360"/>
      </w:pPr>
      <w:rPr>
        <w:rFonts w:ascii="Wingdings" w:hAnsi="Wingdings" w:hint="default"/>
      </w:rPr>
    </w:lvl>
  </w:abstractNum>
  <w:abstractNum w:abstractNumId="1" w15:restartNumberingAfterBreak="0">
    <w:nsid w:val="08E26E1D"/>
    <w:multiLevelType w:val="hybridMultilevel"/>
    <w:tmpl w:val="1F78AEE8"/>
    <w:lvl w:ilvl="0" w:tplc="3DE84868">
      <w:start w:val="1"/>
      <w:numFmt w:val="bullet"/>
      <w:lvlText w:val="­"/>
      <w:lvlJc w:val="left"/>
      <w:pPr>
        <w:ind w:left="720" w:hanging="360"/>
      </w:pPr>
      <w:rPr>
        <w:rFonts w:ascii="SimSun" w:eastAsia="SimSun" w:hAnsi="SimSun"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587AD0"/>
    <w:multiLevelType w:val="hybridMultilevel"/>
    <w:tmpl w:val="A4BC3B70"/>
    <w:lvl w:ilvl="0" w:tplc="040C000B">
      <w:start w:val="1"/>
      <w:numFmt w:val="bullet"/>
      <w:lvlText w:val=""/>
      <w:lvlJc w:val="left"/>
      <w:pPr>
        <w:ind w:left="720" w:hanging="360"/>
      </w:pPr>
      <w:rPr>
        <w:rFonts w:ascii="Wingdings" w:hAnsi="Wingdings" w:hint="default"/>
        <w:w w:val="99"/>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D441321"/>
    <w:multiLevelType w:val="hybridMultilevel"/>
    <w:tmpl w:val="0B96E18E"/>
    <w:lvl w:ilvl="0" w:tplc="3DE84868">
      <w:start w:val="1"/>
      <w:numFmt w:val="bullet"/>
      <w:lvlText w:val="­"/>
      <w:lvlJc w:val="left"/>
      <w:pPr>
        <w:ind w:left="720" w:hanging="360"/>
      </w:pPr>
      <w:rPr>
        <w:rFonts w:ascii="SimSun" w:eastAsia="SimSun" w:hAnsi="SimSun"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FF3201"/>
    <w:multiLevelType w:val="hybridMultilevel"/>
    <w:tmpl w:val="B2E46BBC"/>
    <w:lvl w:ilvl="0" w:tplc="6D085ADE">
      <w:start w:val="1"/>
      <w:numFmt w:val="bullet"/>
      <w:lvlText w:val=""/>
      <w:lvlJc w:val="left"/>
      <w:pPr>
        <w:ind w:left="720" w:hanging="360"/>
      </w:pPr>
      <w:rPr>
        <w:rFonts w:ascii="Wingdings" w:hAnsi="Wingdings" w:hint="default"/>
      </w:rPr>
    </w:lvl>
    <w:lvl w:ilvl="1" w:tplc="87BE2152">
      <w:start w:val="1"/>
      <w:numFmt w:val="bullet"/>
      <w:pStyle w:val="Listepuces2"/>
      <w:lvlText w:val=""/>
      <w:lvlJc w:val="left"/>
      <w:pPr>
        <w:ind w:left="1440" w:hanging="360"/>
      </w:pPr>
      <w:rPr>
        <w:rFonts w:ascii="Wingdings" w:hAnsi="Wingdings" w:hint="default"/>
      </w:rPr>
    </w:lvl>
    <w:lvl w:ilvl="2" w:tplc="A32A0B30" w:tentative="1">
      <w:start w:val="1"/>
      <w:numFmt w:val="bullet"/>
      <w:lvlText w:val=""/>
      <w:lvlJc w:val="left"/>
      <w:pPr>
        <w:ind w:left="2160" w:hanging="360"/>
      </w:pPr>
      <w:rPr>
        <w:rFonts w:ascii="Wingdings" w:hAnsi="Wingdings" w:hint="default"/>
      </w:rPr>
    </w:lvl>
    <w:lvl w:ilvl="3" w:tplc="9E0A710A" w:tentative="1">
      <w:start w:val="1"/>
      <w:numFmt w:val="bullet"/>
      <w:lvlText w:val=""/>
      <w:lvlJc w:val="left"/>
      <w:pPr>
        <w:ind w:left="2880" w:hanging="360"/>
      </w:pPr>
      <w:rPr>
        <w:rFonts w:ascii="Symbol" w:hAnsi="Symbol" w:hint="default"/>
      </w:rPr>
    </w:lvl>
    <w:lvl w:ilvl="4" w:tplc="F09C5B70" w:tentative="1">
      <w:start w:val="1"/>
      <w:numFmt w:val="bullet"/>
      <w:lvlText w:val="o"/>
      <w:lvlJc w:val="left"/>
      <w:pPr>
        <w:ind w:left="3600" w:hanging="360"/>
      </w:pPr>
      <w:rPr>
        <w:rFonts w:ascii="Courier New" w:hAnsi="Courier New" w:cs="Courier New" w:hint="default"/>
      </w:rPr>
    </w:lvl>
    <w:lvl w:ilvl="5" w:tplc="7548ACFE" w:tentative="1">
      <w:start w:val="1"/>
      <w:numFmt w:val="bullet"/>
      <w:lvlText w:val=""/>
      <w:lvlJc w:val="left"/>
      <w:pPr>
        <w:ind w:left="4320" w:hanging="360"/>
      </w:pPr>
      <w:rPr>
        <w:rFonts w:ascii="Wingdings" w:hAnsi="Wingdings" w:hint="default"/>
      </w:rPr>
    </w:lvl>
    <w:lvl w:ilvl="6" w:tplc="18389A2A" w:tentative="1">
      <w:start w:val="1"/>
      <w:numFmt w:val="bullet"/>
      <w:lvlText w:val=""/>
      <w:lvlJc w:val="left"/>
      <w:pPr>
        <w:ind w:left="5040" w:hanging="360"/>
      </w:pPr>
      <w:rPr>
        <w:rFonts w:ascii="Symbol" w:hAnsi="Symbol" w:hint="default"/>
      </w:rPr>
    </w:lvl>
    <w:lvl w:ilvl="7" w:tplc="D43ECB4E" w:tentative="1">
      <w:start w:val="1"/>
      <w:numFmt w:val="bullet"/>
      <w:lvlText w:val="o"/>
      <w:lvlJc w:val="left"/>
      <w:pPr>
        <w:ind w:left="5760" w:hanging="360"/>
      </w:pPr>
      <w:rPr>
        <w:rFonts w:ascii="Courier New" w:hAnsi="Courier New" w:cs="Courier New" w:hint="default"/>
      </w:rPr>
    </w:lvl>
    <w:lvl w:ilvl="8" w:tplc="01E03DB2" w:tentative="1">
      <w:start w:val="1"/>
      <w:numFmt w:val="bullet"/>
      <w:lvlText w:val=""/>
      <w:lvlJc w:val="left"/>
      <w:pPr>
        <w:ind w:left="6480" w:hanging="360"/>
      </w:pPr>
      <w:rPr>
        <w:rFonts w:ascii="Wingdings" w:hAnsi="Wingdings" w:hint="default"/>
      </w:rPr>
    </w:lvl>
  </w:abstractNum>
  <w:abstractNum w:abstractNumId="5" w15:restartNumberingAfterBreak="0">
    <w:nsid w:val="12601712"/>
    <w:multiLevelType w:val="multilevel"/>
    <w:tmpl w:val="39D4C9DA"/>
    <w:lvl w:ilvl="0">
      <w:start w:val="1"/>
      <w:numFmt w:val="bullet"/>
      <w:pStyle w:val="Listepuces"/>
      <w:lvlText w:val=""/>
      <w:lvlJc w:val="left"/>
      <w:pPr>
        <w:ind w:left="703" w:hanging="363"/>
      </w:pPr>
      <w:rPr>
        <w:rFonts w:ascii="Wingdings" w:hAnsi="Wingding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985DC2"/>
    <w:multiLevelType w:val="hybridMultilevel"/>
    <w:tmpl w:val="43265846"/>
    <w:lvl w:ilvl="0" w:tplc="040C000B">
      <w:start w:val="1"/>
      <w:numFmt w:val="bullet"/>
      <w:lvlText w:val=""/>
      <w:lvlPicBulletId w:val="0"/>
      <w:lvlJc w:val="left"/>
      <w:pPr>
        <w:ind w:left="720" w:hanging="360"/>
      </w:pPr>
      <w:rPr>
        <w:rFonts w:ascii="Wingdings" w:hAnsi="Wingdings" w:hint="default"/>
        <w:color w:val="auto"/>
        <w:w w:val="99"/>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6432A6F"/>
    <w:multiLevelType w:val="hybridMultilevel"/>
    <w:tmpl w:val="42FA02FA"/>
    <w:lvl w:ilvl="0" w:tplc="4CFCE16A">
      <w:start w:val="5"/>
      <w:numFmt w:val="bullet"/>
      <w:lvlText w:val="-"/>
      <w:lvlJc w:val="left"/>
      <w:pPr>
        <w:ind w:left="675" w:hanging="360"/>
      </w:pPr>
      <w:rPr>
        <w:rFonts w:ascii="Calibri" w:eastAsia="Times New Roman" w:hAnsi="Calibri" w:cs="Calibri" w:hint="default"/>
      </w:rPr>
    </w:lvl>
    <w:lvl w:ilvl="1" w:tplc="040C0003" w:tentative="1">
      <w:start w:val="1"/>
      <w:numFmt w:val="bullet"/>
      <w:lvlText w:val="o"/>
      <w:lvlJc w:val="left"/>
      <w:pPr>
        <w:ind w:left="1395" w:hanging="360"/>
      </w:pPr>
      <w:rPr>
        <w:rFonts w:ascii="Courier New" w:hAnsi="Courier New" w:cs="Courier New" w:hint="default"/>
      </w:rPr>
    </w:lvl>
    <w:lvl w:ilvl="2" w:tplc="040C0005" w:tentative="1">
      <w:start w:val="1"/>
      <w:numFmt w:val="bullet"/>
      <w:lvlText w:val=""/>
      <w:lvlJc w:val="left"/>
      <w:pPr>
        <w:ind w:left="2115" w:hanging="360"/>
      </w:pPr>
      <w:rPr>
        <w:rFonts w:ascii="Wingdings" w:hAnsi="Wingdings" w:hint="default"/>
      </w:rPr>
    </w:lvl>
    <w:lvl w:ilvl="3" w:tplc="040C0001" w:tentative="1">
      <w:start w:val="1"/>
      <w:numFmt w:val="bullet"/>
      <w:lvlText w:val=""/>
      <w:lvlJc w:val="left"/>
      <w:pPr>
        <w:ind w:left="2835" w:hanging="360"/>
      </w:pPr>
      <w:rPr>
        <w:rFonts w:ascii="Symbol" w:hAnsi="Symbol" w:hint="default"/>
      </w:rPr>
    </w:lvl>
    <w:lvl w:ilvl="4" w:tplc="040C0003" w:tentative="1">
      <w:start w:val="1"/>
      <w:numFmt w:val="bullet"/>
      <w:lvlText w:val="o"/>
      <w:lvlJc w:val="left"/>
      <w:pPr>
        <w:ind w:left="3555" w:hanging="360"/>
      </w:pPr>
      <w:rPr>
        <w:rFonts w:ascii="Courier New" w:hAnsi="Courier New" w:cs="Courier New" w:hint="default"/>
      </w:rPr>
    </w:lvl>
    <w:lvl w:ilvl="5" w:tplc="040C0005" w:tentative="1">
      <w:start w:val="1"/>
      <w:numFmt w:val="bullet"/>
      <w:lvlText w:val=""/>
      <w:lvlJc w:val="left"/>
      <w:pPr>
        <w:ind w:left="4275" w:hanging="360"/>
      </w:pPr>
      <w:rPr>
        <w:rFonts w:ascii="Wingdings" w:hAnsi="Wingdings" w:hint="default"/>
      </w:rPr>
    </w:lvl>
    <w:lvl w:ilvl="6" w:tplc="040C0001" w:tentative="1">
      <w:start w:val="1"/>
      <w:numFmt w:val="bullet"/>
      <w:lvlText w:val=""/>
      <w:lvlJc w:val="left"/>
      <w:pPr>
        <w:ind w:left="4995" w:hanging="360"/>
      </w:pPr>
      <w:rPr>
        <w:rFonts w:ascii="Symbol" w:hAnsi="Symbol" w:hint="default"/>
      </w:rPr>
    </w:lvl>
    <w:lvl w:ilvl="7" w:tplc="040C0003" w:tentative="1">
      <w:start w:val="1"/>
      <w:numFmt w:val="bullet"/>
      <w:lvlText w:val="o"/>
      <w:lvlJc w:val="left"/>
      <w:pPr>
        <w:ind w:left="5715" w:hanging="360"/>
      </w:pPr>
      <w:rPr>
        <w:rFonts w:ascii="Courier New" w:hAnsi="Courier New" w:cs="Courier New" w:hint="default"/>
      </w:rPr>
    </w:lvl>
    <w:lvl w:ilvl="8" w:tplc="040C0005" w:tentative="1">
      <w:start w:val="1"/>
      <w:numFmt w:val="bullet"/>
      <w:lvlText w:val=""/>
      <w:lvlJc w:val="left"/>
      <w:pPr>
        <w:ind w:left="6435" w:hanging="360"/>
      </w:pPr>
      <w:rPr>
        <w:rFonts w:ascii="Wingdings" w:hAnsi="Wingdings" w:hint="default"/>
      </w:rPr>
    </w:lvl>
  </w:abstractNum>
  <w:abstractNum w:abstractNumId="8" w15:restartNumberingAfterBreak="0">
    <w:nsid w:val="167D6652"/>
    <w:multiLevelType w:val="hybridMultilevel"/>
    <w:tmpl w:val="63E48E70"/>
    <w:lvl w:ilvl="0" w:tplc="3DE84868">
      <w:start w:val="1"/>
      <w:numFmt w:val="bullet"/>
      <w:lvlText w:val="­"/>
      <w:lvlJc w:val="left"/>
      <w:pPr>
        <w:ind w:left="1713" w:hanging="360"/>
      </w:pPr>
      <w:rPr>
        <w:rFonts w:ascii="SimSun" w:eastAsia="SimSun" w:hAnsi="SimSun" w:hint="eastAsia"/>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9" w15:restartNumberingAfterBreak="0">
    <w:nsid w:val="1FB93E07"/>
    <w:multiLevelType w:val="hybridMultilevel"/>
    <w:tmpl w:val="8E4C7952"/>
    <w:lvl w:ilvl="0" w:tplc="040C0005">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16B44C0"/>
    <w:multiLevelType w:val="hybridMultilevel"/>
    <w:tmpl w:val="9342E36C"/>
    <w:lvl w:ilvl="0" w:tplc="53147A3E">
      <w:start w:val="4"/>
      <w:numFmt w:val="bullet"/>
      <w:lvlText w:val="-"/>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261E10A8"/>
    <w:multiLevelType w:val="hybridMultilevel"/>
    <w:tmpl w:val="42286716"/>
    <w:lvl w:ilvl="0" w:tplc="9FB2E0A6">
      <w:start w:val="1"/>
      <w:numFmt w:val="bullet"/>
      <w:lvlText w:val=""/>
      <w:lvlPicBulletId w:val="0"/>
      <w:lvlJc w:val="left"/>
      <w:pPr>
        <w:ind w:left="720" w:hanging="360"/>
      </w:pPr>
      <w:rPr>
        <w:rFonts w:ascii="Symbol" w:hAnsi="Symbol" w:hint="default"/>
        <w:color w:val="auto"/>
        <w:w w:val="99"/>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191A28"/>
    <w:multiLevelType w:val="multilevel"/>
    <w:tmpl w:val="D7A8E3A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Titre4"/>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i/>
        <w:sz w:val="24"/>
      </w:rPr>
    </w:lvl>
    <w:lvl w:ilvl="4">
      <w:start w:val="1"/>
      <w:numFmt w:val="decimal"/>
      <w:lvlText w:val="%1.%2.%3.%4.%5"/>
      <w:lvlJc w:val="left"/>
      <w:pPr>
        <w:ind w:left="1718" w:hanging="1008"/>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3" w15:restartNumberingAfterBreak="0">
    <w:nsid w:val="2C9502D8"/>
    <w:multiLevelType w:val="hybridMultilevel"/>
    <w:tmpl w:val="719AB0D8"/>
    <w:lvl w:ilvl="0" w:tplc="3DE84868">
      <w:start w:val="1"/>
      <w:numFmt w:val="bullet"/>
      <w:lvlText w:val="­"/>
      <w:lvlJc w:val="left"/>
      <w:pPr>
        <w:ind w:left="1178" w:hanging="360"/>
      </w:pPr>
      <w:rPr>
        <w:rFonts w:ascii="SimSun" w:eastAsia="SimSun" w:hAnsi="SimSun" w:hint="eastAsia"/>
      </w:rPr>
    </w:lvl>
    <w:lvl w:ilvl="1" w:tplc="040C0003" w:tentative="1">
      <w:start w:val="1"/>
      <w:numFmt w:val="bullet"/>
      <w:lvlText w:val="o"/>
      <w:lvlJc w:val="left"/>
      <w:pPr>
        <w:ind w:left="1898" w:hanging="360"/>
      </w:pPr>
      <w:rPr>
        <w:rFonts w:ascii="Courier New" w:hAnsi="Courier New" w:cs="Courier New" w:hint="default"/>
      </w:rPr>
    </w:lvl>
    <w:lvl w:ilvl="2" w:tplc="040C0005" w:tentative="1">
      <w:start w:val="1"/>
      <w:numFmt w:val="bullet"/>
      <w:lvlText w:val=""/>
      <w:lvlJc w:val="left"/>
      <w:pPr>
        <w:ind w:left="2618" w:hanging="360"/>
      </w:pPr>
      <w:rPr>
        <w:rFonts w:ascii="Wingdings" w:hAnsi="Wingdings" w:hint="default"/>
      </w:rPr>
    </w:lvl>
    <w:lvl w:ilvl="3" w:tplc="040C0001" w:tentative="1">
      <w:start w:val="1"/>
      <w:numFmt w:val="bullet"/>
      <w:lvlText w:val=""/>
      <w:lvlJc w:val="left"/>
      <w:pPr>
        <w:ind w:left="3338" w:hanging="360"/>
      </w:pPr>
      <w:rPr>
        <w:rFonts w:ascii="Symbol" w:hAnsi="Symbol" w:hint="default"/>
      </w:rPr>
    </w:lvl>
    <w:lvl w:ilvl="4" w:tplc="040C0003" w:tentative="1">
      <w:start w:val="1"/>
      <w:numFmt w:val="bullet"/>
      <w:lvlText w:val="o"/>
      <w:lvlJc w:val="left"/>
      <w:pPr>
        <w:ind w:left="4058" w:hanging="360"/>
      </w:pPr>
      <w:rPr>
        <w:rFonts w:ascii="Courier New" w:hAnsi="Courier New" w:cs="Courier New" w:hint="default"/>
      </w:rPr>
    </w:lvl>
    <w:lvl w:ilvl="5" w:tplc="040C0005" w:tentative="1">
      <w:start w:val="1"/>
      <w:numFmt w:val="bullet"/>
      <w:lvlText w:val=""/>
      <w:lvlJc w:val="left"/>
      <w:pPr>
        <w:ind w:left="4778" w:hanging="360"/>
      </w:pPr>
      <w:rPr>
        <w:rFonts w:ascii="Wingdings" w:hAnsi="Wingdings" w:hint="default"/>
      </w:rPr>
    </w:lvl>
    <w:lvl w:ilvl="6" w:tplc="040C0001" w:tentative="1">
      <w:start w:val="1"/>
      <w:numFmt w:val="bullet"/>
      <w:lvlText w:val=""/>
      <w:lvlJc w:val="left"/>
      <w:pPr>
        <w:ind w:left="5498" w:hanging="360"/>
      </w:pPr>
      <w:rPr>
        <w:rFonts w:ascii="Symbol" w:hAnsi="Symbol" w:hint="default"/>
      </w:rPr>
    </w:lvl>
    <w:lvl w:ilvl="7" w:tplc="040C0003" w:tentative="1">
      <w:start w:val="1"/>
      <w:numFmt w:val="bullet"/>
      <w:lvlText w:val="o"/>
      <w:lvlJc w:val="left"/>
      <w:pPr>
        <w:ind w:left="6218" w:hanging="360"/>
      </w:pPr>
      <w:rPr>
        <w:rFonts w:ascii="Courier New" w:hAnsi="Courier New" w:cs="Courier New" w:hint="default"/>
      </w:rPr>
    </w:lvl>
    <w:lvl w:ilvl="8" w:tplc="040C0005" w:tentative="1">
      <w:start w:val="1"/>
      <w:numFmt w:val="bullet"/>
      <w:lvlText w:val=""/>
      <w:lvlJc w:val="left"/>
      <w:pPr>
        <w:ind w:left="6938" w:hanging="360"/>
      </w:pPr>
      <w:rPr>
        <w:rFonts w:ascii="Wingdings" w:hAnsi="Wingdings" w:hint="default"/>
      </w:rPr>
    </w:lvl>
  </w:abstractNum>
  <w:abstractNum w:abstractNumId="14" w15:restartNumberingAfterBreak="0">
    <w:nsid w:val="2FEB0A89"/>
    <w:multiLevelType w:val="hybridMultilevel"/>
    <w:tmpl w:val="5420D6F0"/>
    <w:lvl w:ilvl="0" w:tplc="7BFC1490">
      <w:start w:val="1"/>
      <w:numFmt w:val="decimal"/>
      <w:pStyle w:val="Titre"/>
      <w:lvlText w:val="ARTICLE %1 -"/>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31623A30"/>
    <w:multiLevelType w:val="multilevel"/>
    <w:tmpl w:val="BF3258F4"/>
    <w:lvl w:ilvl="0">
      <w:start w:val="1"/>
      <w:numFmt w:val="decimal"/>
      <w:lvlText w:val="%1."/>
      <w:lvlJc w:val="left"/>
      <w:pPr>
        <w:ind w:left="360" w:hanging="360"/>
      </w:pPr>
    </w:lvl>
    <w:lvl w:ilvl="1">
      <w:start w:val="1"/>
      <w:numFmt w:val="decimal"/>
      <w:pStyle w:val="Titre2"/>
      <w:lvlText w:val="%1.%2."/>
      <w:lvlJc w:val="left"/>
      <w:pPr>
        <w:ind w:left="792" w:hanging="432"/>
      </w:pPr>
    </w:lvl>
    <w:lvl w:ilvl="2">
      <w:start w:val="1"/>
      <w:numFmt w:val="decimal"/>
      <w:lvlText w:val="%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3B30A78"/>
    <w:multiLevelType w:val="hybridMultilevel"/>
    <w:tmpl w:val="799E1BA2"/>
    <w:lvl w:ilvl="0" w:tplc="53147A3E">
      <w:start w:val="4"/>
      <w:numFmt w:val="bullet"/>
      <w:lvlText w:val="-"/>
      <w:lvlJc w:val="left"/>
      <w:pPr>
        <w:ind w:left="1287" w:hanging="360"/>
      </w:pPr>
      <w:rPr>
        <w:rFont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7" w15:restartNumberingAfterBreak="0">
    <w:nsid w:val="40CB66C3"/>
    <w:multiLevelType w:val="hybridMultilevel"/>
    <w:tmpl w:val="30049494"/>
    <w:lvl w:ilvl="0" w:tplc="040C0009">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4A6015C4"/>
    <w:multiLevelType w:val="hybridMultilevel"/>
    <w:tmpl w:val="491E9432"/>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9" w15:restartNumberingAfterBreak="0">
    <w:nsid w:val="4B7B782A"/>
    <w:multiLevelType w:val="hybridMultilevel"/>
    <w:tmpl w:val="732AA16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E1A0D22"/>
    <w:multiLevelType w:val="hybridMultilevel"/>
    <w:tmpl w:val="12362098"/>
    <w:lvl w:ilvl="0" w:tplc="3DE84868">
      <w:start w:val="1"/>
      <w:numFmt w:val="bullet"/>
      <w:lvlText w:val="­"/>
      <w:lvlJc w:val="left"/>
      <w:pPr>
        <w:ind w:left="1274" w:hanging="360"/>
      </w:pPr>
      <w:rPr>
        <w:rFonts w:ascii="SimSun" w:eastAsia="SimSun" w:hAnsi="SimSun" w:hint="eastAsia"/>
      </w:rPr>
    </w:lvl>
    <w:lvl w:ilvl="1" w:tplc="040C0003" w:tentative="1">
      <w:start w:val="1"/>
      <w:numFmt w:val="bullet"/>
      <w:lvlText w:val="o"/>
      <w:lvlJc w:val="left"/>
      <w:pPr>
        <w:ind w:left="1994" w:hanging="360"/>
      </w:pPr>
      <w:rPr>
        <w:rFonts w:ascii="Courier New" w:hAnsi="Courier New" w:cs="Courier New" w:hint="default"/>
      </w:rPr>
    </w:lvl>
    <w:lvl w:ilvl="2" w:tplc="040C0005" w:tentative="1">
      <w:start w:val="1"/>
      <w:numFmt w:val="bullet"/>
      <w:lvlText w:val=""/>
      <w:lvlJc w:val="left"/>
      <w:pPr>
        <w:ind w:left="2714" w:hanging="360"/>
      </w:pPr>
      <w:rPr>
        <w:rFonts w:ascii="Wingdings" w:hAnsi="Wingdings" w:hint="default"/>
      </w:rPr>
    </w:lvl>
    <w:lvl w:ilvl="3" w:tplc="040C0001" w:tentative="1">
      <w:start w:val="1"/>
      <w:numFmt w:val="bullet"/>
      <w:lvlText w:val=""/>
      <w:lvlJc w:val="left"/>
      <w:pPr>
        <w:ind w:left="3434" w:hanging="360"/>
      </w:pPr>
      <w:rPr>
        <w:rFonts w:ascii="Symbol" w:hAnsi="Symbol" w:hint="default"/>
      </w:rPr>
    </w:lvl>
    <w:lvl w:ilvl="4" w:tplc="040C0003" w:tentative="1">
      <w:start w:val="1"/>
      <w:numFmt w:val="bullet"/>
      <w:lvlText w:val="o"/>
      <w:lvlJc w:val="left"/>
      <w:pPr>
        <w:ind w:left="4154" w:hanging="360"/>
      </w:pPr>
      <w:rPr>
        <w:rFonts w:ascii="Courier New" w:hAnsi="Courier New" w:cs="Courier New" w:hint="default"/>
      </w:rPr>
    </w:lvl>
    <w:lvl w:ilvl="5" w:tplc="040C0005" w:tentative="1">
      <w:start w:val="1"/>
      <w:numFmt w:val="bullet"/>
      <w:lvlText w:val=""/>
      <w:lvlJc w:val="left"/>
      <w:pPr>
        <w:ind w:left="4874" w:hanging="360"/>
      </w:pPr>
      <w:rPr>
        <w:rFonts w:ascii="Wingdings" w:hAnsi="Wingdings" w:hint="default"/>
      </w:rPr>
    </w:lvl>
    <w:lvl w:ilvl="6" w:tplc="040C0001" w:tentative="1">
      <w:start w:val="1"/>
      <w:numFmt w:val="bullet"/>
      <w:lvlText w:val=""/>
      <w:lvlJc w:val="left"/>
      <w:pPr>
        <w:ind w:left="5594" w:hanging="360"/>
      </w:pPr>
      <w:rPr>
        <w:rFonts w:ascii="Symbol" w:hAnsi="Symbol" w:hint="default"/>
      </w:rPr>
    </w:lvl>
    <w:lvl w:ilvl="7" w:tplc="040C0003" w:tentative="1">
      <w:start w:val="1"/>
      <w:numFmt w:val="bullet"/>
      <w:lvlText w:val="o"/>
      <w:lvlJc w:val="left"/>
      <w:pPr>
        <w:ind w:left="6314" w:hanging="360"/>
      </w:pPr>
      <w:rPr>
        <w:rFonts w:ascii="Courier New" w:hAnsi="Courier New" w:cs="Courier New" w:hint="default"/>
      </w:rPr>
    </w:lvl>
    <w:lvl w:ilvl="8" w:tplc="040C0005" w:tentative="1">
      <w:start w:val="1"/>
      <w:numFmt w:val="bullet"/>
      <w:lvlText w:val=""/>
      <w:lvlJc w:val="left"/>
      <w:pPr>
        <w:ind w:left="7034" w:hanging="360"/>
      </w:pPr>
      <w:rPr>
        <w:rFonts w:ascii="Wingdings" w:hAnsi="Wingdings" w:hint="default"/>
      </w:rPr>
    </w:lvl>
  </w:abstractNum>
  <w:abstractNum w:abstractNumId="21" w15:restartNumberingAfterBreak="0">
    <w:nsid w:val="50963E28"/>
    <w:multiLevelType w:val="hybridMultilevel"/>
    <w:tmpl w:val="77D6C364"/>
    <w:lvl w:ilvl="0" w:tplc="040C000B">
      <w:start w:val="1"/>
      <w:numFmt w:val="bullet"/>
      <w:lvlText w:val=""/>
      <w:lvlJc w:val="left"/>
      <w:pPr>
        <w:ind w:left="720" w:hanging="360"/>
      </w:pPr>
      <w:rPr>
        <w:rFonts w:ascii="Wingdings" w:hAnsi="Wingdings" w:hint="default"/>
        <w:w w:val="99"/>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16A1C0A"/>
    <w:multiLevelType w:val="hybridMultilevel"/>
    <w:tmpl w:val="D4D0F18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AB22D76"/>
    <w:multiLevelType w:val="hybridMultilevel"/>
    <w:tmpl w:val="79B237A4"/>
    <w:lvl w:ilvl="0" w:tplc="2FD0CE6C">
      <w:start w:val="1992"/>
      <w:numFmt w:val="bullet"/>
      <w:lvlText w:val=""/>
      <w:lvlJc w:val="left"/>
      <w:pPr>
        <w:ind w:left="1260" w:hanging="360"/>
      </w:pPr>
      <w:rPr>
        <w:rFonts w:ascii="Wingdings" w:eastAsia="Times New Roman" w:hAnsi="Wingdings" w:cs="Arial" w:hint="default"/>
      </w:rPr>
    </w:lvl>
    <w:lvl w:ilvl="1" w:tplc="040C0003" w:tentative="1">
      <w:start w:val="1"/>
      <w:numFmt w:val="bullet"/>
      <w:lvlText w:val="o"/>
      <w:lvlJc w:val="left"/>
      <w:pPr>
        <w:ind w:left="1980" w:hanging="360"/>
      </w:pPr>
      <w:rPr>
        <w:rFonts w:ascii="Courier New" w:hAnsi="Courier New" w:cs="Courier New" w:hint="default"/>
      </w:rPr>
    </w:lvl>
    <w:lvl w:ilvl="2" w:tplc="040C0005" w:tentative="1">
      <w:start w:val="1"/>
      <w:numFmt w:val="bullet"/>
      <w:lvlText w:val=""/>
      <w:lvlJc w:val="left"/>
      <w:pPr>
        <w:ind w:left="2700" w:hanging="360"/>
      </w:pPr>
      <w:rPr>
        <w:rFonts w:ascii="Wingdings" w:hAnsi="Wingdings" w:hint="default"/>
      </w:rPr>
    </w:lvl>
    <w:lvl w:ilvl="3" w:tplc="040C0001" w:tentative="1">
      <w:start w:val="1"/>
      <w:numFmt w:val="bullet"/>
      <w:lvlText w:val=""/>
      <w:lvlJc w:val="left"/>
      <w:pPr>
        <w:ind w:left="3420" w:hanging="360"/>
      </w:pPr>
      <w:rPr>
        <w:rFonts w:ascii="Symbol" w:hAnsi="Symbol" w:hint="default"/>
      </w:rPr>
    </w:lvl>
    <w:lvl w:ilvl="4" w:tplc="040C0003" w:tentative="1">
      <w:start w:val="1"/>
      <w:numFmt w:val="bullet"/>
      <w:lvlText w:val="o"/>
      <w:lvlJc w:val="left"/>
      <w:pPr>
        <w:ind w:left="4140" w:hanging="360"/>
      </w:pPr>
      <w:rPr>
        <w:rFonts w:ascii="Courier New" w:hAnsi="Courier New" w:cs="Courier New" w:hint="default"/>
      </w:rPr>
    </w:lvl>
    <w:lvl w:ilvl="5" w:tplc="040C0005" w:tentative="1">
      <w:start w:val="1"/>
      <w:numFmt w:val="bullet"/>
      <w:lvlText w:val=""/>
      <w:lvlJc w:val="left"/>
      <w:pPr>
        <w:ind w:left="4860" w:hanging="360"/>
      </w:pPr>
      <w:rPr>
        <w:rFonts w:ascii="Wingdings" w:hAnsi="Wingdings" w:hint="default"/>
      </w:rPr>
    </w:lvl>
    <w:lvl w:ilvl="6" w:tplc="040C0001" w:tentative="1">
      <w:start w:val="1"/>
      <w:numFmt w:val="bullet"/>
      <w:lvlText w:val=""/>
      <w:lvlJc w:val="left"/>
      <w:pPr>
        <w:ind w:left="5580" w:hanging="360"/>
      </w:pPr>
      <w:rPr>
        <w:rFonts w:ascii="Symbol" w:hAnsi="Symbol" w:hint="default"/>
      </w:rPr>
    </w:lvl>
    <w:lvl w:ilvl="7" w:tplc="040C0003" w:tentative="1">
      <w:start w:val="1"/>
      <w:numFmt w:val="bullet"/>
      <w:lvlText w:val="o"/>
      <w:lvlJc w:val="left"/>
      <w:pPr>
        <w:ind w:left="6300" w:hanging="360"/>
      </w:pPr>
      <w:rPr>
        <w:rFonts w:ascii="Courier New" w:hAnsi="Courier New" w:cs="Courier New" w:hint="default"/>
      </w:rPr>
    </w:lvl>
    <w:lvl w:ilvl="8" w:tplc="040C0005" w:tentative="1">
      <w:start w:val="1"/>
      <w:numFmt w:val="bullet"/>
      <w:lvlText w:val=""/>
      <w:lvlJc w:val="left"/>
      <w:pPr>
        <w:ind w:left="7020" w:hanging="360"/>
      </w:pPr>
      <w:rPr>
        <w:rFonts w:ascii="Wingdings" w:hAnsi="Wingdings" w:hint="default"/>
      </w:rPr>
    </w:lvl>
  </w:abstractNum>
  <w:abstractNum w:abstractNumId="24" w15:restartNumberingAfterBreak="0">
    <w:nsid w:val="60502E9E"/>
    <w:multiLevelType w:val="hybridMultilevel"/>
    <w:tmpl w:val="2AF439C6"/>
    <w:lvl w:ilvl="0" w:tplc="040C000B">
      <w:start w:val="1"/>
      <w:numFmt w:val="bullet"/>
      <w:lvlText w:val=""/>
      <w:lvlJc w:val="left"/>
      <w:pPr>
        <w:ind w:left="720" w:hanging="360"/>
      </w:pPr>
      <w:rPr>
        <w:rFonts w:ascii="Wingdings" w:hAnsi="Wingdings" w:hint="default"/>
        <w:w w:val="99"/>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6935018"/>
    <w:multiLevelType w:val="multilevel"/>
    <w:tmpl w:val="3E74751A"/>
    <w:lvl w:ilvl="0">
      <w:start w:val="1"/>
      <w:numFmt w:val="decimal"/>
      <w:pStyle w:val="Listenumros2"/>
      <w:lvlText w:val="%1."/>
      <w:lvlJc w:val="left"/>
      <w:pPr>
        <w:ind w:left="737" w:hanging="397"/>
      </w:pPr>
      <w:rPr>
        <w:rFonts w:hint="default"/>
      </w:rPr>
    </w:lvl>
    <w:lvl w:ilvl="1">
      <w:start w:val="1"/>
      <w:numFmt w:val="lowerLetter"/>
      <w:pStyle w:val="Listenumros2"/>
      <w:lvlText w:val="%2."/>
      <w:lvlJc w:val="left"/>
      <w:pPr>
        <w:ind w:left="1304" w:hanging="39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66E77B34"/>
    <w:multiLevelType w:val="hybridMultilevel"/>
    <w:tmpl w:val="82380D50"/>
    <w:lvl w:ilvl="0" w:tplc="040C000B">
      <w:start w:val="1"/>
      <w:numFmt w:val="bullet"/>
      <w:lvlText w:val=""/>
      <w:lvlJc w:val="left"/>
      <w:pPr>
        <w:ind w:left="903" w:hanging="360"/>
      </w:pPr>
      <w:rPr>
        <w:rFonts w:ascii="Wingdings" w:hAnsi="Wingdings" w:hint="default"/>
        <w:w w:val="99"/>
        <w:sz w:val="20"/>
        <w:szCs w:val="20"/>
        <w:lang w:val="fr-FR" w:eastAsia="en-US" w:bidi="ar-SA"/>
      </w:rPr>
    </w:lvl>
    <w:lvl w:ilvl="1" w:tplc="040C0003" w:tentative="1">
      <w:start w:val="1"/>
      <w:numFmt w:val="bullet"/>
      <w:lvlText w:val="o"/>
      <w:lvlJc w:val="left"/>
      <w:pPr>
        <w:ind w:left="1623" w:hanging="360"/>
      </w:pPr>
      <w:rPr>
        <w:rFonts w:ascii="Courier New" w:hAnsi="Courier New" w:cs="Courier New" w:hint="default"/>
      </w:rPr>
    </w:lvl>
    <w:lvl w:ilvl="2" w:tplc="040C0005" w:tentative="1">
      <w:start w:val="1"/>
      <w:numFmt w:val="bullet"/>
      <w:lvlText w:val=""/>
      <w:lvlJc w:val="left"/>
      <w:pPr>
        <w:ind w:left="2343" w:hanging="360"/>
      </w:pPr>
      <w:rPr>
        <w:rFonts w:ascii="Wingdings" w:hAnsi="Wingdings" w:hint="default"/>
      </w:rPr>
    </w:lvl>
    <w:lvl w:ilvl="3" w:tplc="040C0001" w:tentative="1">
      <w:start w:val="1"/>
      <w:numFmt w:val="bullet"/>
      <w:lvlText w:val=""/>
      <w:lvlJc w:val="left"/>
      <w:pPr>
        <w:ind w:left="3063" w:hanging="360"/>
      </w:pPr>
      <w:rPr>
        <w:rFonts w:ascii="Symbol" w:hAnsi="Symbol" w:hint="default"/>
      </w:rPr>
    </w:lvl>
    <w:lvl w:ilvl="4" w:tplc="040C0003" w:tentative="1">
      <w:start w:val="1"/>
      <w:numFmt w:val="bullet"/>
      <w:lvlText w:val="o"/>
      <w:lvlJc w:val="left"/>
      <w:pPr>
        <w:ind w:left="3783" w:hanging="360"/>
      </w:pPr>
      <w:rPr>
        <w:rFonts w:ascii="Courier New" w:hAnsi="Courier New" w:cs="Courier New" w:hint="default"/>
      </w:rPr>
    </w:lvl>
    <w:lvl w:ilvl="5" w:tplc="040C0005" w:tentative="1">
      <w:start w:val="1"/>
      <w:numFmt w:val="bullet"/>
      <w:lvlText w:val=""/>
      <w:lvlJc w:val="left"/>
      <w:pPr>
        <w:ind w:left="4503" w:hanging="360"/>
      </w:pPr>
      <w:rPr>
        <w:rFonts w:ascii="Wingdings" w:hAnsi="Wingdings" w:hint="default"/>
      </w:rPr>
    </w:lvl>
    <w:lvl w:ilvl="6" w:tplc="040C0001" w:tentative="1">
      <w:start w:val="1"/>
      <w:numFmt w:val="bullet"/>
      <w:lvlText w:val=""/>
      <w:lvlJc w:val="left"/>
      <w:pPr>
        <w:ind w:left="5223" w:hanging="360"/>
      </w:pPr>
      <w:rPr>
        <w:rFonts w:ascii="Symbol" w:hAnsi="Symbol" w:hint="default"/>
      </w:rPr>
    </w:lvl>
    <w:lvl w:ilvl="7" w:tplc="040C0003" w:tentative="1">
      <w:start w:val="1"/>
      <w:numFmt w:val="bullet"/>
      <w:lvlText w:val="o"/>
      <w:lvlJc w:val="left"/>
      <w:pPr>
        <w:ind w:left="5943" w:hanging="360"/>
      </w:pPr>
      <w:rPr>
        <w:rFonts w:ascii="Courier New" w:hAnsi="Courier New" w:cs="Courier New" w:hint="default"/>
      </w:rPr>
    </w:lvl>
    <w:lvl w:ilvl="8" w:tplc="040C0005" w:tentative="1">
      <w:start w:val="1"/>
      <w:numFmt w:val="bullet"/>
      <w:lvlText w:val=""/>
      <w:lvlJc w:val="left"/>
      <w:pPr>
        <w:ind w:left="6663" w:hanging="360"/>
      </w:pPr>
      <w:rPr>
        <w:rFonts w:ascii="Wingdings" w:hAnsi="Wingdings" w:hint="default"/>
      </w:rPr>
    </w:lvl>
  </w:abstractNum>
  <w:abstractNum w:abstractNumId="27" w15:restartNumberingAfterBreak="0">
    <w:nsid w:val="681E0148"/>
    <w:multiLevelType w:val="hybridMultilevel"/>
    <w:tmpl w:val="AF5A8434"/>
    <w:lvl w:ilvl="0" w:tplc="2340C7E2">
      <w:start w:val="1"/>
      <w:numFmt w:val="bullet"/>
      <w:lvlText w:val=""/>
      <w:lvlJc w:val="left"/>
      <w:pPr>
        <w:ind w:left="1004" w:hanging="360"/>
      </w:pPr>
      <w:rPr>
        <w:rFonts w:ascii="Wingdings 2" w:hAnsi="Wingdings 2"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8" w15:restartNumberingAfterBreak="0">
    <w:nsid w:val="6956552C"/>
    <w:multiLevelType w:val="hybridMultilevel"/>
    <w:tmpl w:val="66C899A4"/>
    <w:lvl w:ilvl="0" w:tplc="040C000B">
      <w:start w:val="1"/>
      <w:numFmt w:val="bullet"/>
      <w:lvlText w:val=""/>
      <w:lvlJc w:val="left"/>
      <w:pPr>
        <w:ind w:left="900" w:hanging="360"/>
      </w:pPr>
      <w:rPr>
        <w:rFonts w:ascii="Wingdings" w:hAnsi="Wingdings" w:hint="default"/>
        <w:w w:val="99"/>
        <w:sz w:val="20"/>
        <w:szCs w:val="20"/>
        <w:lang w:val="fr-FR" w:eastAsia="en-US" w:bidi="ar-SA"/>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29" w15:restartNumberingAfterBreak="0">
    <w:nsid w:val="6A226C4D"/>
    <w:multiLevelType w:val="hybridMultilevel"/>
    <w:tmpl w:val="77CE8E1C"/>
    <w:lvl w:ilvl="0" w:tplc="040C000B">
      <w:start w:val="1"/>
      <w:numFmt w:val="bullet"/>
      <w:lvlText w:val=""/>
      <w:lvlJc w:val="left"/>
      <w:pPr>
        <w:ind w:left="360" w:hanging="360"/>
      </w:pPr>
      <w:rPr>
        <w:rFonts w:ascii="Wingdings" w:hAnsi="Wingdings" w:hint="default"/>
        <w:w w:val="99"/>
        <w:sz w:val="20"/>
        <w:szCs w:val="20"/>
        <w:lang w:val="fr-FR" w:eastAsia="en-US" w:bidi="ar-SA"/>
      </w:rPr>
    </w:lvl>
    <w:lvl w:ilvl="1" w:tplc="040C0003" w:tentative="1">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abstractNum w:abstractNumId="30" w15:restartNumberingAfterBreak="0">
    <w:nsid w:val="6A6869AA"/>
    <w:multiLevelType w:val="hybridMultilevel"/>
    <w:tmpl w:val="C47C8532"/>
    <w:lvl w:ilvl="0" w:tplc="040C000B">
      <w:start w:val="1"/>
      <w:numFmt w:val="bullet"/>
      <w:lvlText w:val=""/>
      <w:lvlJc w:val="left"/>
      <w:pPr>
        <w:ind w:left="644" w:hanging="360"/>
      </w:pPr>
      <w:rPr>
        <w:rFonts w:ascii="Wingdings" w:hAnsi="Wingdings" w:hint="default"/>
        <w:w w:val="99"/>
        <w:sz w:val="20"/>
        <w:szCs w:val="20"/>
        <w:lang w:val="fr-FR" w:eastAsia="en-US" w:bidi="ar-SA"/>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7032019C"/>
    <w:multiLevelType w:val="multilevel"/>
    <w:tmpl w:val="942240C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Titre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6F444D8"/>
    <w:multiLevelType w:val="hybridMultilevel"/>
    <w:tmpl w:val="B94061FE"/>
    <w:lvl w:ilvl="0" w:tplc="040C000B">
      <w:start w:val="1"/>
      <w:numFmt w:val="bullet"/>
      <w:lvlText w:val=""/>
      <w:lvlJc w:val="left"/>
      <w:pPr>
        <w:ind w:left="720" w:hanging="360"/>
      </w:pPr>
      <w:rPr>
        <w:rFonts w:ascii="Wingdings" w:hAnsi="Wingdings" w:hint="default"/>
        <w:w w:val="99"/>
        <w:sz w:val="20"/>
        <w:szCs w:val="20"/>
        <w:lang w:val="fr-FR" w:eastAsia="en-US" w:bidi="ar-SA"/>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7D2D058D"/>
    <w:multiLevelType w:val="hybridMultilevel"/>
    <w:tmpl w:val="2C5AE88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DA211FD"/>
    <w:multiLevelType w:val="hybridMultilevel"/>
    <w:tmpl w:val="A2B2F93A"/>
    <w:lvl w:ilvl="0" w:tplc="040C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12"/>
  </w:num>
  <w:num w:numId="2">
    <w:abstractNumId w:val="25"/>
  </w:num>
  <w:num w:numId="3">
    <w:abstractNumId w:val="0"/>
  </w:num>
  <w:num w:numId="4">
    <w:abstractNumId w:val="5"/>
  </w:num>
  <w:num w:numId="5">
    <w:abstractNumId w:val="4"/>
  </w:num>
  <w:num w:numId="6">
    <w:abstractNumId w:val="14"/>
  </w:num>
  <w:num w:numId="7">
    <w:abstractNumId w:val="15"/>
  </w:num>
  <w:num w:numId="8">
    <w:abstractNumId w:val="29"/>
  </w:num>
  <w:num w:numId="9">
    <w:abstractNumId w:val="9"/>
  </w:num>
  <w:num w:numId="10">
    <w:abstractNumId w:val="10"/>
  </w:num>
  <w:num w:numId="11">
    <w:abstractNumId w:val="31"/>
  </w:num>
  <w:num w:numId="12">
    <w:abstractNumId w:val="11"/>
  </w:num>
  <w:num w:numId="13">
    <w:abstractNumId w:val="32"/>
  </w:num>
  <w:num w:numId="14">
    <w:abstractNumId w:val="22"/>
  </w:num>
  <w:num w:numId="15">
    <w:abstractNumId w:val="24"/>
  </w:num>
  <w:num w:numId="16">
    <w:abstractNumId w:val="26"/>
  </w:num>
  <w:num w:numId="17">
    <w:abstractNumId w:val="28"/>
  </w:num>
  <w:num w:numId="18">
    <w:abstractNumId w:val="7"/>
  </w:num>
  <w:num w:numId="19">
    <w:abstractNumId w:val="17"/>
  </w:num>
  <w:num w:numId="20">
    <w:abstractNumId w:val="8"/>
  </w:num>
  <w:num w:numId="21">
    <w:abstractNumId w:val="23"/>
  </w:num>
  <w:num w:numId="22">
    <w:abstractNumId w:val="27"/>
  </w:num>
  <w:num w:numId="23">
    <w:abstractNumId w:val="19"/>
  </w:num>
  <w:num w:numId="24">
    <w:abstractNumId w:val="6"/>
  </w:num>
  <w:num w:numId="25">
    <w:abstractNumId w:val="34"/>
  </w:num>
  <w:num w:numId="26">
    <w:abstractNumId w:val="13"/>
  </w:num>
  <w:num w:numId="27">
    <w:abstractNumId w:val="30"/>
  </w:num>
  <w:num w:numId="28">
    <w:abstractNumId w:val="1"/>
  </w:num>
  <w:num w:numId="29">
    <w:abstractNumId w:val="33"/>
  </w:num>
  <w:num w:numId="30">
    <w:abstractNumId w:val="2"/>
  </w:num>
  <w:num w:numId="31">
    <w:abstractNumId w:val="21"/>
  </w:num>
  <w:num w:numId="32">
    <w:abstractNumId w:val="20"/>
  </w:num>
  <w:num w:numId="33">
    <w:abstractNumId w:val="3"/>
  </w:num>
  <w:num w:numId="34">
    <w:abstractNumId w:val="16"/>
  </w:num>
  <w:num w:numId="35">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007F"/>
    <w:rsid w:val="000003F5"/>
    <w:rsid w:val="00013A8A"/>
    <w:rsid w:val="00015896"/>
    <w:rsid w:val="0002071E"/>
    <w:rsid w:val="00020E86"/>
    <w:rsid w:val="00024446"/>
    <w:rsid w:val="00024702"/>
    <w:rsid w:val="00026D1C"/>
    <w:rsid w:val="00030FAB"/>
    <w:rsid w:val="00031E1D"/>
    <w:rsid w:val="00034779"/>
    <w:rsid w:val="000348F0"/>
    <w:rsid w:val="000367D2"/>
    <w:rsid w:val="00037DEA"/>
    <w:rsid w:val="00037F8B"/>
    <w:rsid w:val="00037FA3"/>
    <w:rsid w:val="0004018E"/>
    <w:rsid w:val="000414A6"/>
    <w:rsid w:val="000417FD"/>
    <w:rsid w:val="000425E7"/>
    <w:rsid w:val="00043AFB"/>
    <w:rsid w:val="00043FD4"/>
    <w:rsid w:val="0004530C"/>
    <w:rsid w:val="00045827"/>
    <w:rsid w:val="00046249"/>
    <w:rsid w:val="00047150"/>
    <w:rsid w:val="00051686"/>
    <w:rsid w:val="000521A7"/>
    <w:rsid w:val="000530ED"/>
    <w:rsid w:val="000535EE"/>
    <w:rsid w:val="00053C2B"/>
    <w:rsid w:val="0005544A"/>
    <w:rsid w:val="00060396"/>
    <w:rsid w:val="00060A11"/>
    <w:rsid w:val="00060D0E"/>
    <w:rsid w:val="00061B91"/>
    <w:rsid w:val="00061ED9"/>
    <w:rsid w:val="000621ED"/>
    <w:rsid w:val="00064E54"/>
    <w:rsid w:val="00066211"/>
    <w:rsid w:val="00066BB3"/>
    <w:rsid w:val="00067030"/>
    <w:rsid w:val="000672A6"/>
    <w:rsid w:val="0007658E"/>
    <w:rsid w:val="00080130"/>
    <w:rsid w:val="00082E42"/>
    <w:rsid w:val="00083BB4"/>
    <w:rsid w:val="00084529"/>
    <w:rsid w:val="000850CE"/>
    <w:rsid w:val="000851A0"/>
    <w:rsid w:val="000853B5"/>
    <w:rsid w:val="0008731B"/>
    <w:rsid w:val="00091F12"/>
    <w:rsid w:val="0009548B"/>
    <w:rsid w:val="0009737B"/>
    <w:rsid w:val="00097EE8"/>
    <w:rsid w:val="000A5E1E"/>
    <w:rsid w:val="000A62A8"/>
    <w:rsid w:val="000B1BD0"/>
    <w:rsid w:val="000B2878"/>
    <w:rsid w:val="000B3BB5"/>
    <w:rsid w:val="000B5D11"/>
    <w:rsid w:val="000B6245"/>
    <w:rsid w:val="000B792B"/>
    <w:rsid w:val="000C293D"/>
    <w:rsid w:val="000C32DD"/>
    <w:rsid w:val="000C4945"/>
    <w:rsid w:val="000C54DE"/>
    <w:rsid w:val="000C6D07"/>
    <w:rsid w:val="000D070B"/>
    <w:rsid w:val="000D34DA"/>
    <w:rsid w:val="000D4C9B"/>
    <w:rsid w:val="000E42C0"/>
    <w:rsid w:val="000E75CC"/>
    <w:rsid w:val="000F1DC4"/>
    <w:rsid w:val="000F1F6C"/>
    <w:rsid w:val="000F3B7A"/>
    <w:rsid w:val="000F43CC"/>
    <w:rsid w:val="000F4F8C"/>
    <w:rsid w:val="00102329"/>
    <w:rsid w:val="00102571"/>
    <w:rsid w:val="0010480F"/>
    <w:rsid w:val="00111D11"/>
    <w:rsid w:val="001121E1"/>
    <w:rsid w:val="001160B9"/>
    <w:rsid w:val="001203E9"/>
    <w:rsid w:val="001209A9"/>
    <w:rsid w:val="00123AF0"/>
    <w:rsid w:val="00124D75"/>
    <w:rsid w:val="00130E15"/>
    <w:rsid w:val="00132E6F"/>
    <w:rsid w:val="0013357D"/>
    <w:rsid w:val="0013430D"/>
    <w:rsid w:val="00137F19"/>
    <w:rsid w:val="001424E4"/>
    <w:rsid w:val="00145151"/>
    <w:rsid w:val="00146B55"/>
    <w:rsid w:val="0015176A"/>
    <w:rsid w:val="00153E97"/>
    <w:rsid w:val="00154CF8"/>
    <w:rsid w:val="00156E62"/>
    <w:rsid w:val="0015701D"/>
    <w:rsid w:val="0016216C"/>
    <w:rsid w:val="00162AE2"/>
    <w:rsid w:val="001631BE"/>
    <w:rsid w:val="00164596"/>
    <w:rsid w:val="00172CB5"/>
    <w:rsid w:val="00174721"/>
    <w:rsid w:val="00176CB2"/>
    <w:rsid w:val="00176D94"/>
    <w:rsid w:val="00181ED2"/>
    <w:rsid w:val="00186524"/>
    <w:rsid w:val="0018734C"/>
    <w:rsid w:val="00191BED"/>
    <w:rsid w:val="00194DB5"/>
    <w:rsid w:val="001A0056"/>
    <w:rsid w:val="001A3396"/>
    <w:rsid w:val="001A4A1A"/>
    <w:rsid w:val="001A5DE0"/>
    <w:rsid w:val="001A65F2"/>
    <w:rsid w:val="001A692E"/>
    <w:rsid w:val="001A748A"/>
    <w:rsid w:val="001B3CAF"/>
    <w:rsid w:val="001B7534"/>
    <w:rsid w:val="001C022A"/>
    <w:rsid w:val="001C04BB"/>
    <w:rsid w:val="001C1364"/>
    <w:rsid w:val="001C44EE"/>
    <w:rsid w:val="001D0BE2"/>
    <w:rsid w:val="001D0E88"/>
    <w:rsid w:val="001D2B5D"/>
    <w:rsid w:val="001D327D"/>
    <w:rsid w:val="001D3ABA"/>
    <w:rsid w:val="001D6AA4"/>
    <w:rsid w:val="001D6BDC"/>
    <w:rsid w:val="001D7989"/>
    <w:rsid w:val="001E04CE"/>
    <w:rsid w:val="001E12DC"/>
    <w:rsid w:val="001E3C31"/>
    <w:rsid w:val="001E6F60"/>
    <w:rsid w:val="001F02A1"/>
    <w:rsid w:val="001F09B2"/>
    <w:rsid w:val="001F1581"/>
    <w:rsid w:val="001F3E6B"/>
    <w:rsid w:val="001F5046"/>
    <w:rsid w:val="001F647F"/>
    <w:rsid w:val="00200638"/>
    <w:rsid w:val="00201707"/>
    <w:rsid w:val="0020484E"/>
    <w:rsid w:val="00205923"/>
    <w:rsid w:val="0020759A"/>
    <w:rsid w:val="002103C7"/>
    <w:rsid w:val="00212ADB"/>
    <w:rsid w:val="00213BC6"/>
    <w:rsid w:val="00214BF6"/>
    <w:rsid w:val="00215700"/>
    <w:rsid w:val="00216559"/>
    <w:rsid w:val="002224A3"/>
    <w:rsid w:val="00222EBA"/>
    <w:rsid w:val="002251D6"/>
    <w:rsid w:val="002254FE"/>
    <w:rsid w:val="00226ECB"/>
    <w:rsid w:val="00227125"/>
    <w:rsid w:val="002274CD"/>
    <w:rsid w:val="00227E3C"/>
    <w:rsid w:val="00231222"/>
    <w:rsid w:val="0023682E"/>
    <w:rsid w:val="00236D4C"/>
    <w:rsid w:val="002375DF"/>
    <w:rsid w:val="002379FF"/>
    <w:rsid w:val="00237C08"/>
    <w:rsid w:val="0024088C"/>
    <w:rsid w:val="0024487A"/>
    <w:rsid w:val="00244E04"/>
    <w:rsid w:val="002467D7"/>
    <w:rsid w:val="002501DA"/>
    <w:rsid w:val="00250EE7"/>
    <w:rsid w:val="00252193"/>
    <w:rsid w:val="002531A5"/>
    <w:rsid w:val="0025519F"/>
    <w:rsid w:val="00256146"/>
    <w:rsid w:val="002579E6"/>
    <w:rsid w:val="00260F4B"/>
    <w:rsid w:val="0026262E"/>
    <w:rsid w:val="00262D96"/>
    <w:rsid w:val="002635B9"/>
    <w:rsid w:val="00263E03"/>
    <w:rsid w:val="002716C9"/>
    <w:rsid w:val="002718E8"/>
    <w:rsid w:val="002750E6"/>
    <w:rsid w:val="0028067F"/>
    <w:rsid w:val="002832ED"/>
    <w:rsid w:val="002847B0"/>
    <w:rsid w:val="002851C9"/>
    <w:rsid w:val="0028644A"/>
    <w:rsid w:val="00287E55"/>
    <w:rsid w:val="002A02B2"/>
    <w:rsid w:val="002A2827"/>
    <w:rsid w:val="002A56E5"/>
    <w:rsid w:val="002A69E6"/>
    <w:rsid w:val="002A6EE4"/>
    <w:rsid w:val="002A7E7A"/>
    <w:rsid w:val="002B739C"/>
    <w:rsid w:val="002B7CFE"/>
    <w:rsid w:val="002C00DE"/>
    <w:rsid w:val="002C3039"/>
    <w:rsid w:val="002C4F09"/>
    <w:rsid w:val="002C70FD"/>
    <w:rsid w:val="002D19CC"/>
    <w:rsid w:val="002D41EA"/>
    <w:rsid w:val="002D6393"/>
    <w:rsid w:val="002D71E2"/>
    <w:rsid w:val="002E0BE0"/>
    <w:rsid w:val="002E4BAA"/>
    <w:rsid w:val="002E5318"/>
    <w:rsid w:val="002E5D6B"/>
    <w:rsid w:val="002F5355"/>
    <w:rsid w:val="003008D5"/>
    <w:rsid w:val="0030223E"/>
    <w:rsid w:val="00303AF7"/>
    <w:rsid w:val="00304240"/>
    <w:rsid w:val="00305F21"/>
    <w:rsid w:val="003064B0"/>
    <w:rsid w:val="00310695"/>
    <w:rsid w:val="003137A1"/>
    <w:rsid w:val="00314113"/>
    <w:rsid w:val="003142B9"/>
    <w:rsid w:val="003154CE"/>
    <w:rsid w:val="00315953"/>
    <w:rsid w:val="00316516"/>
    <w:rsid w:val="003169A2"/>
    <w:rsid w:val="00316BA1"/>
    <w:rsid w:val="00322D01"/>
    <w:rsid w:val="00331B96"/>
    <w:rsid w:val="00333442"/>
    <w:rsid w:val="00335F8D"/>
    <w:rsid w:val="00345526"/>
    <w:rsid w:val="00345E27"/>
    <w:rsid w:val="00346B11"/>
    <w:rsid w:val="00347D1C"/>
    <w:rsid w:val="00350142"/>
    <w:rsid w:val="00355D71"/>
    <w:rsid w:val="00356853"/>
    <w:rsid w:val="00356DD3"/>
    <w:rsid w:val="00360B3E"/>
    <w:rsid w:val="00361FCC"/>
    <w:rsid w:val="00363EBE"/>
    <w:rsid w:val="0036424A"/>
    <w:rsid w:val="003715A2"/>
    <w:rsid w:val="003730F0"/>
    <w:rsid w:val="00375ECB"/>
    <w:rsid w:val="0037674D"/>
    <w:rsid w:val="00376F07"/>
    <w:rsid w:val="00377133"/>
    <w:rsid w:val="0038139B"/>
    <w:rsid w:val="0038262B"/>
    <w:rsid w:val="00382638"/>
    <w:rsid w:val="00382E68"/>
    <w:rsid w:val="00382E85"/>
    <w:rsid w:val="00383FA4"/>
    <w:rsid w:val="0038543B"/>
    <w:rsid w:val="00385AAC"/>
    <w:rsid w:val="0039174B"/>
    <w:rsid w:val="0039580F"/>
    <w:rsid w:val="00397A46"/>
    <w:rsid w:val="003A0D8F"/>
    <w:rsid w:val="003A2F67"/>
    <w:rsid w:val="003A3BC3"/>
    <w:rsid w:val="003A5428"/>
    <w:rsid w:val="003B3ED3"/>
    <w:rsid w:val="003B4CFC"/>
    <w:rsid w:val="003B5F82"/>
    <w:rsid w:val="003C07DA"/>
    <w:rsid w:val="003C0C2A"/>
    <w:rsid w:val="003C1D57"/>
    <w:rsid w:val="003C5590"/>
    <w:rsid w:val="003C7FBA"/>
    <w:rsid w:val="003D0F83"/>
    <w:rsid w:val="003D11A5"/>
    <w:rsid w:val="003D150F"/>
    <w:rsid w:val="003D30FA"/>
    <w:rsid w:val="003D3EA1"/>
    <w:rsid w:val="003D40B3"/>
    <w:rsid w:val="003D497E"/>
    <w:rsid w:val="003D585F"/>
    <w:rsid w:val="003D61A5"/>
    <w:rsid w:val="003D6805"/>
    <w:rsid w:val="003D6D06"/>
    <w:rsid w:val="003D7CFE"/>
    <w:rsid w:val="003E54BF"/>
    <w:rsid w:val="003E7BA3"/>
    <w:rsid w:val="003F4B36"/>
    <w:rsid w:val="003F4BD4"/>
    <w:rsid w:val="003F78C8"/>
    <w:rsid w:val="004026DD"/>
    <w:rsid w:val="00406CB6"/>
    <w:rsid w:val="00410B58"/>
    <w:rsid w:val="004140D0"/>
    <w:rsid w:val="00414514"/>
    <w:rsid w:val="004149C7"/>
    <w:rsid w:val="00415BED"/>
    <w:rsid w:val="00415F59"/>
    <w:rsid w:val="00422B35"/>
    <w:rsid w:val="0042414B"/>
    <w:rsid w:val="0042438F"/>
    <w:rsid w:val="0043109A"/>
    <w:rsid w:val="00432077"/>
    <w:rsid w:val="00433E1A"/>
    <w:rsid w:val="00433E5E"/>
    <w:rsid w:val="00434D98"/>
    <w:rsid w:val="00435715"/>
    <w:rsid w:val="004363ED"/>
    <w:rsid w:val="004366DF"/>
    <w:rsid w:val="004368F9"/>
    <w:rsid w:val="004372C2"/>
    <w:rsid w:val="00437EBC"/>
    <w:rsid w:val="00441E68"/>
    <w:rsid w:val="00445F9B"/>
    <w:rsid w:val="00454CA7"/>
    <w:rsid w:val="00455C28"/>
    <w:rsid w:val="00460834"/>
    <w:rsid w:val="00461052"/>
    <w:rsid w:val="0046211D"/>
    <w:rsid w:val="004663AA"/>
    <w:rsid w:val="004668B3"/>
    <w:rsid w:val="00467822"/>
    <w:rsid w:val="0047053A"/>
    <w:rsid w:val="0047122E"/>
    <w:rsid w:val="0047235A"/>
    <w:rsid w:val="004739B5"/>
    <w:rsid w:val="0047440C"/>
    <w:rsid w:val="0047507C"/>
    <w:rsid w:val="0047564D"/>
    <w:rsid w:val="00476C02"/>
    <w:rsid w:val="00477D13"/>
    <w:rsid w:val="00477F0F"/>
    <w:rsid w:val="00480CC1"/>
    <w:rsid w:val="00482A73"/>
    <w:rsid w:val="00487AD3"/>
    <w:rsid w:val="00487B97"/>
    <w:rsid w:val="004912F1"/>
    <w:rsid w:val="00493D16"/>
    <w:rsid w:val="0049404B"/>
    <w:rsid w:val="004A0C04"/>
    <w:rsid w:val="004A19FB"/>
    <w:rsid w:val="004A3E94"/>
    <w:rsid w:val="004A5682"/>
    <w:rsid w:val="004A57F7"/>
    <w:rsid w:val="004A59B9"/>
    <w:rsid w:val="004A7F9F"/>
    <w:rsid w:val="004B2119"/>
    <w:rsid w:val="004B300D"/>
    <w:rsid w:val="004B5C97"/>
    <w:rsid w:val="004B6D7C"/>
    <w:rsid w:val="004B7863"/>
    <w:rsid w:val="004C00A9"/>
    <w:rsid w:val="004C3041"/>
    <w:rsid w:val="004C4CE8"/>
    <w:rsid w:val="004C60B2"/>
    <w:rsid w:val="004C772C"/>
    <w:rsid w:val="004D0CB8"/>
    <w:rsid w:val="004D1B34"/>
    <w:rsid w:val="004D2298"/>
    <w:rsid w:val="004D2F32"/>
    <w:rsid w:val="004D35CE"/>
    <w:rsid w:val="004D6491"/>
    <w:rsid w:val="004D6F5E"/>
    <w:rsid w:val="004E1F5C"/>
    <w:rsid w:val="004E318F"/>
    <w:rsid w:val="004E3BA8"/>
    <w:rsid w:val="004E4E77"/>
    <w:rsid w:val="004E6E95"/>
    <w:rsid w:val="004F0450"/>
    <w:rsid w:val="004F3A15"/>
    <w:rsid w:val="004F3ED6"/>
    <w:rsid w:val="004F40B9"/>
    <w:rsid w:val="004F4530"/>
    <w:rsid w:val="004F5ACD"/>
    <w:rsid w:val="004F773C"/>
    <w:rsid w:val="00500BF1"/>
    <w:rsid w:val="00500E33"/>
    <w:rsid w:val="00501848"/>
    <w:rsid w:val="005027F2"/>
    <w:rsid w:val="00506C67"/>
    <w:rsid w:val="00507813"/>
    <w:rsid w:val="00507C14"/>
    <w:rsid w:val="0051097E"/>
    <w:rsid w:val="0051247C"/>
    <w:rsid w:val="00514E77"/>
    <w:rsid w:val="00515F6F"/>
    <w:rsid w:val="005160CE"/>
    <w:rsid w:val="00520429"/>
    <w:rsid w:val="00522653"/>
    <w:rsid w:val="00522983"/>
    <w:rsid w:val="00526868"/>
    <w:rsid w:val="00530025"/>
    <w:rsid w:val="0053005C"/>
    <w:rsid w:val="00530B64"/>
    <w:rsid w:val="00531EE3"/>
    <w:rsid w:val="005330C1"/>
    <w:rsid w:val="0053311F"/>
    <w:rsid w:val="0053460F"/>
    <w:rsid w:val="005352E4"/>
    <w:rsid w:val="00535E55"/>
    <w:rsid w:val="00537C50"/>
    <w:rsid w:val="0054154D"/>
    <w:rsid w:val="00541DB4"/>
    <w:rsid w:val="00542199"/>
    <w:rsid w:val="005428A6"/>
    <w:rsid w:val="00543AA3"/>
    <w:rsid w:val="00543E11"/>
    <w:rsid w:val="0054412F"/>
    <w:rsid w:val="00544370"/>
    <w:rsid w:val="005446EB"/>
    <w:rsid w:val="00551F2D"/>
    <w:rsid w:val="0055268C"/>
    <w:rsid w:val="00554D1D"/>
    <w:rsid w:val="00555BCE"/>
    <w:rsid w:val="0055623A"/>
    <w:rsid w:val="0055732B"/>
    <w:rsid w:val="0055794A"/>
    <w:rsid w:val="00565DC5"/>
    <w:rsid w:val="00566ED4"/>
    <w:rsid w:val="00572387"/>
    <w:rsid w:val="00573BDC"/>
    <w:rsid w:val="00573F83"/>
    <w:rsid w:val="0057461A"/>
    <w:rsid w:val="005768EE"/>
    <w:rsid w:val="00580136"/>
    <w:rsid w:val="00581FED"/>
    <w:rsid w:val="005837AA"/>
    <w:rsid w:val="00584B12"/>
    <w:rsid w:val="005873A4"/>
    <w:rsid w:val="00587708"/>
    <w:rsid w:val="00587BE1"/>
    <w:rsid w:val="00590F98"/>
    <w:rsid w:val="005910DE"/>
    <w:rsid w:val="005A1FBD"/>
    <w:rsid w:val="005A2BFC"/>
    <w:rsid w:val="005A4D27"/>
    <w:rsid w:val="005A5879"/>
    <w:rsid w:val="005B111E"/>
    <w:rsid w:val="005B113D"/>
    <w:rsid w:val="005B1304"/>
    <w:rsid w:val="005B34C4"/>
    <w:rsid w:val="005B5571"/>
    <w:rsid w:val="005B6DDF"/>
    <w:rsid w:val="005C2046"/>
    <w:rsid w:val="005C2E14"/>
    <w:rsid w:val="005C580A"/>
    <w:rsid w:val="005D013E"/>
    <w:rsid w:val="005D0544"/>
    <w:rsid w:val="005D0B80"/>
    <w:rsid w:val="005D23ED"/>
    <w:rsid w:val="005D2789"/>
    <w:rsid w:val="005D577C"/>
    <w:rsid w:val="005D6109"/>
    <w:rsid w:val="005E2C77"/>
    <w:rsid w:val="005E400A"/>
    <w:rsid w:val="005E65C5"/>
    <w:rsid w:val="005E6E36"/>
    <w:rsid w:val="005F0775"/>
    <w:rsid w:val="005F3CCD"/>
    <w:rsid w:val="005F5A56"/>
    <w:rsid w:val="005F5E8A"/>
    <w:rsid w:val="005F60E8"/>
    <w:rsid w:val="005F6EB9"/>
    <w:rsid w:val="00606379"/>
    <w:rsid w:val="00607ED7"/>
    <w:rsid w:val="00614CEB"/>
    <w:rsid w:val="00622701"/>
    <w:rsid w:val="00624EF5"/>
    <w:rsid w:val="00625918"/>
    <w:rsid w:val="00626CAB"/>
    <w:rsid w:val="00627090"/>
    <w:rsid w:val="006304E9"/>
    <w:rsid w:val="006307CD"/>
    <w:rsid w:val="00632B2A"/>
    <w:rsid w:val="00636D60"/>
    <w:rsid w:val="00636F7E"/>
    <w:rsid w:val="006414E2"/>
    <w:rsid w:val="00642427"/>
    <w:rsid w:val="0064407F"/>
    <w:rsid w:val="006451AE"/>
    <w:rsid w:val="0064760F"/>
    <w:rsid w:val="00650243"/>
    <w:rsid w:val="00650944"/>
    <w:rsid w:val="00650E85"/>
    <w:rsid w:val="006516C0"/>
    <w:rsid w:val="0065384D"/>
    <w:rsid w:val="006552C2"/>
    <w:rsid w:val="00655940"/>
    <w:rsid w:val="00656BB1"/>
    <w:rsid w:val="00657A8B"/>
    <w:rsid w:val="00661104"/>
    <w:rsid w:val="00662A09"/>
    <w:rsid w:val="006639E8"/>
    <w:rsid w:val="00663DB5"/>
    <w:rsid w:val="006640B6"/>
    <w:rsid w:val="006646C6"/>
    <w:rsid w:val="00665F5D"/>
    <w:rsid w:val="00670559"/>
    <w:rsid w:val="0067126B"/>
    <w:rsid w:val="00671842"/>
    <w:rsid w:val="0067213B"/>
    <w:rsid w:val="00675959"/>
    <w:rsid w:val="00676E0D"/>
    <w:rsid w:val="0068287E"/>
    <w:rsid w:val="00683575"/>
    <w:rsid w:val="00683AEF"/>
    <w:rsid w:val="006855E8"/>
    <w:rsid w:val="0068712A"/>
    <w:rsid w:val="006877DA"/>
    <w:rsid w:val="00687BB2"/>
    <w:rsid w:val="00690BBD"/>
    <w:rsid w:val="00692038"/>
    <w:rsid w:val="0069586F"/>
    <w:rsid w:val="006A11C8"/>
    <w:rsid w:val="006A14D0"/>
    <w:rsid w:val="006A241A"/>
    <w:rsid w:val="006A3A06"/>
    <w:rsid w:val="006A58C8"/>
    <w:rsid w:val="006A63AB"/>
    <w:rsid w:val="006A762A"/>
    <w:rsid w:val="006B33D2"/>
    <w:rsid w:val="006B4BC7"/>
    <w:rsid w:val="006B54DF"/>
    <w:rsid w:val="006B59DA"/>
    <w:rsid w:val="006B6BE5"/>
    <w:rsid w:val="006C1ECD"/>
    <w:rsid w:val="006C2095"/>
    <w:rsid w:val="006C346A"/>
    <w:rsid w:val="006C3C25"/>
    <w:rsid w:val="006C4336"/>
    <w:rsid w:val="006C5B12"/>
    <w:rsid w:val="006C6DFB"/>
    <w:rsid w:val="006C70F0"/>
    <w:rsid w:val="006C736C"/>
    <w:rsid w:val="006C79A3"/>
    <w:rsid w:val="006D09EC"/>
    <w:rsid w:val="006D0AB2"/>
    <w:rsid w:val="006D1C34"/>
    <w:rsid w:val="006D1C65"/>
    <w:rsid w:val="006D2C01"/>
    <w:rsid w:val="006D465C"/>
    <w:rsid w:val="006D707D"/>
    <w:rsid w:val="006E7A76"/>
    <w:rsid w:val="006F3010"/>
    <w:rsid w:val="006F32B0"/>
    <w:rsid w:val="006F4326"/>
    <w:rsid w:val="006F467A"/>
    <w:rsid w:val="006F500C"/>
    <w:rsid w:val="006F6BE6"/>
    <w:rsid w:val="006F74B0"/>
    <w:rsid w:val="006F791D"/>
    <w:rsid w:val="00702ED9"/>
    <w:rsid w:val="0070728E"/>
    <w:rsid w:val="0070774F"/>
    <w:rsid w:val="00707F77"/>
    <w:rsid w:val="00712F80"/>
    <w:rsid w:val="00713A88"/>
    <w:rsid w:val="00717BBA"/>
    <w:rsid w:val="00721A08"/>
    <w:rsid w:val="007223ED"/>
    <w:rsid w:val="007252EA"/>
    <w:rsid w:val="007300D0"/>
    <w:rsid w:val="00730BE5"/>
    <w:rsid w:val="007324BF"/>
    <w:rsid w:val="00733676"/>
    <w:rsid w:val="00734E20"/>
    <w:rsid w:val="00736069"/>
    <w:rsid w:val="007415A2"/>
    <w:rsid w:val="00742223"/>
    <w:rsid w:val="00743E8C"/>
    <w:rsid w:val="00744303"/>
    <w:rsid w:val="007461B9"/>
    <w:rsid w:val="007464C5"/>
    <w:rsid w:val="00747BDD"/>
    <w:rsid w:val="00747E5A"/>
    <w:rsid w:val="00747F5B"/>
    <w:rsid w:val="007514AB"/>
    <w:rsid w:val="00754361"/>
    <w:rsid w:val="00756196"/>
    <w:rsid w:val="00756D0A"/>
    <w:rsid w:val="00761D63"/>
    <w:rsid w:val="007621B6"/>
    <w:rsid w:val="00764419"/>
    <w:rsid w:val="0076494D"/>
    <w:rsid w:val="007656A5"/>
    <w:rsid w:val="00765806"/>
    <w:rsid w:val="00766C38"/>
    <w:rsid w:val="00771570"/>
    <w:rsid w:val="00772998"/>
    <w:rsid w:val="007762DA"/>
    <w:rsid w:val="00776415"/>
    <w:rsid w:val="0078262F"/>
    <w:rsid w:val="00783A10"/>
    <w:rsid w:val="00784C92"/>
    <w:rsid w:val="0078679C"/>
    <w:rsid w:val="00786D6D"/>
    <w:rsid w:val="0078775D"/>
    <w:rsid w:val="0079102A"/>
    <w:rsid w:val="0079380A"/>
    <w:rsid w:val="00795A95"/>
    <w:rsid w:val="00795F3C"/>
    <w:rsid w:val="0079765D"/>
    <w:rsid w:val="007A3CDA"/>
    <w:rsid w:val="007A467A"/>
    <w:rsid w:val="007B1C73"/>
    <w:rsid w:val="007B1D35"/>
    <w:rsid w:val="007B3F1A"/>
    <w:rsid w:val="007B46C5"/>
    <w:rsid w:val="007B513D"/>
    <w:rsid w:val="007B5C56"/>
    <w:rsid w:val="007B67EB"/>
    <w:rsid w:val="007B7907"/>
    <w:rsid w:val="007C0863"/>
    <w:rsid w:val="007C1935"/>
    <w:rsid w:val="007C2CDD"/>
    <w:rsid w:val="007C5274"/>
    <w:rsid w:val="007C560A"/>
    <w:rsid w:val="007D0D11"/>
    <w:rsid w:val="007D16F9"/>
    <w:rsid w:val="007D3F92"/>
    <w:rsid w:val="007D570D"/>
    <w:rsid w:val="007D7299"/>
    <w:rsid w:val="007D7ADC"/>
    <w:rsid w:val="007E0798"/>
    <w:rsid w:val="007E1562"/>
    <w:rsid w:val="007E15FE"/>
    <w:rsid w:val="007E1944"/>
    <w:rsid w:val="007E20C3"/>
    <w:rsid w:val="007E3694"/>
    <w:rsid w:val="007E400E"/>
    <w:rsid w:val="007E4582"/>
    <w:rsid w:val="007E4E37"/>
    <w:rsid w:val="007E6827"/>
    <w:rsid w:val="007F03D8"/>
    <w:rsid w:val="007F4489"/>
    <w:rsid w:val="007F64AC"/>
    <w:rsid w:val="0080425A"/>
    <w:rsid w:val="008045AB"/>
    <w:rsid w:val="008052B1"/>
    <w:rsid w:val="00807ABD"/>
    <w:rsid w:val="00814A1F"/>
    <w:rsid w:val="00815773"/>
    <w:rsid w:val="0081651C"/>
    <w:rsid w:val="00816A8C"/>
    <w:rsid w:val="0082332E"/>
    <w:rsid w:val="0082528A"/>
    <w:rsid w:val="008258D1"/>
    <w:rsid w:val="00832BDF"/>
    <w:rsid w:val="00836735"/>
    <w:rsid w:val="008375FA"/>
    <w:rsid w:val="008405A4"/>
    <w:rsid w:val="008471DD"/>
    <w:rsid w:val="00847AE9"/>
    <w:rsid w:val="00847EFE"/>
    <w:rsid w:val="00852AAE"/>
    <w:rsid w:val="00853FAA"/>
    <w:rsid w:val="00856027"/>
    <w:rsid w:val="008572E3"/>
    <w:rsid w:val="00860D40"/>
    <w:rsid w:val="008639D3"/>
    <w:rsid w:val="0087001A"/>
    <w:rsid w:val="00873AEF"/>
    <w:rsid w:val="00873CCC"/>
    <w:rsid w:val="00881669"/>
    <w:rsid w:val="00883136"/>
    <w:rsid w:val="00886245"/>
    <w:rsid w:val="008914FB"/>
    <w:rsid w:val="008920EA"/>
    <w:rsid w:val="00892D2E"/>
    <w:rsid w:val="008A3C5E"/>
    <w:rsid w:val="008A452A"/>
    <w:rsid w:val="008A4C80"/>
    <w:rsid w:val="008B0669"/>
    <w:rsid w:val="008B3313"/>
    <w:rsid w:val="008B3FC3"/>
    <w:rsid w:val="008B63AB"/>
    <w:rsid w:val="008B67BD"/>
    <w:rsid w:val="008B75E8"/>
    <w:rsid w:val="008C108A"/>
    <w:rsid w:val="008C17A4"/>
    <w:rsid w:val="008C4968"/>
    <w:rsid w:val="008C4AAF"/>
    <w:rsid w:val="008D2AAE"/>
    <w:rsid w:val="008D30FD"/>
    <w:rsid w:val="008D5637"/>
    <w:rsid w:val="008D7655"/>
    <w:rsid w:val="008D79FF"/>
    <w:rsid w:val="008E2D91"/>
    <w:rsid w:val="008E5313"/>
    <w:rsid w:val="008E6C94"/>
    <w:rsid w:val="008F087B"/>
    <w:rsid w:val="008F0880"/>
    <w:rsid w:val="008F1ADD"/>
    <w:rsid w:val="008F2398"/>
    <w:rsid w:val="008F2CD2"/>
    <w:rsid w:val="008F5910"/>
    <w:rsid w:val="008F74AF"/>
    <w:rsid w:val="008F7729"/>
    <w:rsid w:val="00902510"/>
    <w:rsid w:val="00903993"/>
    <w:rsid w:val="009063A7"/>
    <w:rsid w:val="00907E9E"/>
    <w:rsid w:val="00912AC2"/>
    <w:rsid w:val="0091791B"/>
    <w:rsid w:val="00920304"/>
    <w:rsid w:val="009243E2"/>
    <w:rsid w:val="00925982"/>
    <w:rsid w:val="009262D6"/>
    <w:rsid w:val="009270C0"/>
    <w:rsid w:val="00930129"/>
    <w:rsid w:val="00930879"/>
    <w:rsid w:val="00930D67"/>
    <w:rsid w:val="00931A4A"/>
    <w:rsid w:val="00932C93"/>
    <w:rsid w:val="009338C5"/>
    <w:rsid w:val="00936455"/>
    <w:rsid w:val="00936F10"/>
    <w:rsid w:val="00937263"/>
    <w:rsid w:val="0094484D"/>
    <w:rsid w:val="009512C7"/>
    <w:rsid w:val="00954C10"/>
    <w:rsid w:val="00954E2A"/>
    <w:rsid w:val="00956AC4"/>
    <w:rsid w:val="0095730D"/>
    <w:rsid w:val="00957788"/>
    <w:rsid w:val="00960ABF"/>
    <w:rsid w:val="009620DC"/>
    <w:rsid w:val="0096449A"/>
    <w:rsid w:val="00965CF8"/>
    <w:rsid w:val="009674F1"/>
    <w:rsid w:val="0097016B"/>
    <w:rsid w:val="00970B4E"/>
    <w:rsid w:val="009716A2"/>
    <w:rsid w:val="00971C60"/>
    <w:rsid w:val="009747BB"/>
    <w:rsid w:val="0097498D"/>
    <w:rsid w:val="00975D66"/>
    <w:rsid w:val="00977569"/>
    <w:rsid w:val="009820F1"/>
    <w:rsid w:val="00982DAE"/>
    <w:rsid w:val="0098301D"/>
    <w:rsid w:val="0098397E"/>
    <w:rsid w:val="00984441"/>
    <w:rsid w:val="00985A22"/>
    <w:rsid w:val="009875D8"/>
    <w:rsid w:val="009903AB"/>
    <w:rsid w:val="00990B78"/>
    <w:rsid w:val="00990F63"/>
    <w:rsid w:val="00991022"/>
    <w:rsid w:val="00992678"/>
    <w:rsid w:val="009945EF"/>
    <w:rsid w:val="00996B02"/>
    <w:rsid w:val="009A79CE"/>
    <w:rsid w:val="009B007E"/>
    <w:rsid w:val="009B007F"/>
    <w:rsid w:val="009B02DF"/>
    <w:rsid w:val="009B12A4"/>
    <w:rsid w:val="009B2069"/>
    <w:rsid w:val="009B276C"/>
    <w:rsid w:val="009B33B0"/>
    <w:rsid w:val="009B3866"/>
    <w:rsid w:val="009B5FC7"/>
    <w:rsid w:val="009C18E4"/>
    <w:rsid w:val="009C515B"/>
    <w:rsid w:val="009C5D41"/>
    <w:rsid w:val="009C6A7D"/>
    <w:rsid w:val="009C6CA7"/>
    <w:rsid w:val="009D04DD"/>
    <w:rsid w:val="009D1E26"/>
    <w:rsid w:val="009D54FB"/>
    <w:rsid w:val="009D6F5B"/>
    <w:rsid w:val="009E051E"/>
    <w:rsid w:val="009E5D4C"/>
    <w:rsid w:val="009E7985"/>
    <w:rsid w:val="009F0985"/>
    <w:rsid w:val="009F34BE"/>
    <w:rsid w:val="009F7918"/>
    <w:rsid w:val="009F7B6F"/>
    <w:rsid w:val="00A01028"/>
    <w:rsid w:val="00A02412"/>
    <w:rsid w:val="00A03EF3"/>
    <w:rsid w:val="00A04AF1"/>
    <w:rsid w:val="00A06466"/>
    <w:rsid w:val="00A06C15"/>
    <w:rsid w:val="00A07353"/>
    <w:rsid w:val="00A07F53"/>
    <w:rsid w:val="00A10133"/>
    <w:rsid w:val="00A10EC9"/>
    <w:rsid w:val="00A11A45"/>
    <w:rsid w:val="00A11D29"/>
    <w:rsid w:val="00A13050"/>
    <w:rsid w:val="00A13212"/>
    <w:rsid w:val="00A16F82"/>
    <w:rsid w:val="00A16F9B"/>
    <w:rsid w:val="00A17004"/>
    <w:rsid w:val="00A17351"/>
    <w:rsid w:val="00A25F1B"/>
    <w:rsid w:val="00A27D90"/>
    <w:rsid w:val="00A30682"/>
    <w:rsid w:val="00A30C1B"/>
    <w:rsid w:val="00A32E9A"/>
    <w:rsid w:val="00A337A6"/>
    <w:rsid w:val="00A375AC"/>
    <w:rsid w:val="00A40E4B"/>
    <w:rsid w:val="00A41CF6"/>
    <w:rsid w:val="00A434B1"/>
    <w:rsid w:val="00A50024"/>
    <w:rsid w:val="00A503EB"/>
    <w:rsid w:val="00A50D95"/>
    <w:rsid w:val="00A522AD"/>
    <w:rsid w:val="00A52876"/>
    <w:rsid w:val="00A54AC6"/>
    <w:rsid w:val="00A54F5B"/>
    <w:rsid w:val="00A555B3"/>
    <w:rsid w:val="00A56611"/>
    <w:rsid w:val="00A60341"/>
    <w:rsid w:val="00A60E23"/>
    <w:rsid w:val="00A648CB"/>
    <w:rsid w:val="00A66A5A"/>
    <w:rsid w:val="00A67A45"/>
    <w:rsid w:val="00A70A86"/>
    <w:rsid w:val="00A76BDA"/>
    <w:rsid w:val="00A76FE1"/>
    <w:rsid w:val="00A81263"/>
    <w:rsid w:val="00A816EF"/>
    <w:rsid w:val="00A81DB3"/>
    <w:rsid w:val="00A82193"/>
    <w:rsid w:val="00A82663"/>
    <w:rsid w:val="00A838F4"/>
    <w:rsid w:val="00A845FB"/>
    <w:rsid w:val="00A850C2"/>
    <w:rsid w:val="00A867CF"/>
    <w:rsid w:val="00A9086B"/>
    <w:rsid w:val="00A910B2"/>
    <w:rsid w:val="00A920D4"/>
    <w:rsid w:val="00A92696"/>
    <w:rsid w:val="00A926F3"/>
    <w:rsid w:val="00AA0F97"/>
    <w:rsid w:val="00AA1155"/>
    <w:rsid w:val="00AA3C92"/>
    <w:rsid w:val="00AA51BE"/>
    <w:rsid w:val="00AA750B"/>
    <w:rsid w:val="00AB130C"/>
    <w:rsid w:val="00AB2871"/>
    <w:rsid w:val="00AC3854"/>
    <w:rsid w:val="00AC4827"/>
    <w:rsid w:val="00AD18F4"/>
    <w:rsid w:val="00AD35A3"/>
    <w:rsid w:val="00AD3F66"/>
    <w:rsid w:val="00AD4CC5"/>
    <w:rsid w:val="00AD5F34"/>
    <w:rsid w:val="00AD757E"/>
    <w:rsid w:val="00AE4060"/>
    <w:rsid w:val="00AE51C2"/>
    <w:rsid w:val="00AE54C8"/>
    <w:rsid w:val="00AF009C"/>
    <w:rsid w:val="00AF0D5E"/>
    <w:rsid w:val="00AF13A3"/>
    <w:rsid w:val="00AF1F8C"/>
    <w:rsid w:val="00AF22D7"/>
    <w:rsid w:val="00AF3E5E"/>
    <w:rsid w:val="00AF51B6"/>
    <w:rsid w:val="00AF6A8D"/>
    <w:rsid w:val="00AF6E71"/>
    <w:rsid w:val="00AF7B2D"/>
    <w:rsid w:val="00B00AD7"/>
    <w:rsid w:val="00B04A52"/>
    <w:rsid w:val="00B12930"/>
    <w:rsid w:val="00B14BAB"/>
    <w:rsid w:val="00B178BC"/>
    <w:rsid w:val="00B1798B"/>
    <w:rsid w:val="00B20565"/>
    <w:rsid w:val="00B2387C"/>
    <w:rsid w:val="00B24B10"/>
    <w:rsid w:val="00B2520F"/>
    <w:rsid w:val="00B2560E"/>
    <w:rsid w:val="00B25EF0"/>
    <w:rsid w:val="00B26FCF"/>
    <w:rsid w:val="00B2739B"/>
    <w:rsid w:val="00B30621"/>
    <w:rsid w:val="00B33736"/>
    <w:rsid w:val="00B34BBE"/>
    <w:rsid w:val="00B35160"/>
    <w:rsid w:val="00B35A6D"/>
    <w:rsid w:val="00B36982"/>
    <w:rsid w:val="00B4146A"/>
    <w:rsid w:val="00B4312C"/>
    <w:rsid w:val="00B43787"/>
    <w:rsid w:val="00B52196"/>
    <w:rsid w:val="00B5538E"/>
    <w:rsid w:val="00B55CD7"/>
    <w:rsid w:val="00B55E58"/>
    <w:rsid w:val="00B56616"/>
    <w:rsid w:val="00B6023B"/>
    <w:rsid w:val="00B629E7"/>
    <w:rsid w:val="00B62F80"/>
    <w:rsid w:val="00B642CE"/>
    <w:rsid w:val="00B66090"/>
    <w:rsid w:val="00B6765F"/>
    <w:rsid w:val="00B67BE2"/>
    <w:rsid w:val="00B7195B"/>
    <w:rsid w:val="00B71DA9"/>
    <w:rsid w:val="00B733AE"/>
    <w:rsid w:val="00B74E08"/>
    <w:rsid w:val="00B757ED"/>
    <w:rsid w:val="00B76A08"/>
    <w:rsid w:val="00B77F2E"/>
    <w:rsid w:val="00B80339"/>
    <w:rsid w:val="00B860C8"/>
    <w:rsid w:val="00B87CC7"/>
    <w:rsid w:val="00B92F6B"/>
    <w:rsid w:val="00B939FE"/>
    <w:rsid w:val="00B93CB0"/>
    <w:rsid w:val="00B949E2"/>
    <w:rsid w:val="00BA022A"/>
    <w:rsid w:val="00BA0F7C"/>
    <w:rsid w:val="00BA3433"/>
    <w:rsid w:val="00BA41FE"/>
    <w:rsid w:val="00BB0211"/>
    <w:rsid w:val="00BB1028"/>
    <w:rsid w:val="00BB1A69"/>
    <w:rsid w:val="00BB44B0"/>
    <w:rsid w:val="00BB4A5A"/>
    <w:rsid w:val="00BB5041"/>
    <w:rsid w:val="00BB6B04"/>
    <w:rsid w:val="00BC2437"/>
    <w:rsid w:val="00BC326A"/>
    <w:rsid w:val="00BC566F"/>
    <w:rsid w:val="00BC6039"/>
    <w:rsid w:val="00BD1A44"/>
    <w:rsid w:val="00BD1D82"/>
    <w:rsid w:val="00BD4158"/>
    <w:rsid w:val="00BD54BD"/>
    <w:rsid w:val="00BD6AA7"/>
    <w:rsid w:val="00BD7BF1"/>
    <w:rsid w:val="00BE1DF1"/>
    <w:rsid w:val="00BE2553"/>
    <w:rsid w:val="00BE45F0"/>
    <w:rsid w:val="00BE766B"/>
    <w:rsid w:val="00BF2D28"/>
    <w:rsid w:val="00BF35A7"/>
    <w:rsid w:val="00BF3E8E"/>
    <w:rsid w:val="00BF51C5"/>
    <w:rsid w:val="00BF52B2"/>
    <w:rsid w:val="00BF6A3C"/>
    <w:rsid w:val="00BF728B"/>
    <w:rsid w:val="00C014A1"/>
    <w:rsid w:val="00C03DCE"/>
    <w:rsid w:val="00C049E9"/>
    <w:rsid w:val="00C12B7B"/>
    <w:rsid w:val="00C12F66"/>
    <w:rsid w:val="00C13E58"/>
    <w:rsid w:val="00C151A6"/>
    <w:rsid w:val="00C16339"/>
    <w:rsid w:val="00C1765B"/>
    <w:rsid w:val="00C2039F"/>
    <w:rsid w:val="00C21DCE"/>
    <w:rsid w:val="00C22682"/>
    <w:rsid w:val="00C24863"/>
    <w:rsid w:val="00C25992"/>
    <w:rsid w:val="00C34051"/>
    <w:rsid w:val="00C34963"/>
    <w:rsid w:val="00C34E5E"/>
    <w:rsid w:val="00C418A9"/>
    <w:rsid w:val="00C41AFE"/>
    <w:rsid w:val="00C42F4B"/>
    <w:rsid w:val="00C45ED0"/>
    <w:rsid w:val="00C4619C"/>
    <w:rsid w:val="00C46E76"/>
    <w:rsid w:val="00C46ED9"/>
    <w:rsid w:val="00C4792F"/>
    <w:rsid w:val="00C47A1B"/>
    <w:rsid w:val="00C52C2D"/>
    <w:rsid w:val="00C5365A"/>
    <w:rsid w:val="00C57677"/>
    <w:rsid w:val="00C606E8"/>
    <w:rsid w:val="00C607C4"/>
    <w:rsid w:val="00C62A01"/>
    <w:rsid w:val="00C63E4F"/>
    <w:rsid w:val="00C646A0"/>
    <w:rsid w:val="00C65BDD"/>
    <w:rsid w:val="00C66873"/>
    <w:rsid w:val="00C6793A"/>
    <w:rsid w:val="00C70024"/>
    <w:rsid w:val="00C70986"/>
    <w:rsid w:val="00C77EC9"/>
    <w:rsid w:val="00C81A9D"/>
    <w:rsid w:val="00C81DF6"/>
    <w:rsid w:val="00C8362F"/>
    <w:rsid w:val="00C85032"/>
    <w:rsid w:val="00C90632"/>
    <w:rsid w:val="00C91893"/>
    <w:rsid w:val="00C919EA"/>
    <w:rsid w:val="00C91B58"/>
    <w:rsid w:val="00C96045"/>
    <w:rsid w:val="00C96A46"/>
    <w:rsid w:val="00C96D41"/>
    <w:rsid w:val="00C9733A"/>
    <w:rsid w:val="00CA18D9"/>
    <w:rsid w:val="00CA2968"/>
    <w:rsid w:val="00CA3755"/>
    <w:rsid w:val="00CA4919"/>
    <w:rsid w:val="00CA5ACA"/>
    <w:rsid w:val="00CA6890"/>
    <w:rsid w:val="00CB02CF"/>
    <w:rsid w:val="00CB07E0"/>
    <w:rsid w:val="00CB32BA"/>
    <w:rsid w:val="00CB4643"/>
    <w:rsid w:val="00CB5127"/>
    <w:rsid w:val="00CB53CB"/>
    <w:rsid w:val="00CB6E5C"/>
    <w:rsid w:val="00CB74BB"/>
    <w:rsid w:val="00CC25D9"/>
    <w:rsid w:val="00CC3061"/>
    <w:rsid w:val="00CC67DD"/>
    <w:rsid w:val="00CC6B4A"/>
    <w:rsid w:val="00CD041A"/>
    <w:rsid w:val="00CD1DEE"/>
    <w:rsid w:val="00CD3734"/>
    <w:rsid w:val="00CD4D01"/>
    <w:rsid w:val="00CD6472"/>
    <w:rsid w:val="00CD6A29"/>
    <w:rsid w:val="00CE1981"/>
    <w:rsid w:val="00CE1B1E"/>
    <w:rsid w:val="00CE1B64"/>
    <w:rsid w:val="00CE4CB3"/>
    <w:rsid w:val="00CE5C4C"/>
    <w:rsid w:val="00CE5E12"/>
    <w:rsid w:val="00CF545E"/>
    <w:rsid w:val="00CF6E9E"/>
    <w:rsid w:val="00CF75FF"/>
    <w:rsid w:val="00D01E12"/>
    <w:rsid w:val="00D03B06"/>
    <w:rsid w:val="00D040B0"/>
    <w:rsid w:val="00D06B50"/>
    <w:rsid w:val="00D06E62"/>
    <w:rsid w:val="00D07F5D"/>
    <w:rsid w:val="00D112E9"/>
    <w:rsid w:val="00D11A4F"/>
    <w:rsid w:val="00D11CF4"/>
    <w:rsid w:val="00D1475A"/>
    <w:rsid w:val="00D153FD"/>
    <w:rsid w:val="00D17D89"/>
    <w:rsid w:val="00D2171B"/>
    <w:rsid w:val="00D22FBE"/>
    <w:rsid w:val="00D23353"/>
    <w:rsid w:val="00D235A1"/>
    <w:rsid w:val="00D23D3F"/>
    <w:rsid w:val="00D23EEA"/>
    <w:rsid w:val="00D25131"/>
    <w:rsid w:val="00D255D9"/>
    <w:rsid w:val="00D262B9"/>
    <w:rsid w:val="00D37CDF"/>
    <w:rsid w:val="00D42F89"/>
    <w:rsid w:val="00D4394F"/>
    <w:rsid w:val="00D4464A"/>
    <w:rsid w:val="00D464D0"/>
    <w:rsid w:val="00D47007"/>
    <w:rsid w:val="00D509B9"/>
    <w:rsid w:val="00D52CAF"/>
    <w:rsid w:val="00D52D4B"/>
    <w:rsid w:val="00D561B3"/>
    <w:rsid w:val="00D56F05"/>
    <w:rsid w:val="00D57503"/>
    <w:rsid w:val="00D62E3C"/>
    <w:rsid w:val="00D6394E"/>
    <w:rsid w:val="00D653F7"/>
    <w:rsid w:val="00D75D54"/>
    <w:rsid w:val="00D77981"/>
    <w:rsid w:val="00D77CC8"/>
    <w:rsid w:val="00D77F41"/>
    <w:rsid w:val="00D81047"/>
    <w:rsid w:val="00D8197B"/>
    <w:rsid w:val="00D85862"/>
    <w:rsid w:val="00D86FC4"/>
    <w:rsid w:val="00D905C7"/>
    <w:rsid w:val="00D90EF3"/>
    <w:rsid w:val="00D912D0"/>
    <w:rsid w:val="00D9487C"/>
    <w:rsid w:val="00D975D0"/>
    <w:rsid w:val="00D9774A"/>
    <w:rsid w:val="00DA1642"/>
    <w:rsid w:val="00DA21B5"/>
    <w:rsid w:val="00DA22B0"/>
    <w:rsid w:val="00DA262D"/>
    <w:rsid w:val="00DA31F1"/>
    <w:rsid w:val="00DA4DD8"/>
    <w:rsid w:val="00DA5814"/>
    <w:rsid w:val="00DA65A1"/>
    <w:rsid w:val="00DA6CD8"/>
    <w:rsid w:val="00DA6D25"/>
    <w:rsid w:val="00DA72B0"/>
    <w:rsid w:val="00DB2219"/>
    <w:rsid w:val="00DB2D87"/>
    <w:rsid w:val="00DB764D"/>
    <w:rsid w:val="00DC163C"/>
    <w:rsid w:val="00DC226A"/>
    <w:rsid w:val="00DC3662"/>
    <w:rsid w:val="00DC5CFB"/>
    <w:rsid w:val="00DC65D4"/>
    <w:rsid w:val="00DC7B00"/>
    <w:rsid w:val="00DC7E1A"/>
    <w:rsid w:val="00DD0154"/>
    <w:rsid w:val="00DD1CF0"/>
    <w:rsid w:val="00DD3DD7"/>
    <w:rsid w:val="00DD3F36"/>
    <w:rsid w:val="00DD53E3"/>
    <w:rsid w:val="00DE4275"/>
    <w:rsid w:val="00DE47A5"/>
    <w:rsid w:val="00DE62B5"/>
    <w:rsid w:val="00DE63EA"/>
    <w:rsid w:val="00DE694A"/>
    <w:rsid w:val="00DE6B13"/>
    <w:rsid w:val="00DE6D59"/>
    <w:rsid w:val="00DE7A26"/>
    <w:rsid w:val="00DF19C6"/>
    <w:rsid w:val="00DF1AF3"/>
    <w:rsid w:val="00DF77E4"/>
    <w:rsid w:val="00E0075D"/>
    <w:rsid w:val="00E007A3"/>
    <w:rsid w:val="00E00CC7"/>
    <w:rsid w:val="00E01167"/>
    <w:rsid w:val="00E0525C"/>
    <w:rsid w:val="00E071F9"/>
    <w:rsid w:val="00E07C9D"/>
    <w:rsid w:val="00E115DD"/>
    <w:rsid w:val="00E12B03"/>
    <w:rsid w:val="00E151D0"/>
    <w:rsid w:val="00E16DF6"/>
    <w:rsid w:val="00E17D10"/>
    <w:rsid w:val="00E2084D"/>
    <w:rsid w:val="00E240F8"/>
    <w:rsid w:val="00E25AEC"/>
    <w:rsid w:val="00E41488"/>
    <w:rsid w:val="00E43E51"/>
    <w:rsid w:val="00E44F8D"/>
    <w:rsid w:val="00E50391"/>
    <w:rsid w:val="00E529D1"/>
    <w:rsid w:val="00E53AD2"/>
    <w:rsid w:val="00E57F4D"/>
    <w:rsid w:val="00E60538"/>
    <w:rsid w:val="00E6101C"/>
    <w:rsid w:val="00E61619"/>
    <w:rsid w:val="00E6238D"/>
    <w:rsid w:val="00E63EBB"/>
    <w:rsid w:val="00E64DA8"/>
    <w:rsid w:val="00E677D8"/>
    <w:rsid w:val="00E677EB"/>
    <w:rsid w:val="00E71A7A"/>
    <w:rsid w:val="00E720EC"/>
    <w:rsid w:val="00E74591"/>
    <w:rsid w:val="00E753AB"/>
    <w:rsid w:val="00E75BCB"/>
    <w:rsid w:val="00E77B38"/>
    <w:rsid w:val="00E8112A"/>
    <w:rsid w:val="00E819E0"/>
    <w:rsid w:val="00E83966"/>
    <w:rsid w:val="00E8563D"/>
    <w:rsid w:val="00E90904"/>
    <w:rsid w:val="00E930FB"/>
    <w:rsid w:val="00E950E9"/>
    <w:rsid w:val="00E968C3"/>
    <w:rsid w:val="00EA214D"/>
    <w:rsid w:val="00EA28C6"/>
    <w:rsid w:val="00EA32E9"/>
    <w:rsid w:val="00EA45DD"/>
    <w:rsid w:val="00EA4D4E"/>
    <w:rsid w:val="00EA5AC7"/>
    <w:rsid w:val="00EA6B86"/>
    <w:rsid w:val="00EA72D1"/>
    <w:rsid w:val="00EA744D"/>
    <w:rsid w:val="00EA79AC"/>
    <w:rsid w:val="00EB1724"/>
    <w:rsid w:val="00EB1857"/>
    <w:rsid w:val="00EB3523"/>
    <w:rsid w:val="00EB53DD"/>
    <w:rsid w:val="00EB6A03"/>
    <w:rsid w:val="00EB7A27"/>
    <w:rsid w:val="00EC1079"/>
    <w:rsid w:val="00EC46F1"/>
    <w:rsid w:val="00EC5EF7"/>
    <w:rsid w:val="00EC6350"/>
    <w:rsid w:val="00EC65FF"/>
    <w:rsid w:val="00EC793C"/>
    <w:rsid w:val="00ED13CB"/>
    <w:rsid w:val="00ED2B78"/>
    <w:rsid w:val="00ED423A"/>
    <w:rsid w:val="00ED51DC"/>
    <w:rsid w:val="00ED7E5E"/>
    <w:rsid w:val="00EE083F"/>
    <w:rsid w:val="00EE47EC"/>
    <w:rsid w:val="00EE7A1E"/>
    <w:rsid w:val="00EF0894"/>
    <w:rsid w:val="00EF4650"/>
    <w:rsid w:val="00EF5625"/>
    <w:rsid w:val="00EF5E3E"/>
    <w:rsid w:val="00EF639E"/>
    <w:rsid w:val="00EF6BAB"/>
    <w:rsid w:val="00EF7D56"/>
    <w:rsid w:val="00F014C6"/>
    <w:rsid w:val="00F01E27"/>
    <w:rsid w:val="00F01F52"/>
    <w:rsid w:val="00F02676"/>
    <w:rsid w:val="00F03018"/>
    <w:rsid w:val="00F07DC0"/>
    <w:rsid w:val="00F11061"/>
    <w:rsid w:val="00F136EC"/>
    <w:rsid w:val="00F1418F"/>
    <w:rsid w:val="00F14E22"/>
    <w:rsid w:val="00F2269F"/>
    <w:rsid w:val="00F2610E"/>
    <w:rsid w:val="00F27785"/>
    <w:rsid w:val="00F3003B"/>
    <w:rsid w:val="00F30F0B"/>
    <w:rsid w:val="00F314F3"/>
    <w:rsid w:val="00F32E45"/>
    <w:rsid w:val="00F37E6E"/>
    <w:rsid w:val="00F401F4"/>
    <w:rsid w:val="00F40302"/>
    <w:rsid w:val="00F40BC0"/>
    <w:rsid w:val="00F417D4"/>
    <w:rsid w:val="00F41C43"/>
    <w:rsid w:val="00F42BB4"/>
    <w:rsid w:val="00F42F3B"/>
    <w:rsid w:val="00F43290"/>
    <w:rsid w:val="00F43A76"/>
    <w:rsid w:val="00F43BA9"/>
    <w:rsid w:val="00F4750C"/>
    <w:rsid w:val="00F479EF"/>
    <w:rsid w:val="00F502FD"/>
    <w:rsid w:val="00F5641C"/>
    <w:rsid w:val="00F61D3F"/>
    <w:rsid w:val="00F61E3A"/>
    <w:rsid w:val="00F626BD"/>
    <w:rsid w:val="00F62883"/>
    <w:rsid w:val="00F64A8D"/>
    <w:rsid w:val="00F65CEC"/>
    <w:rsid w:val="00F66598"/>
    <w:rsid w:val="00F718B1"/>
    <w:rsid w:val="00F74C22"/>
    <w:rsid w:val="00F76173"/>
    <w:rsid w:val="00F77049"/>
    <w:rsid w:val="00F77389"/>
    <w:rsid w:val="00F77B21"/>
    <w:rsid w:val="00F8187C"/>
    <w:rsid w:val="00F82F05"/>
    <w:rsid w:val="00F83FEF"/>
    <w:rsid w:val="00F85ADA"/>
    <w:rsid w:val="00F904DB"/>
    <w:rsid w:val="00F91884"/>
    <w:rsid w:val="00F94874"/>
    <w:rsid w:val="00F978CC"/>
    <w:rsid w:val="00FA17EA"/>
    <w:rsid w:val="00FA58FC"/>
    <w:rsid w:val="00FB1A0C"/>
    <w:rsid w:val="00FB2243"/>
    <w:rsid w:val="00FB2CED"/>
    <w:rsid w:val="00FB46C2"/>
    <w:rsid w:val="00FB70E7"/>
    <w:rsid w:val="00FC12FF"/>
    <w:rsid w:val="00FC2E6A"/>
    <w:rsid w:val="00FC6FDE"/>
    <w:rsid w:val="00FC70DF"/>
    <w:rsid w:val="00FD11AE"/>
    <w:rsid w:val="00FD1764"/>
    <w:rsid w:val="00FD33FF"/>
    <w:rsid w:val="00FD5799"/>
    <w:rsid w:val="00FD58A7"/>
    <w:rsid w:val="00FD6027"/>
    <w:rsid w:val="00FD7CE7"/>
    <w:rsid w:val="00FE47F3"/>
    <w:rsid w:val="00FE7EFE"/>
    <w:rsid w:val="00FF29C1"/>
    <w:rsid w:val="00FF3AF6"/>
    <w:rsid w:val="00FF7D1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BB8849"/>
  <w15:chartTrackingRefBased/>
  <w15:docId w15:val="{0EB8D523-D615-4559-9EC1-469D2A541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262B"/>
    <w:pPr>
      <w:spacing w:after="240" w:line="264" w:lineRule="auto"/>
      <w:jc w:val="both"/>
    </w:pPr>
    <w:rPr>
      <w:rFonts w:ascii="Arial" w:eastAsia="Times New Roman" w:hAnsi="Arial" w:cs="Arial"/>
      <w:lang w:eastAsia="fr-FR"/>
    </w:rPr>
  </w:style>
  <w:style w:type="paragraph" w:styleId="Titre1">
    <w:name w:val="heading 1"/>
    <w:basedOn w:val="Normal"/>
    <w:next w:val="Normal"/>
    <w:link w:val="Titre1Car"/>
    <w:qFormat/>
    <w:rsid w:val="007B1C73"/>
    <w:pPr>
      <w:keepNext/>
      <w:pBdr>
        <w:top w:val="single" w:sz="8" w:space="1" w:color="auto"/>
        <w:left w:val="single" w:sz="8" w:space="4" w:color="auto"/>
        <w:bottom w:val="single" w:sz="8" w:space="1" w:color="auto"/>
        <w:right w:val="single" w:sz="8" w:space="4" w:color="auto"/>
      </w:pBdr>
      <w:spacing w:before="240" w:line="240" w:lineRule="auto"/>
      <w:ind w:right="142"/>
      <w:jc w:val="left"/>
      <w:outlineLvl w:val="0"/>
    </w:pPr>
    <w:rPr>
      <w:b/>
      <w:bCs/>
      <w:noProof/>
      <w:color w:val="000000" w:themeColor="text1"/>
      <w:kern w:val="32"/>
      <w:sz w:val="24"/>
      <w:szCs w:val="28"/>
    </w:rPr>
  </w:style>
  <w:style w:type="paragraph" w:styleId="Titre2">
    <w:name w:val="heading 2"/>
    <w:basedOn w:val="Normal"/>
    <w:next w:val="Normal"/>
    <w:link w:val="Titre2Car"/>
    <w:unhideWhenUsed/>
    <w:qFormat/>
    <w:rsid w:val="004D1B34"/>
    <w:pPr>
      <w:numPr>
        <w:ilvl w:val="1"/>
        <w:numId w:val="7"/>
      </w:numPr>
      <w:pBdr>
        <w:bottom w:val="single" w:sz="4" w:space="1" w:color="auto"/>
      </w:pBdr>
      <w:spacing w:before="360"/>
      <w:outlineLvl w:val="1"/>
    </w:pPr>
    <w:rPr>
      <w:b/>
      <w:bCs/>
      <w:caps/>
      <w:snapToGrid w:val="0"/>
    </w:rPr>
  </w:style>
  <w:style w:type="paragraph" w:styleId="Titre3">
    <w:name w:val="heading 3"/>
    <w:basedOn w:val="Normal"/>
    <w:next w:val="Normal"/>
    <w:link w:val="Titre3Car"/>
    <w:autoRedefine/>
    <w:uiPriority w:val="9"/>
    <w:unhideWhenUsed/>
    <w:qFormat/>
    <w:rsid w:val="006640B6"/>
    <w:pPr>
      <w:numPr>
        <w:ilvl w:val="2"/>
        <w:numId w:val="11"/>
      </w:numPr>
      <w:spacing w:before="120" w:after="120" w:line="240" w:lineRule="auto"/>
      <w:jc w:val="left"/>
      <w:outlineLvl w:val="2"/>
    </w:pPr>
    <w:rPr>
      <w:u w:val="single"/>
    </w:rPr>
  </w:style>
  <w:style w:type="paragraph" w:styleId="Titre4">
    <w:name w:val="heading 4"/>
    <w:basedOn w:val="Normal"/>
    <w:next w:val="Normal"/>
    <w:link w:val="Titre4Car"/>
    <w:uiPriority w:val="9"/>
    <w:unhideWhenUsed/>
    <w:rsid w:val="008914FB"/>
    <w:pPr>
      <w:keepNext/>
      <w:numPr>
        <w:ilvl w:val="2"/>
        <w:numId w:val="1"/>
      </w:numPr>
      <w:spacing w:before="240" w:after="60"/>
      <w:ind w:left="426" w:right="1134" w:hanging="11"/>
      <w:outlineLvl w:val="3"/>
    </w:pPr>
    <w:rPr>
      <w:b/>
      <w:bCs/>
      <w:caps/>
      <w:snapToGrid w:val="0"/>
      <w:color w:val="000000" w:themeColor="text1"/>
      <w:sz w:val="20"/>
      <w:szCs w:val="20"/>
    </w:rPr>
  </w:style>
  <w:style w:type="paragraph" w:styleId="Titre5">
    <w:name w:val="heading 5"/>
    <w:basedOn w:val="NOTA"/>
    <w:next w:val="Normal"/>
    <w:link w:val="Titre5Car"/>
    <w:uiPriority w:val="9"/>
    <w:unhideWhenUsed/>
    <w:qFormat/>
    <w:rsid w:val="00046249"/>
    <w:pPr>
      <w:outlineLvl w:val="4"/>
    </w:pPr>
  </w:style>
  <w:style w:type="paragraph" w:styleId="Titre6">
    <w:name w:val="heading 6"/>
    <w:basedOn w:val="Normal"/>
    <w:next w:val="Normal"/>
    <w:link w:val="Titre6Car"/>
    <w:uiPriority w:val="9"/>
    <w:unhideWhenUsed/>
    <w:qFormat/>
    <w:rsid w:val="00A27D90"/>
    <w:pPr>
      <w:numPr>
        <w:ilvl w:val="5"/>
        <w:numId w:val="1"/>
      </w:numPr>
      <w:spacing w:before="240" w:after="60"/>
      <w:outlineLvl w:val="5"/>
    </w:pPr>
    <w:rPr>
      <w:rFonts w:ascii="Calibri" w:hAnsi="Calibri" w:cs="Times New Roman"/>
      <w:b/>
      <w:bCs/>
    </w:rPr>
  </w:style>
  <w:style w:type="paragraph" w:styleId="Titre7">
    <w:name w:val="heading 7"/>
    <w:basedOn w:val="Normal"/>
    <w:next w:val="Normal"/>
    <w:link w:val="Titre7Car"/>
    <w:uiPriority w:val="9"/>
    <w:unhideWhenUsed/>
    <w:qFormat/>
    <w:rsid w:val="00A27D90"/>
    <w:pPr>
      <w:numPr>
        <w:ilvl w:val="6"/>
        <w:numId w:val="1"/>
      </w:numPr>
      <w:spacing w:before="240" w:after="60"/>
      <w:outlineLvl w:val="6"/>
    </w:pPr>
    <w:rPr>
      <w:rFonts w:ascii="Calibri" w:hAnsi="Calibri" w:cs="Times New Roman"/>
      <w:sz w:val="24"/>
      <w:szCs w:val="24"/>
    </w:rPr>
  </w:style>
  <w:style w:type="paragraph" w:styleId="Titre8">
    <w:name w:val="heading 8"/>
    <w:basedOn w:val="Normal"/>
    <w:next w:val="Normal"/>
    <w:link w:val="Titre8Car"/>
    <w:uiPriority w:val="9"/>
    <w:semiHidden/>
    <w:unhideWhenUsed/>
    <w:qFormat/>
    <w:rsid w:val="00A27D90"/>
    <w:pPr>
      <w:numPr>
        <w:ilvl w:val="7"/>
        <w:numId w:val="1"/>
      </w:numPr>
      <w:spacing w:before="240" w:after="60"/>
      <w:outlineLvl w:val="7"/>
    </w:pPr>
    <w:rPr>
      <w:rFonts w:ascii="Calibri" w:hAnsi="Calibri" w:cs="Times New Roman"/>
      <w:i/>
      <w:iCs/>
      <w:sz w:val="24"/>
      <w:szCs w:val="24"/>
    </w:rPr>
  </w:style>
  <w:style w:type="paragraph" w:styleId="Titre9">
    <w:name w:val="heading 9"/>
    <w:basedOn w:val="Normal"/>
    <w:next w:val="Normal"/>
    <w:link w:val="Titre9Car"/>
    <w:uiPriority w:val="9"/>
    <w:semiHidden/>
    <w:unhideWhenUsed/>
    <w:qFormat/>
    <w:rsid w:val="00A27D90"/>
    <w:pPr>
      <w:numPr>
        <w:ilvl w:val="8"/>
        <w:numId w:val="1"/>
      </w:numPr>
      <w:spacing w:before="240" w:after="60"/>
      <w:outlineLvl w:val="8"/>
    </w:pPr>
    <w:rPr>
      <w:rFonts w:ascii="Cambria" w:hAnsi="Cambria" w:cs="Times New Roma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7B1C73"/>
    <w:rPr>
      <w:rFonts w:ascii="Arial" w:eastAsia="Times New Roman" w:hAnsi="Arial" w:cs="Arial"/>
      <w:b/>
      <w:bCs/>
      <w:noProof/>
      <w:color w:val="000000" w:themeColor="text1"/>
      <w:kern w:val="32"/>
      <w:sz w:val="24"/>
      <w:szCs w:val="28"/>
      <w:lang w:eastAsia="fr-FR"/>
    </w:rPr>
  </w:style>
  <w:style w:type="character" w:customStyle="1" w:styleId="Titre2Car">
    <w:name w:val="Titre 2 Car"/>
    <w:basedOn w:val="Policepardfaut"/>
    <w:link w:val="Titre2"/>
    <w:rsid w:val="00236D4C"/>
    <w:rPr>
      <w:rFonts w:ascii="Arial" w:eastAsia="Times New Roman" w:hAnsi="Arial" w:cs="Arial"/>
      <w:b/>
      <w:bCs/>
      <w:caps/>
      <w:snapToGrid w:val="0"/>
      <w:lang w:eastAsia="fr-FR"/>
    </w:rPr>
  </w:style>
  <w:style w:type="character" w:customStyle="1" w:styleId="Titre3Car">
    <w:name w:val="Titre 3 Car"/>
    <w:basedOn w:val="Policepardfaut"/>
    <w:link w:val="Titre3"/>
    <w:uiPriority w:val="9"/>
    <w:rsid w:val="006640B6"/>
    <w:rPr>
      <w:rFonts w:ascii="Arial" w:eastAsia="Times New Roman" w:hAnsi="Arial" w:cs="Arial"/>
      <w:u w:val="single"/>
      <w:lang w:eastAsia="fr-FR"/>
    </w:rPr>
  </w:style>
  <w:style w:type="character" w:customStyle="1" w:styleId="Titre4Car">
    <w:name w:val="Titre 4 Car"/>
    <w:basedOn w:val="Policepardfaut"/>
    <w:link w:val="Titre4"/>
    <w:uiPriority w:val="9"/>
    <w:rsid w:val="008914FB"/>
    <w:rPr>
      <w:rFonts w:ascii="Arial" w:eastAsia="Times New Roman" w:hAnsi="Arial" w:cs="Arial"/>
      <w:b/>
      <w:bCs/>
      <w:caps/>
      <w:snapToGrid w:val="0"/>
      <w:color w:val="000000" w:themeColor="text1"/>
      <w:sz w:val="20"/>
      <w:szCs w:val="20"/>
      <w:lang w:eastAsia="fr-FR"/>
    </w:rPr>
  </w:style>
  <w:style w:type="paragraph" w:customStyle="1" w:styleId="NOTA">
    <w:name w:val="NOTA"/>
    <w:basedOn w:val="Normal"/>
    <w:qFormat/>
    <w:rsid w:val="00237C08"/>
    <w:pPr>
      <w:keepNext/>
      <w:pBdr>
        <w:left w:val="single" w:sz="4" w:space="4" w:color="auto"/>
      </w:pBdr>
      <w:shd w:val="clear" w:color="auto" w:fill="FFFFFF"/>
      <w:tabs>
        <w:tab w:val="left" w:pos="993"/>
      </w:tabs>
      <w:spacing w:before="240" w:line="0" w:lineRule="atLeast"/>
      <w:ind w:left="993"/>
    </w:pPr>
    <w:rPr>
      <w:rFonts w:eastAsia="Arial" w:cs="Times New Roman"/>
      <w:b/>
      <w:color w:val="000000"/>
      <w:spacing w:val="6"/>
      <w:sz w:val="18"/>
      <w:szCs w:val="20"/>
      <w:lang w:eastAsia="en-US"/>
    </w:rPr>
  </w:style>
  <w:style w:type="character" w:customStyle="1" w:styleId="Titre5Car">
    <w:name w:val="Titre 5 Car"/>
    <w:basedOn w:val="Policepardfaut"/>
    <w:link w:val="Titre5"/>
    <w:uiPriority w:val="9"/>
    <w:rsid w:val="00046249"/>
    <w:rPr>
      <w:rFonts w:ascii="Arial" w:eastAsia="Arial" w:hAnsi="Arial" w:cs="Times New Roman"/>
      <w:b/>
      <w:color w:val="000000"/>
      <w:spacing w:val="6"/>
      <w:sz w:val="18"/>
      <w:szCs w:val="20"/>
      <w:shd w:val="clear" w:color="auto" w:fill="FFFFFF"/>
    </w:rPr>
  </w:style>
  <w:style w:type="character" w:customStyle="1" w:styleId="Titre6Car">
    <w:name w:val="Titre 6 Car"/>
    <w:basedOn w:val="Policepardfaut"/>
    <w:link w:val="Titre6"/>
    <w:uiPriority w:val="9"/>
    <w:rsid w:val="00A27D90"/>
    <w:rPr>
      <w:rFonts w:ascii="Calibri" w:eastAsia="Times New Roman" w:hAnsi="Calibri" w:cs="Times New Roman"/>
      <w:b/>
      <w:bCs/>
      <w:lang w:eastAsia="fr-FR"/>
    </w:rPr>
  </w:style>
  <w:style w:type="character" w:customStyle="1" w:styleId="Titre7Car">
    <w:name w:val="Titre 7 Car"/>
    <w:basedOn w:val="Policepardfaut"/>
    <w:link w:val="Titre7"/>
    <w:uiPriority w:val="9"/>
    <w:rsid w:val="00A27D90"/>
    <w:rPr>
      <w:rFonts w:ascii="Calibri" w:eastAsia="Times New Roman" w:hAnsi="Calibri" w:cs="Times New Roman"/>
      <w:sz w:val="24"/>
      <w:szCs w:val="24"/>
      <w:lang w:eastAsia="fr-FR"/>
    </w:rPr>
  </w:style>
  <w:style w:type="character" w:customStyle="1" w:styleId="Titre8Car">
    <w:name w:val="Titre 8 Car"/>
    <w:basedOn w:val="Policepardfaut"/>
    <w:link w:val="Titre8"/>
    <w:uiPriority w:val="9"/>
    <w:semiHidden/>
    <w:rsid w:val="00A27D90"/>
    <w:rPr>
      <w:rFonts w:ascii="Calibri" w:eastAsia="Times New Roman" w:hAnsi="Calibri" w:cs="Times New Roman"/>
      <w:i/>
      <w:iCs/>
      <w:sz w:val="24"/>
      <w:szCs w:val="24"/>
      <w:lang w:eastAsia="fr-FR"/>
    </w:rPr>
  </w:style>
  <w:style w:type="character" w:customStyle="1" w:styleId="Titre9Car">
    <w:name w:val="Titre 9 Car"/>
    <w:basedOn w:val="Policepardfaut"/>
    <w:link w:val="Titre9"/>
    <w:uiPriority w:val="9"/>
    <w:semiHidden/>
    <w:rsid w:val="00A27D90"/>
    <w:rPr>
      <w:rFonts w:ascii="Cambria" w:eastAsia="Times New Roman" w:hAnsi="Cambria" w:cs="Times New Roman"/>
      <w:lang w:eastAsia="fr-FR"/>
    </w:rPr>
  </w:style>
  <w:style w:type="paragraph" w:styleId="Pieddepage">
    <w:name w:val="footer"/>
    <w:basedOn w:val="Normal"/>
    <w:link w:val="PieddepageCar"/>
    <w:unhideWhenUsed/>
    <w:rsid w:val="00D77F41"/>
    <w:pPr>
      <w:tabs>
        <w:tab w:val="center" w:pos="4536"/>
        <w:tab w:val="right" w:pos="9072"/>
      </w:tabs>
      <w:spacing w:after="0" w:line="240" w:lineRule="auto"/>
    </w:pPr>
  </w:style>
  <w:style w:type="character" w:customStyle="1" w:styleId="PieddepageCar">
    <w:name w:val="Pied de page Car"/>
    <w:basedOn w:val="Policepardfaut"/>
    <w:link w:val="Pieddepage"/>
    <w:rsid w:val="00D77F41"/>
  </w:style>
  <w:style w:type="character" w:styleId="Lienhypertexte">
    <w:name w:val="Hyperlink"/>
    <w:uiPriority w:val="99"/>
    <w:rsid w:val="00A27D90"/>
    <w:rPr>
      <w:color w:val="0000FF"/>
      <w:u w:val="single"/>
    </w:rPr>
  </w:style>
  <w:style w:type="paragraph" w:customStyle="1" w:styleId="Cartouche">
    <w:name w:val="Cartouche"/>
    <w:basedOn w:val="Corpsdetexte"/>
    <w:link w:val="CartoucheCar"/>
    <w:rsid w:val="00A27D90"/>
    <w:pPr>
      <w:spacing w:after="0"/>
      <w:jc w:val="left"/>
    </w:pPr>
  </w:style>
  <w:style w:type="paragraph" w:styleId="Corpsdetexte">
    <w:name w:val="Body Text"/>
    <w:basedOn w:val="Normal"/>
    <w:link w:val="CorpsdetexteCar"/>
    <w:uiPriority w:val="99"/>
    <w:unhideWhenUsed/>
    <w:rsid w:val="00A27D90"/>
    <w:pPr>
      <w:spacing w:after="120"/>
    </w:pPr>
  </w:style>
  <w:style w:type="character" w:customStyle="1" w:styleId="CorpsdetexteCar">
    <w:name w:val="Corps de texte Car"/>
    <w:basedOn w:val="Policepardfaut"/>
    <w:link w:val="Corpsdetexte"/>
    <w:uiPriority w:val="99"/>
    <w:rsid w:val="00A27D90"/>
    <w:rPr>
      <w:rFonts w:ascii="Arial" w:eastAsia="Times New Roman" w:hAnsi="Arial" w:cs="Arial"/>
      <w:lang w:eastAsia="fr-FR"/>
    </w:rPr>
  </w:style>
  <w:style w:type="character" w:customStyle="1" w:styleId="CartoucheCar">
    <w:name w:val="Cartouche Car"/>
    <w:basedOn w:val="CorpsdetexteCar"/>
    <w:link w:val="Cartouche"/>
    <w:rsid w:val="00A27D90"/>
    <w:rPr>
      <w:rFonts w:ascii="Arial" w:eastAsia="Times New Roman" w:hAnsi="Arial" w:cs="Arial"/>
      <w:lang w:eastAsia="fr-FR"/>
    </w:rPr>
  </w:style>
  <w:style w:type="character" w:styleId="Textedelespacerserv">
    <w:name w:val="Placeholder Text"/>
    <w:basedOn w:val="Policepardfaut"/>
    <w:uiPriority w:val="99"/>
    <w:semiHidden/>
    <w:rsid w:val="00A27D90"/>
    <w:rPr>
      <w:color w:val="808080"/>
    </w:rPr>
  </w:style>
  <w:style w:type="paragraph" w:styleId="Signature">
    <w:name w:val="Signature"/>
    <w:basedOn w:val="Normal"/>
    <w:link w:val="SignatureCar"/>
    <w:uiPriority w:val="99"/>
    <w:unhideWhenUsed/>
    <w:rsid w:val="00A27D90"/>
    <w:pPr>
      <w:spacing w:before="480" w:after="0"/>
      <w:contextualSpacing/>
      <w:jc w:val="right"/>
    </w:pPr>
  </w:style>
  <w:style w:type="character" w:customStyle="1" w:styleId="SignatureCar">
    <w:name w:val="Signature Car"/>
    <w:basedOn w:val="Policepardfaut"/>
    <w:link w:val="Signature"/>
    <w:uiPriority w:val="99"/>
    <w:rsid w:val="00A27D90"/>
    <w:rPr>
      <w:rFonts w:ascii="Arial" w:eastAsia="Times New Roman" w:hAnsi="Arial" w:cs="Arial"/>
      <w:lang w:eastAsia="fr-FR"/>
    </w:rPr>
  </w:style>
  <w:style w:type="paragraph" w:styleId="Listepuces">
    <w:name w:val="List Bullet"/>
    <w:basedOn w:val="Normal"/>
    <w:link w:val="ListepucesCar"/>
    <w:uiPriority w:val="99"/>
    <w:unhideWhenUsed/>
    <w:qFormat/>
    <w:rsid w:val="00A27D90"/>
    <w:pPr>
      <w:numPr>
        <w:numId w:val="4"/>
      </w:numPr>
      <w:spacing w:before="120" w:after="120"/>
      <w:contextualSpacing/>
    </w:pPr>
  </w:style>
  <w:style w:type="character" w:customStyle="1" w:styleId="ListepucesCar">
    <w:name w:val="Liste à puces Car"/>
    <w:link w:val="Listepuces"/>
    <w:uiPriority w:val="99"/>
    <w:rsid w:val="00A27D90"/>
    <w:rPr>
      <w:rFonts w:ascii="Arial" w:eastAsia="Times New Roman" w:hAnsi="Arial" w:cs="Arial"/>
      <w:lang w:eastAsia="fr-FR"/>
    </w:rPr>
  </w:style>
  <w:style w:type="paragraph" w:styleId="Listepuces2">
    <w:name w:val="List Bullet 2"/>
    <w:basedOn w:val="Listepuces"/>
    <w:uiPriority w:val="99"/>
    <w:unhideWhenUsed/>
    <w:qFormat/>
    <w:rsid w:val="00A27D90"/>
    <w:pPr>
      <w:numPr>
        <w:ilvl w:val="1"/>
        <w:numId w:val="5"/>
      </w:numPr>
      <w:tabs>
        <w:tab w:val="num" w:pos="360"/>
      </w:tabs>
      <w:ind w:left="1276" w:hanging="357"/>
    </w:pPr>
  </w:style>
  <w:style w:type="paragraph" w:styleId="Listenumros">
    <w:name w:val="List Number"/>
    <w:basedOn w:val="Normal"/>
    <w:uiPriority w:val="99"/>
    <w:unhideWhenUsed/>
    <w:qFormat/>
    <w:rsid w:val="00A27D90"/>
    <w:pPr>
      <w:spacing w:before="120" w:after="120"/>
      <w:ind w:left="737" w:hanging="397"/>
      <w:contextualSpacing/>
    </w:pPr>
  </w:style>
  <w:style w:type="paragraph" w:styleId="Listenumros2">
    <w:name w:val="List Number 2"/>
    <w:basedOn w:val="Normal"/>
    <w:uiPriority w:val="99"/>
    <w:unhideWhenUsed/>
    <w:qFormat/>
    <w:rsid w:val="00A27D90"/>
    <w:pPr>
      <w:numPr>
        <w:ilvl w:val="1"/>
        <w:numId w:val="2"/>
      </w:numPr>
      <w:spacing w:before="120" w:after="120"/>
      <w:contextualSpacing/>
    </w:pPr>
  </w:style>
  <w:style w:type="paragraph" w:customStyle="1" w:styleId="Objet">
    <w:name w:val="Objet"/>
    <w:basedOn w:val="Normal"/>
    <w:link w:val="ObjetCar"/>
    <w:qFormat/>
    <w:rsid w:val="00A27D90"/>
    <w:rPr>
      <w:b/>
    </w:rPr>
  </w:style>
  <w:style w:type="character" w:customStyle="1" w:styleId="ObjetCar">
    <w:name w:val="Objet Car"/>
    <w:link w:val="Objet"/>
    <w:rsid w:val="00A27D90"/>
    <w:rPr>
      <w:rFonts w:ascii="Arial" w:eastAsia="Times New Roman" w:hAnsi="Arial" w:cs="Arial"/>
      <w:b/>
      <w:lang w:eastAsia="fr-FR"/>
    </w:rPr>
  </w:style>
  <w:style w:type="paragraph" w:styleId="Listepuces3">
    <w:name w:val="List Bullet 3"/>
    <w:basedOn w:val="Normal"/>
    <w:uiPriority w:val="99"/>
    <w:unhideWhenUsed/>
    <w:rsid w:val="00A27D90"/>
    <w:pPr>
      <w:numPr>
        <w:numId w:val="3"/>
      </w:numPr>
      <w:tabs>
        <w:tab w:val="clear" w:pos="926"/>
      </w:tabs>
      <w:ind w:left="1985"/>
      <w:contextualSpacing/>
    </w:pPr>
  </w:style>
  <w:style w:type="character" w:styleId="Accentuationintense">
    <w:name w:val="Intense Emphasis"/>
    <w:basedOn w:val="Policepardfaut"/>
    <w:uiPriority w:val="21"/>
    <w:qFormat/>
    <w:rsid w:val="006C6DFB"/>
    <w:rPr>
      <w:i/>
      <w:iCs/>
      <w:color w:val="446070"/>
    </w:rPr>
  </w:style>
  <w:style w:type="paragraph" w:styleId="Citationintense">
    <w:name w:val="Intense Quote"/>
    <w:basedOn w:val="Normal"/>
    <w:next w:val="Normal"/>
    <w:link w:val="CitationintenseCar"/>
    <w:uiPriority w:val="30"/>
    <w:qFormat/>
    <w:rsid w:val="006C6DFB"/>
    <w:pPr>
      <w:pBdr>
        <w:top w:val="single" w:sz="4" w:space="10" w:color="5B9BD5" w:themeColor="accent1"/>
        <w:bottom w:val="single" w:sz="4" w:space="10" w:color="5B9BD5" w:themeColor="accent1"/>
      </w:pBdr>
      <w:spacing w:before="360" w:after="360"/>
      <w:ind w:left="864" w:right="864"/>
      <w:jc w:val="center"/>
    </w:pPr>
    <w:rPr>
      <w:i/>
      <w:iCs/>
      <w:color w:val="446070"/>
    </w:rPr>
  </w:style>
  <w:style w:type="character" w:customStyle="1" w:styleId="CitationintenseCar">
    <w:name w:val="Citation intense Car"/>
    <w:basedOn w:val="Policepardfaut"/>
    <w:link w:val="Citationintense"/>
    <w:uiPriority w:val="30"/>
    <w:rsid w:val="006C6DFB"/>
    <w:rPr>
      <w:rFonts w:ascii="Arial" w:eastAsia="Times New Roman" w:hAnsi="Arial" w:cs="Arial"/>
      <w:i/>
      <w:iCs/>
      <w:color w:val="446070"/>
      <w:lang w:eastAsia="fr-FR"/>
    </w:rPr>
  </w:style>
  <w:style w:type="character" w:styleId="Rfrenceintense">
    <w:name w:val="Intense Reference"/>
    <w:basedOn w:val="Policepardfaut"/>
    <w:uiPriority w:val="32"/>
    <w:qFormat/>
    <w:rsid w:val="006C6DFB"/>
    <w:rPr>
      <w:b/>
      <w:bCs/>
      <w:smallCaps/>
      <w:color w:val="446070"/>
      <w:spacing w:val="5"/>
    </w:rPr>
  </w:style>
  <w:style w:type="paragraph" w:styleId="En-ttedetabledesmatires">
    <w:name w:val="TOC Heading"/>
    <w:basedOn w:val="Titre1"/>
    <w:next w:val="Normal"/>
    <w:uiPriority w:val="39"/>
    <w:unhideWhenUsed/>
    <w:qFormat/>
    <w:rsid w:val="00AF7B2D"/>
    <w:pPr>
      <w:keepLines/>
      <w:spacing w:line="259" w:lineRule="auto"/>
      <w:outlineLvl w:val="9"/>
    </w:pPr>
    <w:rPr>
      <w:rFonts w:asciiTheme="majorHAnsi" w:eastAsiaTheme="majorEastAsia" w:hAnsiTheme="majorHAnsi" w:cstheme="majorBidi"/>
      <w:b w:val="0"/>
      <w:bCs w:val="0"/>
      <w:noProof w:val="0"/>
      <w:color w:val="auto"/>
      <w:kern w:val="0"/>
      <w:sz w:val="32"/>
    </w:rPr>
  </w:style>
  <w:style w:type="paragraph" w:styleId="TM1">
    <w:name w:val="toc 1"/>
    <w:basedOn w:val="Normal"/>
    <w:next w:val="Normal"/>
    <w:autoRedefine/>
    <w:uiPriority w:val="39"/>
    <w:unhideWhenUsed/>
    <w:rsid w:val="00D85862"/>
    <w:pPr>
      <w:tabs>
        <w:tab w:val="left" w:pos="426"/>
        <w:tab w:val="right" w:leader="dot" w:pos="10196"/>
      </w:tabs>
      <w:spacing w:before="240" w:after="120" w:line="240" w:lineRule="auto"/>
    </w:pPr>
    <w:rPr>
      <w:b/>
      <w:noProof/>
      <w:sz w:val="20"/>
    </w:rPr>
  </w:style>
  <w:style w:type="paragraph" w:styleId="TM2">
    <w:name w:val="toc 2"/>
    <w:basedOn w:val="Normal"/>
    <w:next w:val="Normal"/>
    <w:autoRedefine/>
    <w:uiPriority w:val="39"/>
    <w:unhideWhenUsed/>
    <w:rsid w:val="00F61D3F"/>
    <w:pPr>
      <w:tabs>
        <w:tab w:val="left" w:pos="709"/>
        <w:tab w:val="right" w:leader="dot" w:pos="10196"/>
      </w:tabs>
      <w:spacing w:after="0" w:line="240" w:lineRule="auto"/>
      <w:ind w:left="284"/>
      <w:jc w:val="left"/>
      <w:outlineLvl w:val="2"/>
    </w:pPr>
    <w:rPr>
      <w:rFonts w:asciiTheme="minorHAnsi" w:eastAsiaTheme="minorEastAsia" w:hAnsiTheme="minorHAnsi" w:cstheme="minorBidi"/>
      <w:noProof/>
    </w:rPr>
  </w:style>
  <w:style w:type="table" w:styleId="Grilledutableau">
    <w:name w:val="Table Grid"/>
    <w:basedOn w:val="TableauNormal"/>
    <w:uiPriority w:val="39"/>
    <w:rsid w:val="00FC6F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ED13CB"/>
    <w:pPr>
      <w:ind w:left="720"/>
      <w:contextualSpacing/>
    </w:pPr>
  </w:style>
  <w:style w:type="character" w:customStyle="1" w:styleId="Mentionnonrsolue1">
    <w:name w:val="Mention non résolue1"/>
    <w:basedOn w:val="Policepardfaut"/>
    <w:uiPriority w:val="99"/>
    <w:semiHidden/>
    <w:unhideWhenUsed/>
    <w:rsid w:val="000348F0"/>
    <w:rPr>
      <w:color w:val="605E5C"/>
      <w:shd w:val="clear" w:color="auto" w:fill="E1DFDD"/>
    </w:rPr>
  </w:style>
  <w:style w:type="character" w:styleId="Marquedecommentaire">
    <w:name w:val="annotation reference"/>
    <w:basedOn w:val="Policepardfaut"/>
    <w:uiPriority w:val="99"/>
    <w:semiHidden/>
    <w:unhideWhenUsed/>
    <w:rsid w:val="00DE7A26"/>
    <w:rPr>
      <w:sz w:val="16"/>
      <w:szCs w:val="16"/>
    </w:rPr>
  </w:style>
  <w:style w:type="paragraph" w:styleId="Commentaire">
    <w:name w:val="annotation text"/>
    <w:basedOn w:val="Normal"/>
    <w:link w:val="CommentaireCar"/>
    <w:semiHidden/>
    <w:unhideWhenUsed/>
    <w:rsid w:val="00DE7A26"/>
    <w:pPr>
      <w:spacing w:line="240" w:lineRule="auto"/>
    </w:pPr>
    <w:rPr>
      <w:sz w:val="20"/>
      <w:szCs w:val="20"/>
    </w:rPr>
  </w:style>
  <w:style w:type="character" w:customStyle="1" w:styleId="CommentaireCar">
    <w:name w:val="Commentaire Car"/>
    <w:basedOn w:val="Policepardfaut"/>
    <w:link w:val="Commentaire"/>
    <w:uiPriority w:val="99"/>
    <w:semiHidden/>
    <w:rsid w:val="00DE7A26"/>
    <w:rPr>
      <w:rFonts w:ascii="Arial" w:eastAsia="Times New Roman" w:hAnsi="Arial" w:cs="Arial"/>
      <w:sz w:val="20"/>
      <w:szCs w:val="20"/>
      <w:lang w:eastAsia="fr-FR"/>
    </w:rPr>
  </w:style>
  <w:style w:type="paragraph" w:styleId="Objetducommentaire">
    <w:name w:val="annotation subject"/>
    <w:basedOn w:val="Commentaire"/>
    <w:next w:val="Commentaire"/>
    <w:link w:val="ObjetducommentaireCar"/>
    <w:uiPriority w:val="99"/>
    <w:semiHidden/>
    <w:unhideWhenUsed/>
    <w:rsid w:val="00DE7A26"/>
    <w:rPr>
      <w:b/>
      <w:bCs/>
    </w:rPr>
  </w:style>
  <w:style w:type="character" w:customStyle="1" w:styleId="ObjetducommentaireCar">
    <w:name w:val="Objet du commentaire Car"/>
    <w:basedOn w:val="CommentaireCar"/>
    <w:link w:val="Objetducommentaire"/>
    <w:uiPriority w:val="99"/>
    <w:semiHidden/>
    <w:rsid w:val="00DE7A26"/>
    <w:rPr>
      <w:rFonts w:ascii="Arial" w:eastAsia="Times New Roman" w:hAnsi="Arial" w:cs="Arial"/>
      <w:b/>
      <w:bCs/>
      <w:sz w:val="20"/>
      <w:szCs w:val="20"/>
      <w:lang w:eastAsia="fr-FR"/>
    </w:rPr>
  </w:style>
  <w:style w:type="paragraph" w:styleId="Textedebulles">
    <w:name w:val="Balloon Text"/>
    <w:basedOn w:val="Normal"/>
    <w:link w:val="TextedebullesCar"/>
    <w:uiPriority w:val="99"/>
    <w:semiHidden/>
    <w:unhideWhenUsed/>
    <w:rsid w:val="00DE7A26"/>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E7A26"/>
    <w:rPr>
      <w:rFonts w:ascii="Segoe UI" w:eastAsia="Times New Roman" w:hAnsi="Segoe UI" w:cs="Segoe UI"/>
      <w:sz w:val="18"/>
      <w:szCs w:val="18"/>
      <w:lang w:eastAsia="fr-FR"/>
    </w:rPr>
  </w:style>
  <w:style w:type="paragraph" w:customStyle="1" w:styleId="CTGUI">
    <w:name w:val="CT GUI"/>
    <w:basedOn w:val="Normal"/>
    <w:qFormat/>
    <w:rsid w:val="00461052"/>
    <w:pPr>
      <w:widowControl w:val="0"/>
      <w:ind w:left="567"/>
    </w:pPr>
    <w:rPr>
      <w:snapToGrid w:val="0"/>
    </w:rPr>
  </w:style>
  <w:style w:type="paragraph" w:styleId="Retraitcorpsdetexte">
    <w:name w:val="Body Text Indent"/>
    <w:basedOn w:val="Normal"/>
    <w:link w:val="RetraitcorpsdetexteCar"/>
    <w:uiPriority w:val="99"/>
    <w:semiHidden/>
    <w:unhideWhenUsed/>
    <w:rsid w:val="00455C28"/>
    <w:pPr>
      <w:spacing w:after="120"/>
      <w:ind w:left="283"/>
    </w:pPr>
  </w:style>
  <w:style w:type="character" w:customStyle="1" w:styleId="RetraitcorpsdetexteCar">
    <w:name w:val="Retrait corps de texte Car"/>
    <w:basedOn w:val="Policepardfaut"/>
    <w:link w:val="Retraitcorpsdetexte"/>
    <w:uiPriority w:val="99"/>
    <w:semiHidden/>
    <w:rsid w:val="00455C28"/>
    <w:rPr>
      <w:rFonts w:ascii="Arial" w:eastAsia="Times New Roman" w:hAnsi="Arial" w:cs="Arial"/>
      <w:lang w:eastAsia="fr-FR"/>
    </w:rPr>
  </w:style>
  <w:style w:type="paragraph" w:styleId="TM3">
    <w:name w:val="toc 3"/>
    <w:basedOn w:val="Normal"/>
    <w:next w:val="Normal"/>
    <w:autoRedefine/>
    <w:uiPriority w:val="39"/>
    <w:unhideWhenUsed/>
    <w:rsid w:val="00D85862"/>
    <w:pPr>
      <w:tabs>
        <w:tab w:val="left" w:pos="851"/>
        <w:tab w:val="left" w:pos="1320"/>
        <w:tab w:val="right" w:leader="dot" w:pos="10196"/>
      </w:tabs>
      <w:spacing w:after="0" w:line="240" w:lineRule="auto"/>
      <w:ind w:left="442"/>
    </w:pPr>
    <w:rPr>
      <w:rFonts w:asciiTheme="majorHAnsi" w:hAnsiTheme="majorHAnsi" w:cstheme="majorHAnsi"/>
      <w:noProof/>
      <w:szCs w:val="24"/>
    </w:rPr>
  </w:style>
  <w:style w:type="paragraph" w:styleId="PrformatHTML">
    <w:name w:val="HTML Preformatted"/>
    <w:basedOn w:val="Normal"/>
    <w:link w:val="PrformatHTMLCar"/>
    <w:uiPriority w:val="99"/>
    <w:semiHidden/>
    <w:unhideWhenUsed/>
    <w:rsid w:val="00BA0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PrformatHTMLCar">
    <w:name w:val="Préformaté HTML Car"/>
    <w:basedOn w:val="Policepardfaut"/>
    <w:link w:val="PrformatHTML"/>
    <w:uiPriority w:val="99"/>
    <w:semiHidden/>
    <w:rsid w:val="00BA022A"/>
    <w:rPr>
      <w:rFonts w:ascii="Courier New" w:eastAsia="Times New Roman" w:hAnsi="Courier New" w:cs="Courier New"/>
      <w:sz w:val="20"/>
      <w:szCs w:val="20"/>
      <w:lang w:eastAsia="fr-FR"/>
    </w:rPr>
  </w:style>
  <w:style w:type="character" w:styleId="lev">
    <w:name w:val="Strong"/>
    <w:basedOn w:val="Policepardfaut"/>
    <w:uiPriority w:val="22"/>
    <w:qFormat/>
    <w:rsid w:val="00AD757E"/>
    <w:rPr>
      <w:b/>
      <w:bCs/>
    </w:rPr>
  </w:style>
  <w:style w:type="paragraph" w:styleId="Corpsdetexte3">
    <w:name w:val="Body Text 3"/>
    <w:basedOn w:val="Normal"/>
    <w:link w:val="Corpsdetexte3Car"/>
    <w:uiPriority w:val="99"/>
    <w:semiHidden/>
    <w:unhideWhenUsed/>
    <w:rsid w:val="00355D71"/>
    <w:pPr>
      <w:spacing w:after="120"/>
    </w:pPr>
    <w:rPr>
      <w:sz w:val="16"/>
      <w:szCs w:val="16"/>
    </w:rPr>
  </w:style>
  <w:style w:type="character" w:customStyle="1" w:styleId="Corpsdetexte3Car">
    <w:name w:val="Corps de texte 3 Car"/>
    <w:basedOn w:val="Policepardfaut"/>
    <w:link w:val="Corpsdetexte3"/>
    <w:uiPriority w:val="99"/>
    <w:semiHidden/>
    <w:rsid w:val="00355D71"/>
    <w:rPr>
      <w:rFonts w:ascii="Arial" w:eastAsia="Times New Roman" w:hAnsi="Arial" w:cs="Arial"/>
      <w:sz w:val="16"/>
      <w:szCs w:val="16"/>
      <w:lang w:eastAsia="fr-FR"/>
    </w:rPr>
  </w:style>
  <w:style w:type="paragraph" w:styleId="TM4">
    <w:name w:val="toc 4"/>
    <w:basedOn w:val="Normal"/>
    <w:next w:val="Normal"/>
    <w:autoRedefine/>
    <w:uiPriority w:val="39"/>
    <w:unhideWhenUsed/>
    <w:rsid w:val="00507813"/>
    <w:pPr>
      <w:spacing w:after="100"/>
      <w:ind w:left="660"/>
    </w:pPr>
  </w:style>
  <w:style w:type="character" w:styleId="Appelnotedebasdep">
    <w:name w:val="footnote reference"/>
    <w:basedOn w:val="Policepardfaut"/>
    <w:uiPriority w:val="99"/>
    <w:semiHidden/>
    <w:unhideWhenUsed/>
    <w:rsid w:val="00237C08"/>
    <w:rPr>
      <w:vertAlign w:val="superscript"/>
    </w:rPr>
  </w:style>
  <w:style w:type="character" w:styleId="Accentuation">
    <w:name w:val="Emphasis"/>
    <w:basedOn w:val="Policepardfaut"/>
    <w:uiPriority w:val="20"/>
    <w:qFormat/>
    <w:rsid w:val="00237C08"/>
    <w:rPr>
      <w:i/>
      <w:iCs/>
    </w:rPr>
  </w:style>
  <w:style w:type="paragraph" w:customStyle="1" w:styleId="SOUS-ARTICLE">
    <w:name w:val="SOUS-ARTICLE"/>
    <w:basedOn w:val="Normal"/>
    <w:rsid w:val="00F91884"/>
    <w:pPr>
      <w:spacing w:before="360" w:after="120" w:line="240" w:lineRule="auto"/>
      <w:ind w:left="851" w:hanging="851"/>
    </w:pPr>
    <w:rPr>
      <w:rFonts w:ascii="Times New Roman" w:hAnsi="Times New Roman" w:cs="Times New Roman"/>
      <w:b/>
      <w:sz w:val="24"/>
      <w:szCs w:val="20"/>
    </w:rPr>
  </w:style>
  <w:style w:type="paragraph" w:customStyle="1" w:styleId="paragtitre3">
    <w:name w:val="parag_titre 3"/>
    <w:basedOn w:val="Titre3"/>
    <w:rsid w:val="00EF5E3E"/>
    <w:pPr>
      <w:spacing w:after="0"/>
      <w:ind w:left="851"/>
      <w:outlineLvl w:val="9"/>
    </w:pPr>
    <w:rPr>
      <w:rFonts w:ascii="Times New Roman" w:hAnsi="Times New Roman" w:cs="Times New Roman"/>
      <w:b/>
      <w:bCs/>
      <w:sz w:val="24"/>
    </w:rPr>
  </w:style>
  <w:style w:type="paragraph" w:styleId="Retraitnormal">
    <w:name w:val="Normal Indent"/>
    <w:basedOn w:val="Normal"/>
    <w:rsid w:val="00EF639E"/>
    <w:pPr>
      <w:spacing w:after="0" w:line="240" w:lineRule="auto"/>
      <w:ind w:left="708"/>
      <w:jc w:val="left"/>
    </w:pPr>
    <w:rPr>
      <w:rFonts w:ascii="Times New Roman" w:hAnsi="Times New Roman" w:cs="Times New Roman"/>
      <w:sz w:val="20"/>
      <w:szCs w:val="20"/>
    </w:rPr>
  </w:style>
  <w:style w:type="paragraph" w:customStyle="1" w:styleId="RetraitnormalT2">
    <w:name w:val="Retrait normalT2"/>
    <w:basedOn w:val="Normal"/>
    <w:rsid w:val="009F7B6F"/>
    <w:pPr>
      <w:spacing w:after="0" w:line="240" w:lineRule="auto"/>
      <w:ind w:left="2552" w:hanging="284"/>
    </w:pPr>
    <w:rPr>
      <w:rFonts w:ascii="Tms Rmn" w:hAnsi="Tms Rmn" w:cs="Times New Roman"/>
      <w:noProof/>
      <w:szCs w:val="20"/>
    </w:rPr>
  </w:style>
  <w:style w:type="paragraph" w:styleId="TM5">
    <w:name w:val="toc 5"/>
    <w:basedOn w:val="Normal"/>
    <w:next w:val="Normal"/>
    <w:autoRedefine/>
    <w:uiPriority w:val="39"/>
    <w:unhideWhenUsed/>
    <w:rsid w:val="00310695"/>
    <w:pPr>
      <w:spacing w:after="100" w:line="259" w:lineRule="auto"/>
      <w:ind w:left="880"/>
      <w:jc w:val="left"/>
    </w:pPr>
    <w:rPr>
      <w:rFonts w:asciiTheme="minorHAnsi" w:eastAsiaTheme="minorEastAsia" w:hAnsiTheme="minorHAnsi" w:cstheme="minorBidi"/>
    </w:rPr>
  </w:style>
  <w:style w:type="paragraph" w:styleId="TM6">
    <w:name w:val="toc 6"/>
    <w:basedOn w:val="Normal"/>
    <w:next w:val="Normal"/>
    <w:autoRedefine/>
    <w:uiPriority w:val="39"/>
    <w:unhideWhenUsed/>
    <w:rsid w:val="00310695"/>
    <w:pPr>
      <w:spacing w:after="100" w:line="259" w:lineRule="auto"/>
      <w:ind w:left="1100"/>
      <w:jc w:val="left"/>
    </w:pPr>
    <w:rPr>
      <w:rFonts w:asciiTheme="minorHAnsi" w:eastAsiaTheme="minorEastAsia" w:hAnsiTheme="minorHAnsi" w:cstheme="minorBidi"/>
    </w:rPr>
  </w:style>
  <w:style w:type="paragraph" w:styleId="TM7">
    <w:name w:val="toc 7"/>
    <w:basedOn w:val="Normal"/>
    <w:next w:val="Normal"/>
    <w:autoRedefine/>
    <w:uiPriority w:val="39"/>
    <w:unhideWhenUsed/>
    <w:rsid w:val="00310695"/>
    <w:pPr>
      <w:spacing w:after="100" w:line="259" w:lineRule="auto"/>
      <w:ind w:left="1320"/>
      <w:jc w:val="left"/>
    </w:pPr>
    <w:rPr>
      <w:rFonts w:asciiTheme="minorHAnsi" w:eastAsiaTheme="minorEastAsia" w:hAnsiTheme="minorHAnsi" w:cstheme="minorBidi"/>
    </w:rPr>
  </w:style>
  <w:style w:type="paragraph" w:styleId="TM8">
    <w:name w:val="toc 8"/>
    <w:basedOn w:val="Normal"/>
    <w:next w:val="Normal"/>
    <w:autoRedefine/>
    <w:uiPriority w:val="39"/>
    <w:unhideWhenUsed/>
    <w:rsid w:val="00310695"/>
    <w:pPr>
      <w:spacing w:after="100" w:line="259" w:lineRule="auto"/>
      <w:ind w:left="1540"/>
      <w:jc w:val="left"/>
    </w:pPr>
    <w:rPr>
      <w:rFonts w:asciiTheme="minorHAnsi" w:eastAsiaTheme="minorEastAsia" w:hAnsiTheme="minorHAnsi" w:cstheme="minorBidi"/>
    </w:rPr>
  </w:style>
  <w:style w:type="paragraph" w:styleId="TM9">
    <w:name w:val="toc 9"/>
    <w:basedOn w:val="Normal"/>
    <w:next w:val="Normal"/>
    <w:autoRedefine/>
    <w:uiPriority w:val="39"/>
    <w:unhideWhenUsed/>
    <w:rsid w:val="00310695"/>
    <w:pPr>
      <w:spacing w:after="100" w:line="259" w:lineRule="auto"/>
      <w:ind w:left="1760"/>
      <w:jc w:val="left"/>
    </w:pPr>
    <w:rPr>
      <w:rFonts w:asciiTheme="minorHAnsi" w:eastAsiaTheme="minorEastAsia" w:hAnsiTheme="minorHAnsi" w:cstheme="minorBidi"/>
    </w:rPr>
  </w:style>
  <w:style w:type="paragraph" w:styleId="Lgende">
    <w:name w:val="caption"/>
    <w:basedOn w:val="Normal"/>
    <w:next w:val="Normal"/>
    <w:rsid w:val="00BE766B"/>
    <w:pPr>
      <w:framePr w:w="3289" w:h="0" w:hSpace="141" w:wrap="around" w:vAnchor="text" w:hAnchor="page" w:x="4291" w:y="1"/>
      <w:pBdr>
        <w:top w:val="single" w:sz="6" w:space="1" w:color="auto"/>
        <w:left w:val="single" w:sz="6" w:space="1" w:color="auto"/>
        <w:bottom w:val="single" w:sz="6" w:space="1" w:color="auto"/>
        <w:right w:val="single" w:sz="6" w:space="1" w:color="auto"/>
      </w:pBdr>
      <w:tabs>
        <w:tab w:val="left" w:pos="2410"/>
      </w:tabs>
      <w:spacing w:after="0" w:line="240" w:lineRule="auto"/>
      <w:jc w:val="left"/>
    </w:pPr>
    <w:rPr>
      <w:rFonts w:ascii="Times New Roman" w:hAnsi="Times New Roman" w:cs="Times New Roman"/>
      <w:sz w:val="24"/>
      <w:szCs w:val="20"/>
      <w:lang w:val="de-DE"/>
    </w:rPr>
  </w:style>
  <w:style w:type="paragraph" w:styleId="Notedebasdepage">
    <w:name w:val="footnote text"/>
    <w:basedOn w:val="Normal"/>
    <w:link w:val="NotedebasdepageCar"/>
    <w:uiPriority w:val="99"/>
    <w:semiHidden/>
    <w:unhideWhenUsed/>
    <w:rsid w:val="00FC2E6A"/>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FC2E6A"/>
    <w:rPr>
      <w:rFonts w:ascii="Arial" w:eastAsia="Times New Roman" w:hAnsi="Arial" w:cs="Arial"/>
      <w:sz w:val="20"/>
      <w:szCs w:val="20"/>
      <w:lang w:eastAsia="fr-FR"/>
    </w:rPr>
  </w:style>
  <w:style w:type="character" w:styleId="Mentionnonrsolue">
    <w:name w:val="Unresolved Mention"/>
    <w:basedOn w:val="Policepardfaut"/>
    <w:uiPriority w:val="99"/>
    <w:semiHidden/>
    <w:unhideWhenUsed/>
    <w:rsid w:val="00D235A1"/>
    <w:rPr>
      <w:color w:val="605E5C"/>
      <w:shd w:val="clear" w:color="auto" w:fill="E1DFDD"/>
    </w:rPr>
  </w:style>
  <w:style w:type="paragraph" w:styleId="En-tte">
    <w:name w:val="header"/>
    <w:basedOn w:val="Normal"/>
    <w:link w:val="En-tteCar"/>
    <w:uiPriority w:val="99"/>
    <w:unhideWhenUsed/>
    <w:rsid w:val="002251D6"/>
    <w:pPr>
      <w:tabs>
        <w:tab w:val="center" w:pos="4536"/>
        <w:tab w:val="right" w:pos="9072"/>
      </w:tabs>
      <w:spacing w:after="0" w:line="240" w:lineRule="auto"/>
    </w:pPr>
  </w:style>
  <w:style w:type="character" w:customStyle="1" w:styleId="En-tteCar">
    <w:name w:val="En-tête Car"/>
    <w:basedOn w:val="Policepardfaut"/>
    <w:link w:val="En-tte"/>
    <w:uiPriority w:val="99"/>
    <w:rsid w:val="002251D6"/>
    <w:rPr>
      <w:rFonts w:ascii="Arial" w:eastAsia="Times New Roman" w:hAnsi="Arial" w:cs="Arial"/>
      <w:lang w:eastAsia="fr-FR"/>
    </w:rPr>
  </w:style>
  <w:style w:type="paragraph" w:customStyle="1" w:styleId="PARAGRAPSOUS-ARTICLE">
    <w:name w:val="PARAGRAP. SOUS-ARTICLE"/>
    <w:basedOn w:val="Normal"/>
    <w:rsid w:val="00146B55"/>
    <w:pPr>
      <w:spacing w:before="240" w:after="0" w:line="240" w:lineRule="auto"/>
    </w:pPr>
    <w:rPr>
      <w:rFonts w:cs="Times New Roman"/>
      <w:sz w:val="24"/>
      <w:szCs w:val="20"/>
    </w:rPr>
  </w:style>
  <w:style w:type="paragraph" w:styleId="Retraitcorpsdetexte2">
    <w:name w:val="Body Text Indent 2"/>
    <w:basedOn w:val="Normal"/>
    <w:link w:val="Retraitcorpsdetexte2Car"/>
    <w:uiPriority w:val="99"/>
    <w:semiHidden/>
    <w:unhideWhenUsed/>
    <w:rsid w:val="003064B0"/>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3064B0"/>
    <w:rPr>
      <w:rFonts w:ascii="Arial" w:eastAsia="Times New Roman" w:hAnsi="Arial" w:cs="Arial"/>
      <w:lang w:eastAsia="fr-FR"/>
    </w:rPr>
  </w:style>
  <w:style w:type="paragraph" w:customStyle="1" w:styleId="Default">
    <w:name w:val="Default"/>
    <w:rsid w:val="001E12DC"/>
    <w:pPr>
      <w:autoSpaceDE w:val="0"/>
      <w:autoSpaceDN w:val="0"/>
      <w:adjustRightInd w:val="0"/>
      <w:spacing w:after="0" w:line="240" w:lineRule="auto"/>
    </w:pPr>
    <w:rPr>
      <w:rFonts w:ascii="Gill Sans MT" w:hAnsi="Gill Sans MT" w:cs="Gill Sans MT"/>
      <w:color w:val="000000"/>
      <w:sz w:val="24"/>
      <w:szCs w:val="24"/>
    </w:rPr>
  </w:style>
  <w:style w:type="paragraph" w:customStyle="1" w:styleId="PARAGRAPHEARTICLE">
    <w:name w:val="PARAGRAPHE ARTICLE"/>
    <w:basedOn w:val="Normal"/>
    <w:rsid w:val="000F3B7A"/>
    <w:pPr>
      <w:spacing w:before="360" w:after="120" w:line="240" w:lineRule="auto"/>
    </w:pPr>
    <w:rPr>
      <w:rFonts w:cs="Times New Roman"/>
      <w:sz w:val="24"/>
      <w:szCs w:val="20"/>
    </w:rPr>
  </w:style>
  <w:style w:type="character" w:styleId="Numrodepage">
    <w:name w:val="page number"/>
    <w:basedOn w:val="Policepardfaut"/>
    <w:rsid w:val="006307CD"/>
  </w:style>
  <w:style w:type="paragraph" w:customStyle="1" w:styleId="RedTitre1">
    <w:name w:val="RedTitre1"/>
    <w:basedOn w:val="Normal"/>
    <w:rsid w:val="00F61D3F"/>
    <w:pPr>
      <w:framePr w:hSpace="142" w:wrap="auto" w:vAnchor="text" w:hAnchor="text" w:xAlign="center" w:y="1"/>
      <w:widowControl w:val="0"/>
      <w:autoSpaceDE w:val="0"/>
      <w:autoSpaceDN w:val="0"/>
      <w:adjustRightInd w:val="0"/>
      <w:spacing w:after="0" w:line="240" w:lineRule="auto"/>
      <w:jc w:val="center"/>
    </w:pPr>
    <w:rPr>
      <w:b/>
      <w:bCs/>
    </w:rPr>
  </w:style>
  <w:style w:type="paragraph" w:styleId="Corpsdetexte2">
    <w:name w:val="Body Text 2"/>
    <w:basedOn w:val="Normal"/>
    <w:link w:val="Corpsdetexte2Car"/>
    <w:uiPriority w:val="99"/>
    <w:semiHidden/>
    <w:unhideWhenUsed/>
    <w:rsid w:val="00590F98"/>
    <w:pPr>
      <w:spacing w:after="120" w:line="480" w:lineRule="auto"/>
    </w:pPr>
  </w:style>
  <w:style w:type="character" w:customStyle="1" w:styleId="Corpsdetexte2Car">
    <w:name w:val="Corps de texte 2 Car"/>
    <w:basedOn w:val="Policepardfaut"/>
    <w:link w:val="Corpsdetexte2"/>
    <w:uiPriority w:val="99"/>
    <w:semiHidden/>
    <w:rsid w:val="00590F98"/>
    <w:rPr>
      <w:rFonts w:ascii="Arial" w:eastAsia="Times New Roman" w:hAnsi="Arial" w:cs="Arial"/>
      <w:lang w:eastAsia="fr-FR"/>
    </w:rPr>
  </w:style>
  <w:style w:type="paragraph" w:styleId="Titre">
    <w:name w:val="Title"/>
    <w:link w:val="TitreCar"/>
    <w:qFormat/>
    <w:rsid w:val="00590F98"/>
    <w:pPr>
      <w:numPr>
        <w:numId w:val="6"/>
      </w:numPr>
      <w:spacing w:after="0" w:line="240" w:lineRule="auto"/>
      <w:ind w:left="714" w:hanging="357"/>
      <w:outlineLvl w:val="0"/>
    </w:pPr>
    <w:rPr>
      <w:rFonts w:ascii="Arial" w:eastAsia="Times New Roman" w:hAnsi="Arial" w:cs="Times New Roman"/>
      <w:b/>
      <w:sz w:val="28"/>
      <w:szCs w:val="20"/>
      <w:u w:val="single"/>
      <w:lang w:eastAsia="fr-FR"/>
    </w:rPr>
  </w:style>
  <w:style w:type="character" w:customStyle="1" w:styleId="TitreCar">
    <w:name w:val="Titre Car"/>
    <w:basedOn w:val="Policepardfaut"/>
    <w:link w:val="Titre"/>
    <w:rsid w:val="00590F98"/>
    <w:rPr>
      <w:rFonts w:ascii="Arial" w:eastAsia="Times New Roman" w:hAnsi="Arial" w:cs="Times New Roman"/>
      <w:b/>
      <w:sz w:val="28"/>
      <w:szCs w:val="20"/>
      <w:u w:val="single"/>
      <w:lang w:eastAsia="fr-FR"/>
    </w:rPr>
  </w:style>
  <w:style w:type="character" w:customStyle="1" w:styleId="fr-text--bold">
    <w:name w:val="fr-text--bold"/>
    <w:basedOn w:val="Policepardfaut"/>
    <w:rsid w:val="00C46ED9"/>
  </w:style>
  <w:style w:type="paragraph" w:styleId="NormalWeb">
    <w:name w:val="Normal (Web)"/>
    <w:basedOn w:val="Normal"/>
    <w:uiPriority w:val="99"/>
    <w:semiHidden/>
    <w:unhideWhenUsed/>
    <w:rsid w:val="0028644A"/>
    <w:pPr>
      <w:spacing w:before="100" w:beforeAutospacing="1" w:after="100" w:afterAutospacing="1" w:line="240" w:lineRule="auto"/>
      <w:jc w:val="left"/>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563789">
      <w:bodyDiv w:val="1"/>
      <w:marLeft w:val="0"/>
      <w:marRight w:val="0"/>
      <w:marTop w:val="0"/>
      <w:marBottom w:val="0"/>
      <w:divBdr>
        <w:top w:val="none" w:sz="0" w:space="0" w:color="auto"/>
        <w:left w:val="none" w:sz="0" w:space="0" w:color="auto"/>
        <w:bottom w:val="none" w:sz="0" w:space="0" w:color="auto"/>
        <w:right w:val="none" w:sz="0" w:space="0" w:color="auto"/>
      </w:divBdr>
    </w:div>
    <w:div w:id="379283191">
      <w:bodyDiv w:val="1"/>
      <w:marLeft w:val="0"/>
      <w:marRight w:val="0"/>
      <w:marTop w:val="0"/>
      <w:marBottom w:val="0"/>
      <w:divBdr>
        <w:top w:val="none" w:sz="0" w:space="0" w:color="auto"/>
        <w:left w:val="none" w:sz="0" w:space="0" w:color="auto"/>
        <w:bottom w:val="none" w:sz="0" w:space="0" w:color="auto"/>
        <w:right w:val="none" w:sz="0" w:space="0" w:color="auto"/>
      </w:divBdr>
    </w:div>
    <w:div w:id="705981788">
      <w:bodyDiv w:val="1"/>
      <w:marLeft w:val="0"/>
      <w:marRight w:val="0"/>
      <w:marTop w:val="0"/>
      <w:marBottom w:val="0"/>
      <w:divBdr>
        <w:top w:val="none" w:sz="0" w:space="0" w:color="auto"/>
        <w:left w:val="none" w:sz="0" w:space="0" w:color="auto"/>
        <w:bottom w:val="none" w:sz="0" w:space="0" w:color="auto"/>
        <w:right w:val="none" w:sz="0" w:space="0" w:color="auto"/>
      </w:divBdr>
    </w:div>
    <w:div w:id="737047697">
      <w:bodyDiv w:val="1"/>
      <w:marLeft w:val="0"/>
      <w:marRight w:val="0"/>
      <w:marTop w:val="0"/>
      <w:marBottom w:val="0"/>
      <w:divBdr>
        <w:top w:val="none" w:sz="0" w:space="0" w:color="auto"/>
        <w:left w:val="none" w:sz="0" w:space="0" w:color="auto"/>
        <w:bottom w:val="none" w:sz="0" w:space="0" w:color="auto"/>
        <w:right w:val="none" w:sz="0" w:space="0" w:color="auto"/>
      </w:divBdr>
    </w:div>
    <w:div w:id="863372279">
      <w:bodyDiv w:val="1"/>
      <w:marLeft w:val="0"/>
      <w:marRight w:val="0"/>
      <w:marTop w:val="0"/>
      <w:marBottom w:val="0"/>
      <w:divBdr>
        <w:top w:val="none" w:sz="0" w:space="0" w:color="auto"/>
        <w:left w:val="none" w:sz="0" w:space="0" w:color="auto"/>
        <w:bottom w:val="none" w:sz="0" w:space="0" w:color="auto"/>
        <w:right w:val="none" w:sz="0" w:space="0" w:color="auto"/>
      </w:divBdr>
    </w:div>
    <w:div w:id="924533584">
      <w:bodyDiv w:val="1"/>
      <w:marLeft w:val="0"/>
      <w:marRight w:val="0"/>
      <w:marTop w:val="0"/>
      <w:marBottom w:val="0"/>
      <w:divBdr>
        <w:top w:val="none" w:sz="0" w:space="0" w:color="auto"/>
        <w:left w:val="none" w:sz="0" w:space="0" w:color="auto"/>
        <w:bottom w:val="none" w:sz="0" w:space="0" w:color="auto"/>
        <w:right w:val="none" w:sz="0" w:space="0" w:color="auto"/>
      </w:divBdr>
    </w:div>
    <w:div w:id="1135023421">
      <w:bodyDiv w:val="1"/>
      <w:marLeft w:val="0"/>
      <w:marRight w:val="0"/>
      <w:marTop w:val="0"/>
      <w:marBottom w:val="0"/>
      <w:divBdr>
        <w:top w:val="none" w:sz="0" w:space="0" w:color="auto"/>
        <w:left w:val="none" w:sz="0" w:space="0" w:color="auto"/>
        <w:bottom w:val="none" w:sz="0" w:space="0" w:color="auto"/>
        <w:right w:val="none" w:sz="0" w:space="0" w:color="auto"/>
      </w:divBdr>
    </w:div>
    <w:div w:id="1150826503">
      <w:bodyDiv w:val="1"/>
      <w:marLeft w:val="0"/>
      <w:marRight w:val="0"/>
      <w:marTop w:val="0"/>
      <w:marBottom w:val="0"/>
      <w:divBdr>
        <w:top w:val="none" w:sz="0" w:space="0" w:color="auto"/>
        <w:left w:val="none" w:sz="0" w:space="0" w:color="auto"/>
        <w:bottom w:val="none" w:sz="0" w:space="0" w:color="auto"/>
        <w:right w:val="none" w:sz="0" w:space="0" w:color="auto"/>
      </w:divBdr>
    </w:div>
    <w:div w:id="1457064154">
      <w:bodyDiv w:val="1"/>
      <w:marLeft w:val="0"/>
      <w:marRight w:val="0"/>
      <w:marTop w:val="0"/>
      <w:marBottom w:val="0"/>
      <w:divBdr>
        <w:top w:val="none" w:sz="0" w:space="0" w:color="auto"/>
        <w:left w:val="none" w:sz="0" w:space="0" w:color="auto"/>
        <w:bottom w:val="none" w:sz="0" w:space="0" w:color="auto"/>
        <w:right w:val="none" w:sz="0" w:space="0" w:color="auto"/>
      </w:divBdr>
    </w:div>
    <w:div w:id="2009551606">
      <w:bodyDiv w:val="1"/>
      <w:marLeft w:val="0"/>
      <w:marRight w:val="0"/>
      <w:marTop w:val="0"/>
      <w:marBottom w:val="0"/>
      <w:divBdr>
        <w:top w:val="none" w:sz="0" w:space="0" w:color="auto"/>
        <w:left w:val="none" w:sz="0" w:space="0" w:color="auto"/>
        <w:bottom w:val="none" w:sz="0" w:space="0" w:color="auto"/>
        <w:right w:val="none" w:sz="0" w:space="0" w:color="auto"/>
      </w:divBdr>
    </w:div>
    <w:div w:id="2027554054">
      <w:bodyDiv w:val="1"/>
      <w:marLeft w:val="0"/>
      <w:marRight w:val="0"/>
      <w:marTop w:val="0"/>
      <w:marBottom w:val="0"/>
      <w:divBdr>
        <w:top w:val="none" w:sz="0" w:space="0" w:color="auto"/>
        <w:left w:val="none" w:sz="0" w:space="0" w:color="auto"/>
        <w:bottom w:val="none" w:sz="0" w:space="0" w:color="auto"/>
        <w:right w:val="none" w:sz="0" w:space="0" w:color="auto"/>
      </w:divBdr>
    </w:div>
    <w:div w:id="2050186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8.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1.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6.png"/><Relationship Id="rId32" Type="http://schemas.openxmlformats.org/officeDocument/2006/relationships/image" Target="media/image24.png"/><Relationship Id="rId37" Type="http://schemas.microsoft.com/office/2007/relationships/hdphoto" Target="media/hdphoto3.wdp"/><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microsoft.com/office/2007/relationships/hdphoto" Target="media/hdphoto2.wdp"/><Relationship Id="rId43" Type="http://schemas.openxmlformats.org/officeDocument/2006/relationships/image" Target="media/image32.png"/><Relationship Id="rId8" Type="http://schemas.openxmlformats.org/officeDocument/2006/relationships/image" Target="media/image2.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microsoft.com/office/2007/relationships/hdphoto" Target="media/hdphoto1.wdp"/><Relationship Id="rId38" Type="http://schemas.openxmlformats.org/officeDocument/2006/relationships/image" Target="media/image27.png"/><Relationship Id="rId46"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0.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ruvogw1\AppData\Local\Temp\word-papier-entete-urn-2018-1.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4B6A39-19F3-494F-B764-A1E0FC0ECD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word-papier-entete-urn-2018-1.dotx</Template>
  <TotalTime>3</TotalTime>
  <Pages>13</Pages>
  <Words>2174</Words>
  <Characters>11961</Characters>
  <Application>Microsoft Office Word</Application>
  <DocSecurity>0</DocSecurity>
  <Lines>99</Lines>
  <Paragraphs>28</Paragraphs>
  <ScaleCrop>false</ScaleCrop>
  <HeadingPairs>
    <vt:vector size="2" baseType="variant">
      <vt:variant>
        <vt:lpstr>Titre</vt:lpstr>
      </vt:variant>
      <vt:variant>
        <vt:i4>1</vt:i4>
      </vt:variant>
    </vt:vector>
  </HeadingPairs>
  <TitlesOfParts>
    <vt:vector size="1" baseType="lpstr">
      <vt:lpstr>Modele word URN 2018</vt:lpstr>
    </vt:vector>
  </TitlesOfParts>
  <Company/>
  <LinksUpToDate>false</LinksUpToDate>
  <CharactersWithSpaces>14107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Modele word URN 2018</dc:title>
  <dc:subject/>
  <dc:creator>DG DRI</dc:creator>
  <cp:keywords>modele;word;charte graphique;2018;URN</cp:keywords>
  <dc:description/>
  <cp:lastModifiedBy>PATRICE MAZE-COLBOC (Personnel)</cp:lastModifiedBy>
  <cp:revision>3</cp:revision>
  <cp:lastPrinted>2025-04-02T14:47:00Z</cp:lastPrinted>
  <dcterms:created xsi:type="dcterms:W3CDTF">2025-04-07T08:52:00Z</dcterms:created>
  <dcterms:modified xsi:type="dcterms:W3CDTF">2025-04-07T08:54:00Z</dcterms:modified>
</cp:coreProperties>
</file>